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1051385" w14:textId="77777777" w:rsidR="00331635" w:rsidRDefault="00722F72" w:rsidP="00682AF8">
      <w:r>
        <w:t>Název investora:</w:t>
      </w:r>
      <w:r>
        <w:tab/>
      </w:r>
      <w:r w:rsidR="00331635">
        <w:t>Správa železni</w:t>
      </w:r>
      <w:r w:rsidR="00831219">
        <w:t>c</w:t>
      </w:r>
      <w:r w:rsidR="00331635">
        <w:t>, s</w:t>
      </w:r>
      <w:r w:rsidR="00831219">
        <w:t>tátní organizace</w:t>
      </w:r>
    </w:p>
    <w:p w14:paraId="7ACAB406" w14:textId="77777777" w:rsidR="00331635" w:rsidRDefault="00964611" w:rsidP="00682AF8">
      <w:r>
        <w:t>A</w:t>
      </w:r>
      <w:r w:rsidR="00722F72">
        <w:t>dresa včetně PSČ:</w:t>
      </w:r>
      <w:r w:rsidR="00722F72">
        <w:tab/>
      </w:r>
      <w:r w:rsidR="00331635">
        <w:t>Dlážděná 1003/7, 110 00 Praha 1 – Nové Město</w:t>
      </w:r>
    </w:p>
    <w:p w14:paraId="4D693ACC" w14:textId="77777777" w:rsidR="00331635" w:rsidRDefault="00331635" w:rsidP="00682AF8">
      <w:r>
        <w:t xml:space="preserve">IČ: </w:t>
      </w:r>
      <w:r>
        <w:tab/>
      </w:r>
      <w:r>
        <w:tab/>
      </w:r>
      <w:r>
        <w:tab/>
        <w:t>70 99 42 34</w:t>
      </w:r>
    </w:p>
    <w:p w14:paraId="59017E3F" w14:textId="77777777" w:rsidR="00331635" w:rsidRDefault="00331635" w:rsidP="00682AF8">
      <w:r>
        <w:t>DIČ:</w:t>
      </w:r>
      <w:r>
        <w:tab/>
      </w:r>
      <w:r>
        <w:tab/>
      </w:r>
      <w:r>
        <w:tab/>
        <w:t>CZ70994234</w:t>
      </w:r>
    </w:p>
    <w:p w14:paraId="2955246F" w14:textId="77777777" w:rsidR="00331635" w:rsidRDefault="00331635" w:rsidP="00682AF8"/>
    <w:p w14:paraId="42637F3B" w14:textId="77777777" w:rsidR="00331635" w:rsidRDefault="00BE5D5D" w:rsidP="00682AF8">
      <w:r>
        <w:rPr>
          <w:rFonts w:asciiTheme="majorHAnsi" w:eastAsiaTheme="majorEastAsia" w:hAnsiTheme="majorHAnsi" w:cstheme="majorBidi"/>
          <w:b/>
          <w:color w:val="FF5200" w:themeColor="accent2"/>
          <w:spacing w:val="-6"/>
          <w:sz w:val="36"/>
          <w:szCs w:val="36"/>
        </w:rPr>
        <w:t>Z</w:t>
      </w:r>
      <w:r w:rsidRPr="00BE5D5D">
        <w:rPr>
          <w:rFonts w:asciiTheme="majorHAnsi" w:eastAsiaTheme="majorEastAsia" w:hAnsiTheme="majorHAnsi" w:cstheme="majorBidi"/>
          <w:b/>
          <w:color w:val="FF5200" w:themeColor="accent2"/>
          <w:spacing w:val="-6"/>
          <w:sz w:val="36"/>
          <w:szCs w:val="36"/>
        </w:rPr>
        <w:t xml:space="preserve">jednodušená dokumentace ve </w:t>
      </w:r>
      <w:r>
        <w:rPr>
          <w:rFonts w:asciiTheme="majorHAnsi" w:eastAsiaTheme="majorEastAsia" w:hAnsiTheme="majorHAnsi" w:cstheme="majorBidi"/>
          <w:b/>
          <w:color w:val="FF5200" w:themeColor="accent2"/>
          <w:spacing w:val="-6"/>
          <w:sz w:val="36"/>
          <w:szCs w:val="36"/>
        </w:rPr>
        <w:t>„</w:t>
      </w:r>
      <w:r w:rsidRPr="00BE5D5D">
        <w:rPr>
          <w:rFonts w:asciiTheme="majorHAnsi" w:eastAsiaTheme="majorEastAsia" w:hAnsiTheme="majorHAnsi" w:cstheme="majorBidi"/>
          <w:b/>
          <w:color w:val="FF5200" w:themeColor="accent2"/>
          <w:spacing w:val="-6"/>
          <w:sz w:val="36"/>
          <w:szCs w:val="36"/>
        </w:rPr>
        <w:t>stádiu 2</w:t>
      </w:r>
      <w:r>
        <w:rPr>
          <w:rFonts w:asciiTheme="majorHAnsi" w:eastAsiaTheme="majorEastAsia" w:hAnsiTheme="majorHAnsi" w:cstheme="majorBidi"/>
          <w:b/>
          <w:color w:val="FF5200" w:themeColor="accent2"/>
          <w:spacing w:val="-6"/>
          <w:sz w:val="36"/>
          <w:szCs w:val="36"/>
        </w:rPr>
        <w:t>“</w:t>
      </w:r>
      <w:r w:rsidR="00331635">
        <w:t xml:space="preserve">              </w:t>
      </w:r>
    </w:p>
    <w:p w14:paraId="7E14CA27" w14:textId="77777777" w:rsidR="00F63F68" w:rsidRDefault="00331635" w:rsidP="00F63F68">
      <w:pPr>
        <w:jc w:val="both"/>
      </w:pPr>
      <w:r>
        <w:t xml:space="preserve">investiční akce malého rozsahu: </w:t>
      </w:r>
      <w:r w:rsidR="00371375" w:rsidRPr="00371375">
        <w:rPr>
          <w:b/>
        </w:rPr>
        <w:t>„</w:t>
      </w:r>
      <w:r w:rsidR="00F63F68">
        <w:rPr>
          <w:b/>
        </w:rPr>
        <w:t>Rekonstrukce a výstavba PZS na přejezdu P2</w:t>
      </w:r>
      <w:r w:rsidR="00970A31">
        <w:rPr>
          <w:b/>
        </w:rPr>
        <w:t>439</w:t>
      </w:r>
      <w:r w:rsidR="00F63F68">
        <w:rPr>
          <w:b/>
        </w:rPr>
        <w:t xml:space="preserve"> v </w:t>
      </w:r>
      <w:proofErr w:type="gramStart"/>
      <w:r w:rsidR="00F63F68">
        <w:rPr>
          <w:b/>
        </w:rPr>
        <w:t>km </w:t>
      </w:r>
      <w:r w:rsidR="00970A31">
        <w:rPr>
          <w:b/>
        </w:rPr>
        <w:t>2,377</w:t>
      </w:r>
      <w:proofErr w:type="gramEnd"/>
      <w:r w:rsidR="00F63F68">
        <w:rPr>
          <w:b/>
        </w:rPr>
        <w:t xml:space="preserve"> trati </w:t>
      </w:r>
      <w:r w:rsidR="00970A31">
        <w:rPr>
          <w:b/>
        </w:rPr>
        <w:t xml:space="preserve">Vraňany – Lužec n. </w:t>
      </w:r>
      <w:proofErr w:type="spellStart"/>
      <w:r w:rsidR="00970A31">
        <w:rPr>
          <w:b/>
        </w:rPr>
        <w:t>Vlt</w:t>
      </w:r>
      <w:proofErr w:type="spellEnd"/>
      <w:r w:rsidR="00970A31">
        <w:rPr>
          <w:b/>
        </w:rPr>
        <w:t>.</w:t>
      </w:r>
      <w:r w:rsidR="00F63F68">
        <w:rPr>
          <w:b/>
        </w:rPr>
        <w:t>“</w:t>
      </w:r>
    </w:p>
    <w:p w14:paraId="7E9C448F" w14:textId="77777777" w:rsidR="00331635" w:rsidRDefault="00331635" w:rsidP="00682AF8">
      <w:pPr>
        <w:pStyle w:val="Nadpis2"/>
      </w:pPr>
      <w:r>
        <w:t>1)</w:t>
      </w:r>
      <w:r>
        <w:tab/>
        <w:t>Identifikační údaje projektu</w:t>
      </w:r>
    </w:p>
    <w:p w14:paraId="4BFF0EAB" w14:textId="77777777" w:rsidR="002D7F9F" w:rsidRDefault="002D7F9F" w:rsidP="00682AF8"/>
    <w:p w14:paraId="12E2A58B" w14:textId="77777777" w:rsidR="00FB101A" w:rsidRDefault="00FB101A" w:rsidP="002D7F9F">
      <w:pPr>
        <w:spacing w:after="120"/>
      </w:pPr>
      <w:r>
        <w:t>Číslo projektu:</w:t>
      </w:r>
      <w:r>
        <w:tab/>
      </w:r>
      <w:r>
        <w:tab/>
      </w:r>
      <w:r>
        <w:tab/>
      </w:r>
      <w:r>
        <w:tab/>
        <w:t>S632000</w:t>
      </w:r>
      <w:r w:rsidR="00F63F68">
        <w:t>44</w:t>
      </w:r>
      <w:r w:rsidR="00970A31">
        <w:t>2</w:t>
      </w:r>
    </w:p>
    <w:p w14:paraId="1BF57CCC" w14:textId="77777777" w:rsidR="00D118F1" w:rsidRDefault="00D118F1" w:rsidP="002D7F9F">
      <w:pPr>
        <w:spacing w:after="120"/>
      </w:pPr>
      <w:r>
        <w:t>ISPROFOND:</w:t>
      </w:r>
      <w:r>
        <w:tab/>
      </w:r>
      <w:r>
        <w:tab/>
      </w:r>
      <w:r>
        <w:tab/>
      </w:r>
      <w:r>
        <w:tab/>
        <w:t>3273514800</w:t>
      </w:r>
    </w:p>
    <w:p w14:paraId="33C15389" w14:textId="77777777" w:rsidR="00331635" w:rsidRDefault="00D118F1" w:rsidP="002D7F9F">
      <w:pPr>
        <w:spacing w:after="120"/>
      </w:pPr>
      <w:r>
        <w:t>ISPROFIN:</w:t>
      </w:r>
      <w:r>
        <w:tab/>
      </w:r>
      <w:r>
        <w:tab/>
      </w:r>
      <w:r>
        <w:tab/>
      </w:r>
      <w:r>
        <w:tab/>
        <w:t>5</w:t>
      </w:r>
      <w:r w:rsidR="00F63F68">
        <w:t>21353006</w:t>
      </w:r>
      <w:r w:rsidR="00970A31">
        <w:t>8</w:t>
      </w:r>
      <w:r w:rsidR="00331635">
        <w:tab/>
      </w:r>
    </w:p>
    <w:p w14:paraId="1AAE75CE" w14:textId="77777777" w:rsidR="00D118F1" w:rsidRDefault="00D118F1" w:rsidP="002D7F9F">
      <w:pPr>
        <w:spacing w:after="120"/>
      </w:pPr>
    </w:p>
    <w:p w14:paraId="31EA1ACE" w14:textId="77777777" w:rsidR="00331635" w:rsidRPr="00D118F1" w:rsidRDefault="00371375" w:rsidP="00F63F68">
      <w:pPr>
        <w:pStyle w:val="Odstavecseseznamem"/>
        <w:numPr>
          <w:ilvl w:val="0"/>
          <w:numId w:val="12"/>
        </w:numPr>
        <w:spacing w:after="120"/>
      </w:pPr>
      <w:r w:rsidRPr="00D118F1">
        <w:rPr>
          <w:b/>
        </w:rPr>
        <w:t>Název projektu:</w:t>
      </w:r>
      <w:r>
        <w:t xml:space="preserve"> </w:t>
      </w:r>
      <w:r w:rsidRPr="00D118F1">
        <w:t xml:space="preserve">„ </w:t>
      </w:r>
      <w:r w:rsidR="00F63F68" w:rsidRPr="00F63F68">
        <w:t>Rekonstrukce a výstavba PZS na přejezdu P2</w:t>
      </w:r>
      <w:r w:rsidR="00970A31">
        <w:t>439</w:t>
      </w:r>
      <w:r w:rsidR="00F63F68" w:rsidRPr="00F63F68">
        <w:t xml:space="preserve"> v </w:t>
      </w:r>
      <w:proofErr w:type="gramStart"/>
      <w:r w:rsidR="00F63F68" w:rsidRPr="00F63F68">
        <w:t xml:space="preserve">km </w:t>
      </w:r>
      <w:r w:rsidR="00970A31">
        <w:t>2,377</w:t>
      </w:r>
      <w:proofErr w:type="gramEnd"/>
      <w:r w:rsidR="00F63F68" w:rsidRPr="00F63F68">
        <w:t xml:space="preserve"> trati </w:t>
      </w:r>
      <w:r w:rsidR="00970A31">
        <w:t xml:space="preserve">Vraňany – Lužec n. </w:t>
      </w:r>
      <w:proofErr w:type="spellStart"/>
      <w:r w:rsidR="00970A31">
        <w:t>Vlt</w:t>
      </w:r>
      <w:proofErr w:type="spellEnd"/>
      <w:r w:rsidR="00970A31">
        <w:t>.</w:t>
      </w:r>
      <w:r w:rsidR="00331635" w:rsidRPr="00D118F1">
        <w:t>“</w:t>
      </w:r>
      <w:r w:rsidR="006B2EAE">
        <w:t>.</w:t>
      </w:r>
    </w:p>
    <w:p w14:paraId="7D1328CC" w14:textId="77777777" w:rsidR="00D118F1" w:rsidRDefault="00D118F1" w:rsidP="00D118F1">
      <w:pPr>
        <w:pStyle w:val="Odstavecseseznamem"/>
        <w:spacing w:after="120"/>
      </w:pPr>
    </w:p>
    <w:p w14:paraId="631123C0" w14:textId="77777777" w:rsidR="007B24D8" w:rsidRPr="00D118F1" w:rsidRDefault="007B24D8" w:rsidP="00DF4382">
      <w:pPr>
        <w:pStyle w:val="Odstavecseseznamem"/>
        <w:numPr>
          <w:ilvl w:val="0"/>
          <w:numId w:val="12"/>
        </w:numPr>
        <w:spacing w:after="120"/>
        <w:rPr>
          <w:b/>
        </w:rPr>
      </w:pPr>
      <w:r w:rsidRPr="00D118F1">
        <w:rPr>
          <w:b/>
        </w:rPr>
        <w:t>Umístění stavby:</w:t>
      </w:r>
    </w:p>
    <w:p w14:paraId="23957084" w14:textId="77777777" w:rsidR="00843F31" w:rsidRDefault="00F629E7" w:rsidP="007B24D8">
      <w:pPr>
        <w:spacing w:after="120"/>
      </w:pPr>
      <w:r>
        <w:t xml:space="preserve">Místo realizace (kraj): </w:t>
      </w:r>
      <w:r>
        <w:tab/>
      </w:r>
      <w:r>
        <w:tab/>
      </w:r>
      <w:r>
        <w:tab/>
      </w:r>
      <w:r w:rsidR="00F63F68">
        <w:t>Středočeský</w:t>
      </w:r>
    </w:p>
    <w:p w14:paraId="370A43C8" w14:textId="77777777" w:rsidR="00EF0717" w:rsidRDefault="00EF0717" w:rsidP="002D7F9F">
      <w:pPr>
        <w:spacing w:after="120"/>
      </w:pPr>
      <w:r>
        <w:t>Okres:</w:t>
      </w:r>
      <w:r>
        <w:tab/>
      </w:r>
      <w:r>
        <w:tab/>
      </w:r>
      <w:r>
        <w:tab/>
      </w:r>
      <w:r>
        <w:tab/>
      </w:r>
      <w:r>
        <w:tab/>
      </w:r>
      <w:r w:rsidR="00970A31">
        <w:t>Mělník</w:t>
      </w:r>
    </w:p>
    <w:p w14:paraId="1FD7229B" w14:textId="77777777" w:rsidR="00EF0717" w:rsidRDefault="00EF0717" w:rsidP="002D7F9F">
      <w:pPr>
        <w:spacing w:after="120"/>
      </w:pPr>
      <w:r>
        <w:t>Katastrální území:</w:t>
      </w:r>
      <w:r>
        <w:tab/>
      </w:r>
      <w:r>
        <w:tab/>
      </w:r>
      <w:r>
        <w:tab/>
      </w:r>
      <w:r w:rsidR="00970A31">
        <w:t>Lužec nad Vltavou</w:t>
      </w:r>
    </w:p>
    <w:p w14:paraId="1B574AB6" w14:textId="77777777" w:rsidR="00EB48CC" w:rsidRPr="00E71978" w:rsidRDefault="00E71978" w:rsidP="002D7F9F">
      <w:pPr>
        <w:spacing w:after="120"/>
      </w:pPr>
      <w:r w:rsidRPr="00E71978">
        <w:t>Čís</w:t>
      </w:r>
      <w:r w:rsidR="00F629E7">
        <w:t>lo železničního přejezdu:</w:t>
      </w:r>
      <w:r w:rsidR="00F629E7">
        <w:tab/>
      </w:r>
      <w:r w:rsidR="0055534A">
        <w:tab/>
      </w:r>
      <w:r w:rsidRPr="00E71978">
        <w:t>P</w:t>
      </w:r>
      <w:r w:rsidR="00371375">
        <w:t>2</w:t>
      </w:r>
      <w:r w:rsidR="00970A31">
        <w:t>439</w:t>
      </w:r>
      <w:r w:rsidR="00371375">
        <w:t xml:space="preserve"> v</w:t>
      </w:r>
      <w:r w:rsidR="00FB101A">
        <w:t xml:space="preserve"> evidenčním </w:t>
      </w:r>
      <w:r w:rsidR="00354BA7">
        <w:t>km 2, 377</w:t>
      </w:r>
      <w:r w:rsidR="00F63F68">
        <w:tab/>
      </w:r>
      <w:r w:rsidR="00EB48CC">
        <w:tab/>
      </w:r>
      <w:r w:rsidR="00EB48CC">
        <w:tab/>
      </w:r>
    </w:p>
    <w:p w14:paraId="7ED9D6A5" w14:textId="77777777" w:rsidR="0055534A" w:rsidRDefault="007B24D8" w:rsidP="0055534A">
      <w:pPr>
        <w:spacing w:after="120"/>
        <w:ind w:left="3540" w:hanging="3540"/>
      </w:pPr>
      <w:r>
        <w:t>Traťový úsek:</w:t>
      </w:r>
      <w:r>
        <w:tab/>
      </w:r>
      <w:r w:rsidR="0055534A" w:rsidRPr="0055534A">
        <w:t>08</w:t>
      </w:r>
      <w:r w:rsidR="00970A31">
        <w:t>04;</w:t>
      </w:r>
      <w:r w:rsidR="00970A31" w:rsidRPr="00970A31">
        <w:rPr>
          <w:rFonts w:ascii="Verdana" w:hAnsi="Verdana"/>
          <w:sz w:val="20"/>
          <w:szCs w:val="20"/>
        </w:rPr>
        <w:t xml:space="preserve"> </w:t>
      </w:r>
      <w:r w:rsidR="00970A31" w:rsidRPr="00970A31">
        <w:t>Vraňany (mimo) – Lužec nad Vltavou (včetně)</w:t>
      </w:r>
      <w:r w:rsidR="0055534A" w:rsidRPr="0055534A">
        <w:t xml:space="preserve">; </w:t>
      </w:r>
    </w:p>
    <w:p w14:paraId="060C706E" w14:textId="77777777" w:rsidR="00F90146" w:rsidRDefault="007B24D8" w:rsidP="002D7F9F">
      <w:pPr>
        <w:spacing w:after="120"/>
      </w:pPr>
      <w:r>
        <w:t>Definiční úsek:</w:t>
      </w:r>
      <w:r>
        <w:tab/>
      </w:r>
      <w:r>
        <w:tab/>
      </w:r>
      <w:r>
        <w:tab/>
      </w:r>
      <w:r>
        <w:tab/>
      </w:r>
      <w:r w:rsidR="00970A31" w:rsidRPr="00970A31">
        <w:t xml:space="preserve">08; BETONIKA, RAF Lužec n. </w:t>
      </w:r>
      <w:proofErr w:type="spellStart"/>
      <w:r w:rsidR="00970A31" w:rsidRPr="00970A31">
        <w:t>Vlt</w:t>
      </w:r>
      <w:proofErr w:type="spellEnd"/>
      <w:r w:rsidR="00970A31" w:rsidRPr="00970A31">
        <w:t>. – Lužec nad Vltavou</w:t>
      </w:r>
    </w:p>
    <w:p w14:paraId="2641E270" w14:textId="77777777" w:rsidR="00970A31" w:rsidRDefault="00970A31" w:rsidP="002D7F9F">
      <w:pPr>
        <w:spacing w:after="120"/>
      </w:pPr>
    </w:p>
    <w:p w14:paraId="48989830" w14:textId="77777777" w:rsidR="007B24D8" w:rsidRPr="00D118F1" w:rsidRDefault="007B24D8" w:rsidP="00DF4382">
      <w:pPr>
        <w:pStyle w:val="Odstavecseseznamem"/>
        <w:numPr>
          <w:ilvl w:val="0"/>
          <w:numId w:val="12"/>
        </w:numPr>
        <w:spacing w:after="120"/>
        <w:rPr>
          <w:b/>
        </w:rPr>
      </w:pPr>
      <w:r w:rsidRPr="00D118F1">
        <w:rPr>
          <w:b/>
        </w:rPr>
        <w:t>Základní charakteristika trati:</w:t>
      </w:r>
    </w:p>
    <w:p w14:paraId="21133771" w14:textId="77777777" w:rsidR="007B24D8" w:rsidRPr="007F6B45" w:rsidRDefault="007B24D8" w:rsidP="002D7F9F">
      <w:pPr>
        <w:spacing w:after="120"/>
      </w:pPr>
      <w:r>
        <w:t>Kategorie dráhy podle zákona č. 266/1994 Sb.:</w:t>
      </w:r>
      <w:r>
        <w:tab/>
      </w:r>
      <w:r w:rsidRPr="007F6B45">
        <w:t>regionální</w:t>
      </w:r>
    </w:p>
    <w:p w14:paraId="7942A0E5" w14:textId="77777777" w:rsidR="007B24D8" w:rsidRPr="007F6B45" w:rsidRDefault="007B24D8" w:rsidP="007B24D8">
      <w:pPr>
        <w:spacing w:after="120"/>
      </w:pPr>
      <w:r w:rsidRPr="007F6B45">
        <w:t>Kategorie dráhy podle TSI INF:</w:t>
      </w:r>
      <w:r w:rsidRPr="007F6B45">
        <w:tab/>
      </w:r>
      <w:r w:rsidRPr="007F6B45">
        <w:tab/>
      </w:r>
      <w:r w:rsidRPr="007F6B45">
        <w:tab/>
      </w:r>
      <w:r w:rsidRPr="007F6B45">
        <w:tab/>
        <w:t>P6/F4</w:t>
      </w:r>
    </w:p>
    <w:p w14:paraId="0C236FE6" w14:textId="77777777" w:rsidR="007B24D8" w:rsidRPr="007F6B45" w:rsidRDefault="007B24D8" w:rsidP="007B24D8">
      <w:pPr>
        <w:spacing w:after="120"/>
      </w:pPr>
      <w:r w:rsidRPr="007F6B45">
        <w:t>Součást sítě TEN-T:</w:t>
      </w:r>
      <w:r w:rsidRPr="007F6B45">
        <w:tab/>
      </w:r>
      <w:r w:rsidR="00D118F1" w:rsidRPr="007F6B45">
        <w:tab/>
      </w:r>
      <w:r w:rsidR="00D118F1" w:rsidRPr="007F6B45">
        <w:tab/>
      </w:r>
      <w:r w:rsidR="00D118F1" w:rsidRPr="007F6B45">
        <w:tab/>
      </w:r>
      <w:r w:rsidR="00D118F1" w:rsidRPr="007F6B45">
        <w:tab/>
      </w:r>
      <w:r w:rsidRPr="007F6B45">
        <w:t>NE</w:t>
      </w:r>
    </w:p>
    <w:p w14:paraId="46888406" w14:textId="77777777" w:rsidR="007B24D8" w:rsidRPr="007F6B45" w:rsidRDefault="007B24D8" w:rsidP="007B24D8">
      <w:pPr>
        <w:spacing w:after="120"/>
      </w:pPr>
      <w:r w:rsidRPr="007F6B45">
        <w:t>Číslo trati podle Prohlášení o dráze:</w:t>
      </w:r>
      <w:r w:rsidRPr="007F6B45">
        <w:tab/>
      </w:r>
      <w:r w:rsidR="00D118F1" w:rsidRPr="007F6B45">
        <w:tab/>
      </w:r>
      <w:r w:rsidR="00D118F1" w:rsidRPr="007F6B45">
        <w:tab/>
      </w:r>
      <w:r w:rsidRPr="007F6B45">
        <w:t>40</w:t>
      </w:r>
      <w:r w:rsidR="00970A31">
        <w:t>3</w:t>
      </w:r>
      <w:r w:rsidRPr="007F6B45">
        <w:t xml:space="preserve"> 00</w:t>
      </w:r>
    </w:p>
    <w:p w14:paraId="7E3DC03B" w14:textId="77777777" w:rsidR="007F6B45" w:rsidRPr="007F6B45" w:rsidRDefault="007B24D8" w:rsidP="007B24D8">
      <w:pPr>
        <w:spacing w:after="120"/>
      </w:pPr>
      <w:r w:rsidRPr="007F6B45">
        <w:t>Číslo trati podle nákresného jízdního řádu:</w:t>
      </w:r>
      <w:r w:rsidRPr="007F6B45">
        <w:tab/>
      </w:r>
      <w:r w:rsidR="00D118F1" w:rsidRPr="007F6B45">
        <w:tab/>
      </w:r>
      <w:r w:rsidRPr="007F6B45">
        <w:t>530</w:t>
      </w:r>
      <w:r w:rsidR="0055534A" w:rsidRPr="007F6B45">
        <w:t xml:space="preserve"> </w:t>
      </w:r>
    </w:p>
    <w:p w14:paraId="22048069" w14:textId="77777777" w:rsidR="007B24D8" w:rsidRPr="007F6B45" w:rsidRDefault="007B24D8" w:rsidP="007B24D8">
      <w:pPr>
        <w:spacing w:after="120"/>
      </w:pPr>
      <w:r w:rsidRPr="007F6B45">
        <w:t>Číslo trati podle knižního jízdního řádu:</w:t>
      </w:r>
      <w:r w:rsidRPr="007F6B45">
        <w:tab/>
      </w:r>
      <w:r w:rsidR="00D118F1" w:rsidRPr="007F6B45">
        <w:tab/>
      </w:r>
      <w:r w:rsidRPr="007F6B45">
        <w:t>09</w:t>
      </w:r>
      <w:r w:rsidR="00970A31">
        <w:t>4</w:t>
      </w:r>
    </w:p>
    <w:p w14:paraId="21BF020E" w14:textId="77777777" w:rsidR="007B24D8" w:rsidRDefault="007B24D8" w:rsidP="007B24D8">
      <w:pPr>
        <w:spacing w:after="120"/>
      </w:pPr>
      <w:r w:rsidRPr="007F6B45">
        <w:t>Číslo traťového a definičního úseku:</w:t>
      </w:r>
      <w:r w:rsidRPr="007F6B45">
        <w:tab/>
      </w:r>
      <w:r w:rsidR="00D118F1" w:rsidRPr="007F6B45">
        <w:tab/>
      </w:r>
      <w:r w:rsidR="00D118F1" w:rsidRPr="007F6B45">
        <w:tab/>
      </w:r>
      <w:r w:rsidRPr="007F6B45">
        <w:t>08</w:t>
      </w:r>
      <w:r w:rsidR="00970A31">
        <w:t>04 08</w:t>
      </w:r>
    </w:p>
    <w:p w14:paraId="37BE989F" w14:textId="77777777" w:rsidR="007B24D8" w:rsidRPr="007F6B45" w:rsidRDefault="007B24D8" w:rsidP="007B24D8">
      <w:pPr>
        <w:spacing w:after="120"/>
      </w:pPr>
      <w:r>
        <w:lastRenderedPageBreak/>
        <w:t>Traťová třída zatížení:</w:t>
      </w:r>
      <w:r>
        <w:tab/>
      </w:r>
      <w:r w:rsidR="00D118F1">
        <w:tab/>
      </w:r>
      <w:r w:rsidR="00D118F1">
        <w:tab/>
      </w:r>
      <w:r w:rsidR="00D118F1">
        <w:tab/>
      </w:r>
      <w:r w:rsidR="00D118F1">
        <w:tab/>
      </w:r>
      <w:r w:rsidR="00970A31">
        <w:t>C</w:t>
      </w:r>
      <w:r w:rsidR="007F6B45" w:rsidRPr="007F6B45">
        <w:t>3</w:t>
      </w:r>
    </w:p>
    <w:p w14:paraId="25F1D4D2" w14:textId="77777777" w:rsidR="007B24D8" w:rsidRPr="007F6B45" w:rsidRDefault="007B24D8" w:rsidP="007B24D8">
      <w:pPr>
        <w:spacing w:after="120"/>
      </w:pPr>
      <w:r w:rsidRPr="007F6B45">
        <w:t>Maximální traťová rychlost:</w:t>
      </w:r>
      <w:r w:rsidRPr="007F6B45">
        <w:tab/>
      </w:r>
      <w:r w:rsidR="00D118F1" w:rsidRPr="007F6B45">
        <w:tab/>
      </w:r>
      <w:r w:rsidR="00D118F1" w:rsidRPr="007F6B45">
        <w:tab/>
      </w:r>
      <w:r w:rsidR="00D118F1" w:rsidRPr="007F6B45">
        <w:tab/>
      </w:r>
      <w:r w:rsidR="00970A31">
        <w:t>4</w:t>
      </w:r>
      <w:r w:rsidRPr="007F6B45">
        <w:t>0 km/h</w:t>
      </w:r>
    </w:p>
    <w:p w14:paraId="497E3396" w14:textId="77777777" w:rsidR="007B24D8" w:rsidRPr="007F6B45" w:rsidRDefault="007B24D8" w:rsidP="007B24D8">
      <w:pPr>
        <w:spacing w:after="120"/>
      </w:pPr>
      <w:r w:rsidRPr="007F6B45">
        <w:t>Trakční soustava:</w:t>
      </w:r>
      <w:r w:rsidRPr="007F6B45">
        <w:tab/>
      </w:r>
      <w:r w:rsidR="00D118F1" w:rsidRPr="007F6B45">
        <w:tab/>
      </w:r>
      <w:r w:rsidR="00D118F1" w:rsidRPr="007F6B45">
        <w:tab/>
      </w:r>
      <w:r w:rsidR="00D118F1" w:rsidRPr="007F6B45">
        <w:tab/>
      </w:r>
      <w:r w:rsidR="00D118F1" w:rsidRPr="007F6B45">
        <w:tab/>
      </w:r>
      <w:r w:rsidRPr="007F6B45">
        <w:t>bez elektrizace</w:t>
      </w:r>
    </w:p>
    <w:p w14:paraId="098DDD48" w14:textId="77777777" w:rsidR="007F6B45" w:rsidRDefault="007B24D8" w:rsidP="007B24D8">
      <w:pPr>
        <w:spacing w:after="120"/>
      </w:pPr>
      <w:r w:rsidRPr="007F6B45">
        <w:t>Počet traťových kolejí:</w:t>
      </w:r>
      <w:r w:rsidR="00D118F1" w:rsidRPr="007F6B45">
        <w:tab/>
      </w:r>
      <w:r w:rsidR="00D118F1" w:rsidRPr="007F6B45">
        <w:tab/>
      </w:r>
      <w:r w:rsidR="00D118F1" w:rsidRPr="007F6B45">
        <w:tab/>
      </w:r>
      <w:r w:rsidR="00D118F1" w:rsidRPr="007F6B45">
        <w:tab/>
      </w:r>
      <w:r w:rsidRPr="007F6B45">
        <w:tab/>
        <w:t>1</w:t>
      </w:r>
      <w:r w:rsidR="00D118F1">
        <w:tab/>
      </w:r>
    </w:p>
    <w:p w14:paraId="226EDA31" w14:textId="77777777" w:rsidR="00D118F1" w:rsidRDefault="00D118F1" w:rsidP="007B24D8">
      <w:pPr>
        <w:spacing w:after="120"/>
      </w:pPr>
      <w:r>
        <w:tab/>
      </w:r>
      <w:r>
        <w:tab/>
      </w:r>
    </w:p>
    <w:p w14:paraId="11B544C6" w14:textId="77777777" w:rsidR="00831219" w:rsidRDefault="00962289" w:rsidP="00DF4382">
      <w:pPr>
        <w:pStyle w:val="Odstavecseseznamem"/>
        <w:numPr>
          <w:ilvl w:val="0"/>
          <w:numId w:val="12"/>
        </w:numPr>
        <w:spacing w:after="120"/>
      </w:pPr>
      <w:r w:rsidRPr="00D118F1">
        <w:rPr>
          <w:b/>
        </w:rPr>
        <w:t>Předpokládaná doba realizace:</w:t>
      </w:r>
      <w:r w:rsidRPr="00092F84">
        <w:tab/>
      </w:r>
      <w:r w:rsidR="00F629E7">
        <w:tab/>
      </w:r>
    </w:p>
    <w:p w14:paraId="721C1188" w14:textId="2EB16D80" w:rsidR="00962289" w:rsidRDefault="00DF2DAD" w:rsidP="00831219">
      <w:pPr>
        <w:pStyle w:val="Odstavecseseznamem"/>
        <w:spacing w:after="120"/>
      </w:pPr>
      <w:r>
        <w:t>7</w:t>
      </w:r>
      <w:r w:rsidR="00891A84" w:rsidRPr="004B4696">
        <w:t xml:space="preserve"> měsíců, </w:t>
      </w:r>
      <w:r w:rsidR="00831219" w:rsidRPr="004B4696">
        <w:t>zahájení</w:t>
      </w:r>
      <w:r w:rsidR="00891A84" w:rsidRPr="004B4696">
        <w:t xml:space="preserve"> </w:t>
      </w:r>
      <w:r w:rsidR="004B4696" w:rsidRPr="004B4696">
        <w:t>1</w:t>
      </w:r>
      <w:r>
        <w:t>2</w:t>
      </w:r>
      <w:r w:rsidR="009D2E91" w:rsidRPr="004B4696">
        <w:t>/202</w:t>
      </w:r>
      <w:r w:rsidR="00EF0717" w:rsidRPr="004B4696">
        <w:t>1</w:t>
      </w:r>
      <w:r w:rsidR="00831219" w:rsidRPr="004B4696">
        <w:t xml:space="preserve">, ukončení </w:t>
      </w:r>
      <w:r w:rsidR="004B4696" w:rsidRPr="004B4696">
        <w:t>0</w:t>
      </w:r>
      <w:r>
        <w:t>6</w:t>
      </w:r>
      <w:r w:rsidR="004B4696" w:rsidRPr="004B4696">
        <w:t>/2022</w:t>
      </w:r>
    </w:p>
    <w:p w14:paraId="39D971B0" w14:textId="77777777" w:rsidR="007F6B45" w:rsidRDefault="007F6B45" w:rsidP="00831219">
      <w:pPr>
        <w:pStyle w:val="Odstavecseseznamem"/>
        <w:spacing w:after="120"/>
      </w:pPr>
    </w:p>
    <w:p w14:paraId="65EB3A56" w14:textId="77777777" w:rsidR="00FB101A" w:rsidRDefault="00970A31" w:rsidP="00831219">
      <w:pPr>
        <w:pStyle w:val="Odstavecseseznamem"/>
        <w:spacing w:after="120"/>
      </w:pPr>
      <w:r>
        <w:rPr>
          <w:noProof/>
          <w:lang w:eastAsia="cs-CZ"/>
        </w:rPr>
        <w:drawing>
          <wp:inline distT="0" distB="0" distL="0" distR="0" wp14:anchorId="161AD255" wp14:editId="46AA9480">
            <wp:extent cx="4743450" cy="2961935"/>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56196" cy="2969894"/>
                    </a:xfrm>
                    <a:prstGeom prst="rect">
                      <a:avLst/>
                    </a:prstGeom>
                    <a:noFill/>
                  </pic:spPr>
                </pic:pic>
              </a:graphicData>
            </a:graphic>
          </wp:inline>
        </w:drawing>
      </w:r>
    </w:p>
    <w:p w14:paraId="0C29E770" w14:textId="77777777" w:rsidR="0087212B" w:rsidRDefault="0087212B" w:rsidP="00682AF8">
      <w:pPr>
        <w:rPr>
          <w:b/>
        </w:rPr>
      </w:pPr>
    </w:p>
    <w:p w14:paraId="3EA06045" w14:textId="77777777" w:rsidR="00EC0323" w:rsidRDefault="00EC0323" w:rsidP="00682AF8">
      <w:pPr>
        <w:rPr>
          <w:b/>
        </w:rPr>
      </w:pPr>
    </w:p>
    <w:p w14:paraId="299A13D4" w14:textId="77777777" w:rsidR="007F6B45" w:rsidRPr="0087212B" w:rsidRDefault="007F6B45" w:rsidP="00682AF8">
      <w:pPr>
        <w:rPr>
          <w:b/>
        </w:rPr>
      </w:pPr>
    </w:p>
    <w:p w14:paraId="16F780EA" w14:textId="77777777" w:rsidR="00331635" w:rsidRDefault="004C2B9A" w:rsidP="00682AF8">
      <w:pPr>
        <w:pStyle w:val="Nadpis2"/>
      </w:pPr>
      <w:r>
        <w:t>2)</w:t>
      </w:r>
      <w:r>
        <w:tab/>
      </w:r>
      <w:r w:rsidR="00BE5D5D" w:rsidRPr="00BE5D5D">
        <w:t>Zdůvodnění potřebnosti investiční akce</w:t>
      </w:r>
    </w:p>
    <w:p w14:paraId="30193CC4" w14:textId="77777777" w:rsidR="00041BE7" w:rsidRPr="00041BE7" w:rsidRDefault="00041BE7" w:rsidP="00041BE7"/>
    <w:p w14:paraId="533D080A" w14:textId="77777777" w:rsidR="007F6B45" w:rsidRPr="007F6B45" w:rsidRDefault="00970A31" w:rsidP="007F6B45">
      <w:r>
        <w:rPr>
          <w:noProof/>
          <w:lang w:eastAsia="cs-CZ"/>
        </w:rPr>
        <w:drawing>
          <wp:inline distT="0" distB="0" distL="0" distR="0" wp14:anchorId="1030A550" wp14:editId="35429A1F">
            <wp:extent cx="2517775" cy="1847215"/>
            <wp:effectExtent l="0" t="0" r="0" b="63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17775" cy="1847215"/>
                    </a:xfrm>
                    <a:prstGeom prst="rect">
                      <a:avLst/>
                    </a:prstGeom>
                    <a:noFill/>
                  </pic:spPr>
                </pic:pic>
              </a:graphicData>
            </a:graphic>
          </wp:inline>
        </w:drawing>
      </w:r>
      <w:r>
        <w:rPr>
          <w:noProof/>
          <w:lang w:eastAsia="cs-CZ"/>
        </w:rPr>
        <w:drawing>
          <wp:inline distT="0" distB="0" distL="0" distR="0" wp14:anchorId="571F699B" wp14:editId="33AF1E8B">
            <wp:extent cx="2752725" cy="2052320"/>
            <wp:effectExtent l="0" t="0" r="9525" b="508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66949" cy="2062925"/>
                    </a:xfrm>
                    <a:prstGeom prst="rect">
                      <a:avLst/>
                    </a:prstGeom>
                    <a:noFill/>
                  </pic:spPr>
                </pic:pic>
              </a:graphicData>
            </a:graphic>
          </wp:inline>
        </w:drawing>
      </w:r>
    </w:p>
    <w:p w14:paraId="676A437E" w14:textId="77777777" w:rsidR="00F629E7" w:rsidRPr="00F629E7" w:rsidRDefault="00F629E7" w:rsidP="00F629E7"/>
    <w:p w14:paraId="72AC2D22" w14:textId="77777777" w:rsidR="0053113C" w:rsidRPr="009D3BBB" w:rsidRDefault="007F6B45" w:rsidP="0053113C">
      <w:pPr>
        <w:autoSpaceDE w:val="0"/>
        <w:autoSpaceDN w:val="0"/>
        <w:adjustRightInd w:val="0"/>
        <w:jc w:val="both"/>
        <w:rPr>
          <w:rFonts w:cs="Arial"/>
          <w:szCs w:val="20"/>
        </w:rPr>
      </w:pPr>
      <w:r w:rsidRPr="007F6B45">
        <w:rPr>
          <w:rFonts w:cs="Arial"/>
          <w:szCs w:val="20"/>
        </w:rPr>
        <w:t xml:space="preserve">Hlavním cílem stavby je změna způsobu zabezpečení železničního přejezdu v </w:t>
      </w:r>
      <w:proofErr w:type="gramStart"/>
      <w:r w:rsidRPr="007F6B45">
        <w:rPr>
          <w:rFonts w:cs="Arial"/>
          <w:szCs w:val="20"/>
        </w:rPr>
        <w:t>km 2</w:t>
      </w:r>
      <w:r w:rsidR="00535D58">
        <w:rPr>
          <w:rFonts w:cs="Arial"/>
          <w:szCs w:val="20"/>
        </w:rPr>
        <w:t>,377</w:t>
      </w:r>
      <w:proofErr w:type="gramEnd"/>
      <w:r w:rsidRPr="007F6B45">
        <w:rPr>
          <w:rFonts w:cs="Arial"/>
          <w:szCs w:val="20"/>
        </w:rPr>
        <w:t xml:space="preserve"> (P2</w:t>
      </w:r>
      <w:r w:rsidR="00535D58">
        <w:rPr>
          <w:rFonts w:cs="Arial"/>
          <w:szCs w:val="20"/>
        </w:rPr>
        <w:t>439</w:t>
      </w:r>
      <w:r w:rsidRPr="007F6B45">
        <w:rPr>
          <w:rFonts w:cs="Arial"/>
          <w:szCs w:val="20"/>
        </w:rPr>
        <w:t xml:space="preserve">), který je v současné době zabezpečen pouze výstražnými kříži. </w:t>
      </w:r>
      <w:r>
        <w:rPr>
          <w:rFonts w:cs="Arial"/>
          <w:szCs w:val="20"/>
        </w:rPr>
        <w:t>Ú</w:t>
      </w:r>
      <w:r w:rsidRPr="007F6B45">
        <w:rPr>
          <w:rFonts w:cs="Arial"/>
          <w:szCs w:val="20"/>
        </w:rPr>
        <w:t xml:space="preserve">čelem </w:t>
      </w:r>
      <w:r>
        <w:rPr>
          <w:rFonts w:cs="Arial"/>
          <w:szCs w:val="20"/>
        </w:rPr>
        <w:t xml:space="preserve">je </w:t>
      </w:r>
      <w:r w:rsidRPr="007F6B45">
        <w:rPr>
          <w:rFonts w:cs="Arial"/>
          <w:szCs w:val="20"/>
        </w:rPr>
        <w:t xml:space="preserve">zvýšení bezpečnosti a </w:t>
      </w:r>
      <w:r w:rsidRPr="009D3BBB">
        <w:rPr>
          <w:rFonts w:cs="Arial"/>
          <w:szCs w:val="20"/>
        </w:rPr>
        <w:lastRenderedPageBreak/>
        <w:t xml:space="preserve">spolehlivosti provozu a snížení nebezpečí vzniku mimořádné události. Na přejezdu byla v minulosti evidována dopravní nehoda s těžkým zraněním. Výměnou konstrukce přejezdu dojde ke zlepšení plynulosti nivelety komunikace a tím i zmírnění dynamických rázů působících na silniční vozidla. </w:t>
      </w:r>
      <w:r w:rsidR="0053113C" w:rsidRPr="009D3BBB">
        <w:rPr>
          <w:rFonts w:cs="Arial"/>
          <w:szCs w:val="20"/>
        </w:rPr>
        <w:t>Stavbou dojde k odstranění TOR na přejezd</w:t>
      </w:r>
      <w:r w:rsidRPr="009D3BBB">
        <w:rPr>
          <w:rFonts w:cs="Arial"/>
          <w:szCs w:val="20"/>
        </w:rPr>
        <w:t>u</w:t>
      </w:r>
      <w:r w:rsidR="0053113C" w:rsidRPr="009D3BBB">
        <w:rPr>
          <w:rFonts w:cs="Arial"/>
          <w:szCs w:val="20"/>
        </w:rPr>
        <w:t xml:space="preserve"> a ke zvýšení bezpečnosti železniční i silniční dopravy</w:t>
      </w:r>
      <w:r w:rsidR="00535D58" w:rsidRPr="009D3BBB">
        <w:rPr>
          <w:rFonts w:cs="Arial"/>
          <w:szCs w:val="20"/>
        </w:rPr>
        <w:t xml:space="preserve"> (od roku 2007 evidovány 4 střetnutí).</w:t>
      </w:r>
    </w:p>
    <w:p w14:paraId="524C74ED" w14:textId="77777777" w:rsidR="00041BE7" w:rsidRPr="009D3BBB" w:rsidRDefault="001F0277" w:rsidP="00041BE7">
      <w:pPr>
        <w:autoSpaceDE w:val="0"/>
        <w:autoSpaceDN w:val="0"/>
        <w:adjustRightInd w:val="0"/>
      </w:pPr>
      <w:r w:rsidRPr="009D3BBB">
        <w:t xml:space="preserve">Stavba se nachází na jednokolejné neelektrizované regionální trati </w:t>
      </w:r>
      <w:r w:rsidR="00535D58" w:rsidRPr="009D3BBB">
        <w:t>Vraňany – Lužec nad Vltavou</w:t>
      </w:r>
      <w:r w:rsidR="0053113C" w:rsidRPr="009D3BBB">
        <w:t xml:space="preserve">, </w:t>
      </w:r>
      <w:r w:rsidRPr="009D3BBB">
        <w:t xml:space="preserve">v katastru obce </w:t>
      </w:r>
      <w:r w:rsidR="00535D58" w:rsidRPr="009D3BBB">
        <w:t>Lužec nad Vltavou</w:t>
      </w:r>
      <w:r w:rsidR="009A51AC" w:rsidRPr="009D3BBB">
        <w:t>, přejezd P2</w:t>
      </w:r>
      <w:r w:rsidR="00535D58" w:rsidRPr="009D3BBB">
        <w:t>439</w:t>
      </w:r>
      <w:r w:rsidR="009A51AC" w:rsidRPr="009D3BBB">
        <w:t xml:space="preserve"> v </w:t>
      </w:r>
      <w:proofErr w:type="gramStart"/>
      <w:r w:rsidR="009A51AC" w:rsidRPr="009D3BBB">
        <w:t xml:space="preserve">km </w:t>
      </w:r>
      <w:r w:rsidR="0039089D" w:rsidRPr="009D3BBB">
        <w:t>2</w:t>
      </w:r>
      <w:r w:rsidR="00535D58" w:rsidRPr="009D3BBB">
        <w:t>,377</w:t>
      </w:r>
      <w:proofErr w:type="gramEnd"/>
      <w:r w:rsidR="009A51AC" w:rsidRPr="009D3BBB">
        <w:t xml:space="preserve"> kříží </w:t>
      </w:r>
      <w:r w:rsidR="00906279" w:rsidRPr="009D3BBB">
        <w:t>ko</w:t>
      </w:r>
      <w:r w:rsidR="009A51AC" w:rsidRPr="009D3BBB">
        <w:t>munikaci</w:t>
      </w:r>
      <w:r w:rsidR="00906279" w:rsidRPr="009D3BBB">
        <w:t xml:space="preserve"> II</w:t>
      </w:r>
      <w:r w:rsidR="00535D58" w:rsidRPr="009D3BBB">
        <w:t>I</w:t>
      </w:r>
      <w:r w:rsidR="00906279" w:rsidRPr="009D3BBB">
        <w:t xml:space="preserve">. třídy – </w:t>
      </w:r>
      <w:r w:rsidR="00535D58" w:rsidRPr="009D3BBB">
        <w:t>Mělník - Lužec</w:t>
      </w:r>
      <w:r w:rsidR="00906279" w:rsidRPr="009D3BBB">
        <w:t>.</w:t>
      </w:r>
      <w:r w:rsidRPr="009D3BBB">
        <w:t xml:space="preserve"> </w:t>
      </w:r>
      <w:r w:rsidR="00041BE7" w:rsidRPr="009D3BBB">
        <w:t>Trať Vraňany – Lužec je provozována podle předpisu SŽ D1, dopravna Lužec je neobsazena.</w:t>
      </w:r>
    </w:p>
    <w:p w14:paraId="5A2E8070" w14:textId="77777777" w:rsidR="00906279" w:rsidRPr="009D3BBB" w:rsidRDefault="001F0277" w:rsidP="00906279">
      <w:pPr>
        <w:autoSpaceDE w:val="0"/>
        <w:autoSpaceDN w:val="0"/>
        <w:adjustRightInd w:val="0"/>
      </w:pPr>
      <w:r w:rsidRPr="009D3BBB">
        <w:t>Traťová rychlost</w:t>
      </w:r>
      <w:r w:rsidR="009A51AC" w:rsidRPr="009D3BBB">
        <w:t xml:space="preserve"> na přejezd</w:t>
      </w:r>
      <w:r w:rsidR="00906279" w:rsidRPr="009D3BBB">
        <w:t>u</w:t>
      </w:r>
      <w:r w:rsidRPr="009D3BBB">
        <w:t xml:space="preserve"> je </w:t>
      </w:r>
      <w:r w:rsidR="00906279" w:rsidRPr="009D3BBB">
        <w:t>20</w:t>
      </w:r>
      <w:r w:rsidR="00923873" w:rsidRPr="009D3BBB">
        <w:t xml:space="preserve"> </w:t>
      </w:r>
      <w:r w:rsidRPr="009D3BBB">
        <w:t>km</w:t>
      </w:r>
      <w:r w:rsidR="00923873" w:rsidRPr="009D3BBB">
        <w:t>/hod</w:t>
      </w:r>
      <w:r w:rsidR="0068781C" w:rsidRPr="009D3BBB">
        <w:t xml:space="preserve">. </w:t>
      </w:r>
      <w:r w:rsidR="0087212B" w:rsidRPr="009D3BBB">
        <w:t xml:space="preserve"> </w:t>
      </w:r>
    </w:p>
    <w:p w14:paraId="45022872" w14:textId="77777777" w:rsidR="0087212B" w:rsidRPr="009D3BBB" w:rsidRDefault="005D1463" w:rsidP="00421698">
      <w:r w:rsidRPr="009D3BBB">
        <w:t xml:space="preserve">Železniční svršek stávajícího přejezdu v </w:t>
      </w:r>
      <w:proofErr w:type="spellStart"/>
      <w:r w:rsidRPr="009D3BBB">
        <w:t>žkm</w:t>
      </w:r>
      <w:proofErr w:type="spellEnd"/>
      <w:r w:rsidRPr="009D3BBB">
        <w:t xml:space="preserve"> </w:t>
      </w:r>
      <w:r w:rsidR="00421698" w:rsidRPr="009D3BBB">
        <w:t>2</w:t>
      </w:r>
      <w:r w:rsidR="00535D58" w:rsidRPr="009D3BBB">
        <w:t>,377</w:t>
      </w:r>
      <w:r w:rsidRPr="009D3BBB">
        <w:t xml:space="preserve"> (P2</w:t>
      </w:r>
      <w:r w:rsidR="00535D58" w:rsidRPr="009D3BBB">
        <w:t>439</w:t>
      </w:r>
      <w:r w:rsidRPr="009D3BBB">
        <w:t xml:space="preserve">) je tvořen kolejnicemi </w:t>
      </w:r>
      <w:r w:rsidR="007F6B45" w:rsidRPr="009D3BBB">
        <w:t>tvaru T</w:t>
      </w:r>
      <w:r w:rsidRPr="009D3BBB">
        <w:t xml:space="preserve"> na dřevěných pražcích, kolejové lože štěrkové, stykovaná kolej. Přejezdová konstrukce je tvořena asfaltobetonovou směsí – živičná konstrukce, </w:t>
      </w:r>
      <w:r w:rsidR="00421698" w:rsidRPr="009D3BBB">
        <w:t>bez odvodnění.</w:t>
      </w:r>
      <w:r w:rsidR="001D3827" w:rsidRPr="009D3BBB">
        <w:t xml:space="preserve"> </w:t>
      </w:r>
    </w:p>
    <w:p w14:paraId="7ED67C7F" w14:textId="77777777" w:rsidR="00421698" w:rsidRDefault="00421698" w:rsidP="00421698"/>
    <w:p w14:paraId="0573013C" w14:textId="77777777" w:rsidR="00331635" w:rsidRDefault="004C2B9A" w:rsidP="00682AF8">
      <w:pPr>
        <w:pStyle w:val="Nadpis2"/>
      </w:pPr>
      <w:r>
        <w:t>3</w:t>
      </w:r>
      <w:r w:rsidR="00331635">
        <w:t>)</w:t>
      </w:r>
      <w:r w:rsidR="00331635">
        <w:tab/>
      </w:r>
      <w:r w:rsidR="00BE5D5D">
        <w:t>P</w:t>
      </w:r>
      <w:r w:rsidR="00BE5D5D" w:rsidRPr="00BE5D5D">
        <w:t>opis technického řešení</w:t>
      </w:r>
    </w:p>
    <w:p w14:paraId="28032042" w14:textId="77777777" w:rsidR="00F629E7" w:rsidRPr="00F629E7" w:rsidRDefault="00F629E7" w:rsidP="00F629E7"/>
    <w:p w14:paraId="1AF94611" w14:textId="77777777" w:rsidR="00C6375F" w:rsidRPr="009D3BBB" w:rsidRDefault="00062769" w:rsidP="00C6375F">
      <w:pPr>
        <w:jc w:val="both"/>
      </w:pPr>
      <w:r w:rsidRPr="009D3BBB">
        <w:t xml:space="preserve">Předmětem stavby je </w:t>
      </w:r>
      <w:r w:rsidR="000524C4" w:rsidRPr="009D3BBB">
        <w:t xml:space="preserve">náhrada </w:t>
      </w:r>
      <w:r w:rsidR="001F503F" w:rsidRPr="009D3BBB">
        <w:t>stávajícího zabezpečení přejezd</w:t>
      </w:r>
      <w:r w:rsidR="006C280B" w:rsidRPr="009D3BBB">
        <w:t>u</w:t>
      </w:r>
      <w:r w:rsidR="001F503F" w:rsidRPr="009D3BBB">
        <w:t xml:space="preserve"> výstražnými kříži za </w:t>
      </w:r>
      <w:r w:rsidR="000524C4" w:rsidRPr="009D3BBB">
        <w:t xml:space="preserve"> </w:t>
      </w:r>
      <w:r w:rsidR="000524C4" w:rsidRPr="009D3BBB">
        <w:rPr>
          <w:b/>
        </w:rPr>
        <w:t>nov</w:t>
      </w:r>
      <w:r w:rsidR="006C280B" w:rsidRPr="009D3BBB">
        <w:rPr>
          <w:b/>
        </w:rPr>
        <w:t>é</w:t>
      </w:r>
      <w:r w:rsidR="000524C4" w:rsidRPr="009D3BBB">
        <w:rPr>
          <w:b/>
        </w:rPr>
        <w:t xml:space="preserve"> přejezdov</w:t>
      </w:r>
      <w:r w:rsidR="006C280B" w:rsidRPr="009D3BBB">
        <w:rPr>
          <w:b/>
        </w:rPr>
        <w:t>é</w:t>
      </w:r>
      <w:r w:rsidR="000524C4" w:rsidRPr="009D3BBB">
        <w:rPr>
          <w:b/>
        </w:rPr>
        <w:t xml:space="preserve"> zabezpečovací zařízení 3. kategorie se závorami</w:t>
      </w:r>
      <w:r w:rsidR="000524C4" w:rsidRPr="009D3BBB">
        <w:t xml:space="preserve"> dle ČSN 34 2650 ed.2 a Metodického pokynu SŽDC „Konfigurace přejezdových zabezpečovacích zařízení světelných“, </w:t>
      </w:r>
      <w:proofErr w:type="gramStart"/>
      <w:r w:rsidR="000524C4" w:rsidRPr="009D3BBB">
        <w:t>č.j.</w:t>
      </w:r>
      <w:proofErr w:type="gramEnd"/>
      <w:r w:rsidR="000524C4" w:rsidRPr="009D3BBB">
        <w:t xml:space="preserve"> 53749/2019-SŽDC-GŘ-O14 v platném znění</w:t>
      </w:r>
      <w:r w:rsidR="00C6375F" w:rsidRPr="009D3BBB">
        <w:t xml:space="preserve">. </w:t>
      </w:r>
    </w:p>
    <w:p w14:paraId="6801B598" w14:textId="77777777" w:rsidR="00E21BBC" w:rsidRPr="009D3BBB" w:rsidRDefault="00E21BBC" w:rsidP="00495BAC">
      <w:pPr>
        <w:jc w:val="both"/>
        <w:rPr>
          <w:b/>
        </w:rPr>
      </w:pPr>
      <w:r w:rsidRPr="009D3BBB">
        <w:rPr>
          <w:b/>
        </w:rPr>
        <w:t xml:space="preserve">Zabezpečovací </w:t>
      </w:r>
      <w:r w:rsidR="000C57F3" w:rsidRPr="009D3BBB">
        <w:rPr>
          <w:b/>
        </w:rPr>
        <w:t xml:space="preserve">a sdělovací </w:t>
      </w:r>
      <w:r w:rsidRPr="009D3BBB">
        <w:rPr>
          <w:b/>
        </w:rPr>
        <w:t>zařízení:</w:t>
      </w:r>
    </w:p>
    <w:p w14:paraId="24A063A2" w14:textId="77777777" w:rsidR="001F503F" w:rsidRPr="009D3BBB" w:rsidRDefault="001F503F" w:rsidP="00C6375F">
      <w:pPr>
        <w:spacing w:after="0"/>
        <w:jc w:val="both"/>
      </w:pPr>
      <w:r w:rsidRPr="009D3BBB">
        <w:t>Přejezd bude zabezpečen novým přejezdovým zabezpečovacím zařízení 3. kategorie se závorami dle ČSN 34 2650 ed.2 s přejezdníky.</w:t>
      </w:r>
    </w:p>
    <w:p w14:paraId="381B0868" w14:textId="77777777" w:rsidR="00E21BBC" w:rsidRPr="009D3BBB" w:rsidRDefault="00E21BBC" w:rsidP="00C6375F">
      <w:pPr>
        <w:spacing w:after="0"/>
        <w:jc w:val="both"/>
      </w:pPr>
    </w:p>
    <w:p w14:paraId="001E4D5C" w14:textId="77777777" w:rsidR="00332972" w:rsidRPr="009D3BBB" w:rsidRDefault="00C31161" w:rsidP="00332972">
      <w:pPr>
        <w:spacing w:after="0"/>
        <w:jc w:val="both"/>
      </w:pPr>
      <w:r w:rsidRPr="009D3BBB">
        <w:t xml:space="preserve">Přesný počet výstražníků a závor bude stanoven Rozhodnutím Drážního úřadu o změně a rozsahu zabezpečení přejezdu. </w:t>
      </w:r>
      <w:r w:rsidR="00332972" w:rsidRPr="009D3BBB">
        <w:t>Vzhledem k tomu, že se přejezd nachází v intravilánu obce, bude PZS doplněno o signalizaci pro nevidomé.</w:t>
      </w:r>
    </w:p>
    <w:p w14:paraId="258A7227" w14:textId="77777777" w:rsidR="009E3573" w:rsidRPr="009D3BBB" w:rsidRDefault="009E3573" w:rsidP="00C31161">
      <w:pPr>
        <w:spacing w:after="0"/>
        <w:jc w:val="both"/>
      </w:pPr>
    </w:p>
    <w:p w14:paraId="4B4A10B2" w14:textId="77777777" w:rsidR="00C31161" w:rsidRPr="009D3BBB" w:rsidRDefault="00C31161" w:rsidP="00C6375F">
      <w:pPr>
        <w:spacing w:after="0"/>
        <w:jc w:val="both"/>
      </w:pPr>
      <w:r w:rsidRPr="009D3BBB">
        <w:t>Předpokládá se konfigurace se 4 výstražníky, 6 světelných skříní LED a 2 celé závory s LED svítilnami.</w:t>
      </w:r>
    </w:p>
    <w:p w14:paraId="736F4C4F" w14:textId="77777777" w:rsidR="00E21BBC" w:rsidRPr="009D3BBB" w:rsidRDefault="00E21BBC" w:rsidP="00C6375F">
      <w:pPr>
        <w:spacing w:after="0"/>
        <w:jc w:val="both"/>
      </w:pPr>
    </w:p>
    <w:p w14:paraId="0FCF7620" w14:textId="77777777" w:rsidR="00041BE7" w:rsidRPr="009D3BBB" w:rsidRDefault="00C31161" w:rsidP="00041BE7">
      <w:pPr>
        <w:tabs>
          <w:tab w:val="num" w:pos="1701"/>
        </w:tabs>
        <w:jc w:val="both"/>
      </w:pPr>
      <w:r w:rsidRPr="009D3BBB">
        <w:t>Ovládání PZS bude automatické jízdou vlaku</w:t>
      </w:r>
      <w:r w:rsidR="00041BE7" w:rsidRPr="009D3BBB">
        <w:t xml:space="preserve"> s využitím směrových výstupů pro potřeby anulace PZS. Přibližovací úseky budou zasahovat do nové ŽST Lužec (akce „Zabezpečení podjezdných výšek na Vltavské vodní cestě“), musí být tedy vyřešena návaznost na SZZ.</w:t>
      </w:r>
    </w:p>
    <w:p w14:paraId="24F3742E" w14:textId="77777777" w:rsidR="00C31161" w:rsidRPr="009D3BBB" w:rsidRDefault="00071C8F" w:rsidP="00C31161">
      <w:pPr>
        <w:tabs>
          <w:tab w:val="num" w:pos="1701"/>
        </w:tabs>
        <w:jc w:val="both"/>
      </w:pPr>
      <w:r w:rsidRPr="009D3BBB">
        <w:t>Přejezdové zařízení bude reléového typu s elektronickými prvky.</w:t>
      </w:r>
    </w:p>
    <w:p w14:paraId="2ABCD849" w14:textId="77777777" w:rsidR="00C31161" w:rsidRPr="009D3BBB" w:rsidRDefault="00C31161" w:rsidP="00C31161">
      <w:pPr>
        <w:tabs>
          <w:tab w:val="num" w:pos="1701"/>
        </w:tabs>
        <w:jc w:val="both"/>
      </w:pPr>
      <w:r w:rsidRPr="009D3BBB">
        <w:t xml:space="preserve">Stav přejezdového zabezpečovacího zařízení se bude přenášet na světelné přejezdníky. Pro volnost přibližovacích úseků budou navrženy počítače náprav včetně nezbytné kabelizace. </w:t>
      </w:r>
    </w:p>
    <w:p w14:paraId="29C23E9D" w14:textId="77777777" w:rsidR="00C31161" w:rsidRPr="009D3BBB" w:rsidRDefault="00C31161" w:rsidP="00C31161">
      <w:pPr>
        <w:tabs>
          <w:tab w:val="num" w:pos="1701"/>
        </w:tabs>
        <w:jc w:val="both"/>
        <w:rPr>
          <w:rFonts w:ascii="Verdana" w:hAnsi="Verdana"/>
        </w:rPr>
      </w:pPr>
      <w:r w:rsidRPr="009D3BBB">
        <w:t>Dále bude přejezd vybaven diagnostickým zařízením s možností místního připojení k záznamovému zařízení (dle technické specifikace č. 2/2007-Z Diagnostika zabezpečovacích zařízení). Diagnostika bude umožňovat, podle předem nastavených kritérií, zasílat informace o snímaných událostech pomocí SMS zpráv.</w:t>
      </w:r>
      <w:r w:rsidRPr="009D3BBB">
        <w:rPr>
          <w:rFonts w:ascii="Verdana" w:hAnsi="Verdana"/>
        </w:rPr>
        <w:t xml:space="preserve"> </w:t>
      </w:r>
    </w:p>
    <w:p w14:paraId="1BE8DB90" w14:textId="77777777" w:rsidR="008C74E8" w:rsidRPr="009D3BBB" w:rsidRDefault="00C31161" w:rsidP="008C74E8">
      <w:pPr>
        <w:tabs>
          <w:tab w:val="num" w:pos="1701"/>
        </w:tabs>
        <w:jc w:val="both"/>
      </w:pPr>
      <w:r w:rsidRPr="009D3BBB">
        <w:rPr>
          <w:rFonts w:ascii="Verdana" w:hAnsi="Verdana"/>
        </w:rPr>
        <w:t>PZS bude umožňovat automatické vypnutí přejezdu z činnosti při dlouhodobé výstraze.</w:t>
      </w:r>
      <w:r w:rsidR="00AE07AD" w:rsidRPr="009D3BBB">
        <w:rPr>
          <w:rFonts w:ascii="Verdana" w:hAnsi="Verdana"/>
        </w:rPr>
        <w:t xml:space="preserve"> P</w:t>
      </w:r>
      <w:r w:rsidRPr="009D3BBB">
        <w:rPr>
          <w:rFonts w:ascii="Verdana" w:hAnsi="Verdana"/>
        </w:rPr>
        <w:t>řejezd bude vybaven místním uzavřením a otevřením.</w:t>
      </w:r>
      <w:r w:rsidRPr="009D3BBB">
        <w:t xml:space="preserve"> </w:t>
      </w:r>
      <w:r w:rsidR="008C74E8" w:rsidRPr="009D3BBB">
        <w:t>Přejezd se nachází v blízkosti bytové výstavby, bude proto přednostně koncipován tak, aby se zvuková výstraha mohla po sklopení břeven závor vypnout. Zvuková výstraha bude v nočních hodinách automaticky ztlumena.</w:t>
      </w:r>
    </w:p>
    <w:p w14:paraId="4F3BE493" w14:textId="77777777" w:rsidR="00C31161" w:rsidRPr="000C57F3" w:rsidRDefault="00C31161" w:rsidP="00C31161">
      <w:pPr>
        <w:tabs>
          <w:tab w:val="num" w:pos="1701"/>
        </w:tabs>
        <w:jc w:val="both"/>
      </w:pPr>
    </w:p>
    <w:p w14:paraId="47BCBD42" w14:textId="77777777" w:rsidR="00C31161" w:rsidRPr="009D3BBB" w:rsidRDefault="00AE07AD" w:rsidP="00C31161">
      <w:pPr>
        <w:tabs>
          <w:tab w:val="num" w:pos="1701"/>
        </w:tabs>
        <w:jc w:val="both"/>
      </w:pPr>
      <w:r w:rsidRPr="009D3BBB">
        <w:t>Vnitřní t</w:t>
      </w:r>
      <w:r w:rsidR="00C31161" w:rsidRPr="009D3BBB">
        <w:t>echnologie PZS bude umístěna v novém technologickém domku v blízkosti přejezdu. Nový technologický objekt bude odpovídat pokynu č. SŽ PO 10/2020 GŘ. Objekt bude umístěn tak, aby byly splněny předepsané rozhledové poměry</w:t>
      </w:r>
      <w:r w:rsidR="008C74E8" w:rsidRPr="009D3BBB">
        <w:t xml:space="preserve"> dle ČSN 73 6380</w:t>
      </w:r>
      <w:r w:rsidR="00C31161" w:rsidRPr="009D3BBB">
        <w:t xml:space="preserve">. </w:t>
      </w:r>
    </w:p>
    <w:p w14:paraId="2EB56F5C" w14:textId="77777777" w:rsidR="00C31161" w:rsidRPr="009D3BBB" w:rsidRDefault="00C31161" w:rsidP="00C31161">
      <w:pPr>
        <w:tabs>
          <w:tab w:val="num" w:pos="1701"/>
        </w:tabs>
        <w:jc w:val="both"/>
      </w:pPr>
      <w:r w:rsidRPr="009D3BBB">
        <w:t xml:space="preserve">Rozměrově bude domek naprojektován s prostorovou rezervou pro případné budoucí umístění skříně RACK kamerového systému. Vstupní dveře do RD budou v takovém provedení, aby při chůzi z RD ke skříni s VTO a SMO nebylo nutné obcházet křídlo dveří. VTO a SMO umístit  na/v blízkosti RD. Dveře technologického domku budou osazeny dveřním kontaktem pro budoucí zapojení do DDTS. </w:t>
      </w:r>
    </w:p>
    <w:p w14:paraId="017DE2DC" w14:textId="77777777" w:rsidR="00C31161" w:rsidRPr="009D3BBB" w:rsidRDefault="00C31161" w:rsidP="00C31161">
      <w:pPr>
        <w:jc w:val="both"/>
      </w:pPr>
      <w:r w:rsidRPr="009D3BBB">
        <w:t xml:space="preserve">Technologický domek PZS bude vybaven PZTS (poplachovým zabezpečovacím a tísňovým systémem, dříve EZS). </w:t>
      </w:r>
    </w:p>
    <w:p w14:paraId="5574BB82" w14:textId="77777777" w:rsidR="00C31161" w:rsidRPr="009D3BBB" w:rsidRDefault="00C31161" w:rsidP="00C31161">
      <w:pPr>
        <w:jc w:val="both"/>
      </w:pPr>
      <w:r w:rsidRPr="009D3BBB">
        <w:t xml:space="preserve">Napájení PZS elektrickou energií bude provedeno novou přípojkou NN. Dojde ke zřízení nového měřeného odběrného místa. Napojení bude zemním kabelem včetně zemnícího pásku. Elektroměrový rozváděč bude umístěn vedle nového reléového domku do sestavy s nově dodaným typovým rozváděčem R-PZS. Pilíř R-PZS bude nově napájet technologii zabezpečovacího zařízení včetně elektroinstalace reléového domku. Součástí rozváděče R-PZS bude přívodka pro mobilní dieselagregát pro možnost externího napájení. Z důvodu doplnění závor bude dodána akumulátorová baterie s vyšší kapacitou a novým řízeným dobíječem. </w:t>
      </w:r>
    </w:p>
    <w:p w14:paraId="7A4A3CCC" w14:textId="77777777" w:rsidR="00E21BBC" w:rsidRPr="009D3BBB" w:rsidRDefault="00C31161" w:rsidP="00937F8B">
      <w:pPr>
        <w:jc w:val="both"/>
      </w:pPr>
      <w:r w:rsidRPr="009D3BBB">
        <w:t>Nová kabelizace se předpokládá v místě přejezdu, od technologického domku k novým výstražníkům se závorovými stojany, k nově situovaným spouštěcím bodům PZS a k novému napájecímu místu.</w:t>
      </w:r>
    </w:p>
    <w:p w14:paraId="0D0B49DC" w14:textId="77777777" w:rsidR="00C31161" w:rsidRPr="009D3BBB" w:rsidRDefault="001513DB" w:rsidP="00C31161">
      <w:pPr>
        <w:tabs>
          <w:tab w:val="num" w:pos="1701"/>
        </w:tabs>
        <w:jc w:val="both"/>
      </w:pPr>
      <w:r w:rsidRPr="009D3BBB">
        <w:t>Pro PZS je n</w:t>
      </w:r>
      <w:r w:rsidR="00C31161" w:rsidRPr="009D3BBB">
        <w:t xml:space="preserve">utno zajistit bezpečný přístup pro zajištění oprav a údržby zařízení. U výstražníků se špatným přístupem pro údržbu bude zřízena rovná plocha (příp. se zábradlím) pro přístup k pohonům a výstražníkům, nebo plošiny. </w:t>
      </w:r>
    </w:p>
    <w:p w14:paraId="051D3832" w14:textId="77777777" w:rsidR="00890263" w:rsidRPr="009D3BBB" w:rsidRDefault="00890263" w:rsidP="00890263">
      <w:pPr>
        <w:tabs>
          <w:tab w:val="num" w:pos="1701"/>
        </w:tabs>
        <w:jc w:val="both"/>
      </w:pPr>
      <w:r w:rsidRPr="009D3BBB">
        <w:t xml:space="preserve">Součástí stavby bude i demontáž </w:t>
      </w:r>
      <w:r w:rsidR="0047348D" w:rsidRPr="009D3BBB">
        <w:t>stávajících nepotřebných prvků</w:t>
      </w:r>
      <w:r w:rsidR="005D1463" w:rsidRPr="009D3BBB">
        <w:t xml:space="preserve"> </w:t>
      </w:r>
      <w:r w:rsidRPr="009D3BBB">
        <w:t xml:space="preserve">a </w:t>
      </w:r>
      <w:r w:rsidR="0047348D" w:rsidRPr="009D3BBB">
        <w:t xml:space="preserve">jejich </w:t>
      </w:r>
      <w:r w:rsidRPr="009D3BBB">
        <w:t xml:space="preserve">ekologická likvidace. </w:t>
      </w:r>
    </w:p>
    <w:p w14:paraId="4D017D47" w14:textId="77777777" w:rsidR="00890263" w:rsidRPr="009E3573" w:rsidRDefault="00890263" w:rsidP="00890263">
      <w:pPr>
        <w:tabs>
          <w:tab w:val="num" w:pos="1701"/>
        </w:tabs>
        <w:jc w:val="both"/>
      </w:pPr>
      <w:r w:rsidRPr="009E3573">
        <w:t>Pro zabezpečení stavebních postupů vyřešit optimálně technicky, provozně a investičně přechodné stavy zabezpečovacích zařízení.</w:t>
      </w:r>
    </w:p>
    <w:p w14:paraId="4D2FDF97" w14:textId="77777777" w:rsidR="00E21BBC" w:rsidRPr="004D344F" w:rsidRDefault="00970A31" w:rsidP="001D3827">
      <w:pPr>
        <w:jc w:val="both"/>
        <w:rPr>
          <w:b/>
        </w:rPr>
      </w:pPr>
      <w:r>
        <w:rPr>
          <w:b/>
          <w:noProof/>
          <w:lang w:eastAsia="cs-CZ"/>
        </w:rPr>
        <w:drawing>
          <wp:inline distT="0" distB="0" distL="0" distR="0" wp14:anchorId="44E92F39" wp14:editId="40C56CE8">
            <wp:extent cx="2529840" cy="1945005"/>
            <wp:effectExtent l="0" t="0" r="381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29840" cy="1945005"/>
                    </a:xfrm>
                    <a:prstGeom prst="rect">
                      <a:avLst/>
                    </a:prstGeom>
                    <a:noFill/>
                  </pic:spPr>
                </pic:pic>
              </a:graphicData>
            </a:graphic>
          </wp:inline>
        </w:drawing>
      </w:r>
      <w:r w:rsidR="00041BE7" w:rsidRPr="00041BE7">
        <w:rPr>
          <w:b/>
          <w:noProof/>
          <w:lang w:eastAsia="cs-CZ"/>
        </w:rPr>
        <w:drawing>
          <wp:inline distT="0" distB="0" distL="0" distR="0" wp14:anchorId="70EFD9E5" wp14:editId="3C870952">
            <wp:extent cx="2743200" cy="2054851"/>
            <wp:effectExtent l="0" t="0" r="0" b="3175"/>
            <wp:docPr id="1" name="Obrázek 1" descr="C:\Users\kubatova\Desktop\Stavby\Přejezdy\Vraňany - Lužec, P2439\FOTO\DSCN91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ubatova\Desktop\Stavby\Přejezdy\Vraňany - Lužec, P2439\FOTO\DSCN9151.JPG"/>
                    <pic:cNvPicPr>
                      <a:picLocks noChangeAspect="1" noChangeArrowheads="1"/>
                    </pic:cNvPicPr>
                  </pic:nvPicPr>
                  <pic:blipFill>
                    <a:blip r:embed="rId15" cstate="hqprint">
                      <a:extLst>
                        <a:ext uri="{28A0092B-C50C-407E-A947-70E740481C1C}">
                          <a14:useLocalDpi xmlns:a14="http://schemas.microsoft.com/office/drawing/2010/main" val="0"/>
                        </a:ext>
                      </a:extLst>
                    </a:blip>
                    <a:srcRect/>
                    <a:stretch>
                      <a:fillRect/>
                    </a:stretch>
                  </pic:blipFill>
                  <pic:spPr bwMode="auto">
                    <a:xfrm>
                      <a:off x="0" y="0"/>
                      <a:ext cx="2754763" cy="2063513"/>
                    </a:xfrm>
                    <a:prstGeom prst="rect">
                      <a:avLst/>
                    </a:prstGeom>
                    <a:noFill/>
                    <a:ln>
                      <a:noFill/>
                    </a:ln>
                  </pic:spPr>
                </pic:pic>
              </a:graphicData>
            </a:graphic>
          </wp:inline>
        </w:drawing>
      </w:r>
    </w:p>
    <w:p w14:paraId="40A172AE" w14:textId="77777777" w:rsidR="002765D0" w:rsidRPr="004D344F" w:rsidRDefault="002765D0" w:rsidP="001D3827">
      <w:pPr>
        <w:jc w:val="both"/>
        <w:rPr>
          <w:b/>
        </w:rPr>
      </w:pPr>
      <w:r w:rsidRPr="004D344F">
        <w:rPr>
          <w:b/>
        </w:rPr>
        <w:t>Železniční přejezd:</w:t>
      </w:r>
    </w:p>
    <w:p w14:paraId="0CB95A5A" w14:textId="53215C20" w:rsidR="00CE15AC" w:rsidRPr="009D3BBB" w:rsidRDefault="002765D0" w:rsidP="002765D0">
      <w:pPr>
        <w:jc w:val="both"/>
      </w:pPr>
      <w:r w:rsidRPr="009D3BBB">
        <w:t>Dojde k demontáži stávající přejezdové konstrukce a odfrézování přilehlé živičné konstrukce vozovky k přejezdu s nutným odtěžením konstrukčních vrstev. V místě přejezdu dojde k výměně železničního svršku</w:t>
      </w:r>
      <w:r w:rsidR="008C74E8" w:rsidRPr="009D3BBB">
        <w:t xml:space="preserve"> minimálně</w:t>
      </w:r>
      <w:r w:rsidRPr="009D3BBB">
        <w:t xml:space="preserve"> na délku kolejového pole ve vazbě na soustavu železničního svršku v navazující koleji. </w:t>
      </w:r>
      <w:r w:rsidR="00410F27">
        <w:t xml:space="preserve">Nové pražce budou betonové. </w:t>
      </w:r>
      <w:r w:rsidRPr="009D3BBB">
        <w:t xml:space="preserve">Bude provedena směrová a výšková úprava koleje v přejezdu a v navazujících úsecích s doplněním kolejového lože. Zemní pláň bude vyspádována a odvodněna. </w:t>
      </w:r>
    </w:p>
    <w:p w14:paraId="3DCBD9B4" w14:textId="43A5F1BF" w:rsidR="000C57F3" w:rsidRPr="009D3BBB" w:rsidRDefault="002765D0" w:rsidP="002765D0">
      <w:pPr>
        <w:jc w:val="both"/>
      </w:pPr>
      <w:r w:rsidRPr="009D3BBB">
        <w:lastRenderedPageBreak/>
        <w:t xml:space="preserve">Bude provedena montáž nové ŽB přejezdové konstrukce s nosiči odpovídající zatížení silniční dopravou s uložením vnějších panelů na závěrných zídkách. Budou položeny nové vrstvy konstrukce živičné vozovky v oblasti přejezdu v takovém rozsahu, aby niveleta komunikace plynule navazovala na přilehlé úseky dle ČSN 73 6380. </w:t>
      </w:r>
      <w:r w:rsidR="000C57F3" w:rsidRPr="009D3BBB">
        <w:t>Upevnění v místě přejezdu bude v antikorozní úpravě.</w:t>
      </w:r>
      <w:r w:rsidR="00332972" w:rsidRPr="009D3BBB">
        <w:t xml:space="preserve"> Přejezd bude </w:t>
      </w:r>
      <w:proofErr w:type="gramStart"/>
      <w:r w:rsidR="00332972" w:rsidRPr="009D3BBB">
        <w:t xml:space="preserve">doplněn o </w:t>
      </w:r>
      <w:r w:rsidR="008C7480">
        <w:t xml:space="preserve"> </w:t>
      </w:r>
      <w:r w:rsidR="00332972" w:rsidRPr="009D3BBB">
        <w:t>samostatn</w:t>
      </w:r>
      <w:r w:rsidR="008C7480">
        <w:t>ou</w:t>
      </w:r>
      <w:proofErr w:type="gramEnd"/>
      <w:r w:rsidR="00332972" w:rsidRPr="009D3BBB">
        <w:t xml:space="preserve"> ŽB přejezdov</w:t>
      </w:r>
      <w:r w:rsidR="008C7480">
        <w:t>ou</w:t>
      </w:r>
      <w:r w:rsidR="00332972" w:rsidRPr="009D3BBB">
        <w:t xml:space="preserve"> konstrukc</w:t>
      </w:r>
      <w:r w:rsidR="008C7480">
        <w:t>i</w:t>
      </w:r>
      <w:r w:rsidR="00332972" w:rsidRPr="009D3BBB">
        <w:t xml:space="preserve"> v provedení pro pěší s uložením vnějších panelů na závěrných zídkách. </w:t>
      </w:r>
    </w:p>
    <w:p w14:paraId="506BB245" w14:textId="61067DC6" w:rsidR="002765D0" w:rsidRPr="009D3BBB" w:rsidRDefault="002765D0" w:rsidP="002765D0">
      <w:pPr>
        <w:jc w:val="both"/>
      </w:pPr>
      <w:r w:rsidRPr="009D3BBB">
        <w:t xml:space="preserve">V blízkosti přejezdu se nachází </w:t>
      </w:r>
      <w:r w:rsidR="00410F27">
        <w:t>křižovatka</w:t>
      </w:r>
      <w:r w:rsidRPr="009D3BBB">
        <w:t xml:space="preserve">. Bude nutné prověřit </w:t>
      </w:r>
      <w:r w:rsidR="00410F27" w:rsidRPr="009D3BBB">
        <w:t>jej</w:t>
      </w:r>
      <w:r w:rsidR="00410F27">
        <w:t>í</w:t>
      </w:r>
      <w:r w:rsidR="00410F27" w:rsidRPr="009D3BBB">
        <w:t xml:space="preserve"> </w:t>
      </w:r>
      <w:r w:rsidRPr="009D3BBB">
        <w:t xml:space="preserve">vzdálenost a v případě nedostatečné vzdálenosti od hranice nebezpečného pásma přejezdu bude provedena </w:t>
      </w:r>
      <w:r w:rsidR="00410F27">
        <w:t>úprava</w:t>
      </w:r>
      <w:r w:rsidR="00410F27" w:rsidRPr="009D3BBB">
        <w:t xml:space="preserve"> </w:t>
      </w:r>
      <w:r w:rsidRPr="009D3BBB">
        <w:t xml:space="preserve">dopravního značení pro </w:t>
      </w:r>
      <w:r w:rsidR="00410F27">
        <w:t xml:space="preserve">zajištění </w:t>
      </w:r>
      <w:r w:rsidR="00410F27" w:rsidRPr="009D3BBB">
        <w:t>bezpečn</w:t>
      </w:r>
      <w:r w:rsidR="00410F27">
        <w:t>ého</w:t>
      </w:r>
      <w:r w:rsidR="00410F27" w:rsidRPr="009D3BBB">
        <w:t xml:space="preserve"> </w:t>
      </w:r>
      <w:r w:rsidRPr="009D3BBB">
        <w:t>průjezd</w:t>
      </w:r>
      <w:r w:rsidR="00410F27">
        <w:t>u</w:t>
      </w:r>
      <w:r w:rsidRPr="009D3BBB">
        <w:t xml:space="preserve"> </w:t>
      </w:r>
      <w:r w:rsidR="00410F27">
        <w:t xml:space="preserve">odbočujících </w:t>
      </w:r>
      <w:r w:rsidRPr="009D3BBB">
        <w:t xml:space="preserve">silničních vozidel prostorem přejezdu v souladu s ČSN 73 6380. </w:t>
      </w:r>
    </w:p>
    <w:p w14:paraId="4EA2DFC6" w14:textId="77777777" w:rsidR="000C57F3" w:rsidRPr="009D3BBB" w:rsidRDefault="00B57BFD" w:rsidP="00B57BFD">
      <w:pPr>
        <w:jc w:val="both"/>
        <w:rPr>
          <w:b/>
        </w:rPr>
      </w:pPr>
      <w:r w:rsidRPr="009D3BBB">
        <w:t xml:space="preserve">Na základě geotechnického průzkumu bude realizována sanace železničního spodku přejezdu provedením ZKPP a zřízeno jeho odvodnění včetně vyústění. </w:t>
      </w:r>
    </w:p>
    <w:p w14:paraId="596F9F8C" w14:textId="77777777" w:rsidR="00FF2E56" w:rsidRPr="00FF2E56" w:rsidRDefault="00FF2E56" w:rsidP="00B57BFD">
      <w:pPr>
        <w:jc w:val="both"/>
        <w:rPr>
          <w:b/>
        </w:rPr>
      </w:pPr>
      <w:r w:rsidRPr="00FF2E56">
        <w:rPr>
          <w:b/>
        </w:rPr>
        <w:t>Ostatní:</w:t>
      </w:r>
    </w:p>
    <w:p w14:paraId="2A4897ED" w14:textId="77777777" w:rsidR="00B57BFD" w:rsidRPr="009D3BBB" w:rsidRDefault="00B57BFD" w:rsidP="00B57BFD">
      <w:pPr>
        <w:jc w:val="both"/>
      </w:pPr>
      <w:r w:rsidRPr="009D3BBB">
        <w:t xml:space="preserve">V souvislosti se změnou zabezpečení bude provedena úprava dopravního značení. V případě osazování dopravních značek je nutné značky osadit tak, aby nedošlo k narušení viditelnosti výstražníků dle ČSN 73 6380. </w:t>
      </w:r>
    </w:p>
    <w:p w14:paraId="3DF91F50" w14:textId="77777777" w:rsidR="00535D58" w:rsidRPr="009D3BBB" w:rsidRDefault="00B57BFD" w:rsidP="00B57BFD">
      <w:pPr>
        <w:jc w:val="both"/>
      </w:pPr>
      <w:r w:rsidRPr="009D3BBB">
        <w:t>Součásti projektové dokumentace je zpracování podkladů a zajištění vydání Rozhodnutí Drážního úřadu o změně rozsahu a způsobu zabezpečení křížení železniční dráhy s pozemní komunikací v úrovni kolejí, zhotovení závěrových tabulek a jejich odsouhlasení se Správou železnic, státní organizací, Centrum telematiky a diagnostiky.</w:t>
      </w:r>
    </w:p>
    <w:p w14:paraId="0663B2F2" w14:textId="2934D028" w:rsidR="008D2E96" w:rsidRDefault="00041BE7" w:rsidP="00387FB4">
      <w:pPr>
        <w:jc w:val="both"/>
      </w:pPr>
      <w:r w:rsidRPr="009D3BBB">
        <w:t>Výstavbu PZS je nutné koordinovat s probíhající akcí „Zabezpečení podjezdných výšek na Vltavské vodní cestě“, která mimo jiné doplňuje zabezpečovací zařízení v těsném okolí přejezdu a připravovanou akcí na výstavbu ETCS v ŽST Vraňany.</w:t>
      </w:r>
    </w:p>
    <w:p w14:paraId="39D4A271" w14:textId="77777777" w:rsidR="00EC0323" w:rsidRDefault="00EC0323" w:rsidP="00EC0323">
      <w:pPr>
        <w:pStyle w:val="Nadpis2"/>
      </w:pPr>
      <w:r>
        <w:t>4)</w:t>
      </w:r>
      <w:r>
        <w:tab/>
        <w:t>Objektová skladba</w:t>
      </w:r>
    </w:p>
    <w:p w14:paraId="2D688931" w14:textId="77777777" w:rsidR="00F629E7" w:rsidRDefault="00F629E7" w:rsidP="00EC0323">
      <w:pPr>
        <w:spacing w:after="0"/>
      </w:pPr>
    </w:p>
    <w:p w14:paraId="1E63E2DC" w14:textId="77777777" w:rsidR="00045BD4" w:rsidRDefault="00B967B9" w:rsidP="00B967B9">
      <w:pPr>
        <w:spacing w:after="120"/>
      </w:pPr>
      <w:r>
        <w:t>PS 01-01-31</w:t>
      </w:r>
      <w:r>
        <w:tab/>
        <w:t xml:space="preserve">Zabezpečovací zařízení (PZS) železniční přejezd v </w:t>
      </w:r>
      <w:proofErr w:type="gramStart"/>
      <w:r>
        <w:t xml:space="preserve">km </w:t>
      </w:r>
      <w:r w:rsidR="00CE15AC">
        <w:t>2,377</w:t>
      </w:r>
      <w:proofErr w:type="gramEnd"/>
      <w:r>
        <w:t xml:space="preserve"> (P2</w:t>
      </w:r>
      <w:r w:rsidR="00CE15AC">
        <w:t>439</w:t>
      </w:r>
      <w:r>
        <w:t>)</w:t>
      </w:r>
      <w:r>
        <w:tab/>
      </w:r>
      <w:r>
        <w:tab/>
      </w:r>
    </w:p>
    <w:p w14:paraId="7902E564" w14:textId="77777777" w:rsidR="00045BD4" w:rsidRDefault="00B967B9" w:rsidP="00B967B9">
      <w:pPr>
        <w:spacing w:after="120"/>
      </w:pPr>
      <w:r>
        <w:t>SO 01-10-01</w:t>
      </w:r>
      <w:r>
        <w:tab/>
        <w:t xml:space="preserve">Železniční svršek železniční přejezd v </w:t>
      </w:r>
      <w:proofErr w:type="gramStart"/>
      <w:r>
        <w:t xml:space="preserve">km </w:t>
      </w:r>
      <w:r w:rsidR="00CE15AC">
        <w:t>2,377</w:t>
      </w:r>
      <w:proofErr w:type="gramEnd"/>
      <w:r>
        <w:t xml:space="preserve"> (P2</w:t>
      </w:r>
      <w:r w:rsidR="00CE15AC">
        <w:t>439</w:t>
      </w:r>
      <w:r>
        <w:t>)</w:t>
      </w:r>
    </w:p>
    <w:p w14:paraId="7F271480" w14:textId="77777777" w:rsidR="00045BD4" w:rsidRDefault="00B967B9" w:rsidP="00B967B9">
      <w:pPr>
        <w:spacing w:after="120"/>
      </w:pPr>
      <w:r>
        <w:t>SO 01-11-01</w:t>
      </w:r>
      <w:r>
        <w:tab/>
        <w:t xml:space="preserve">Železniční spodek železniční přejezd v </w:t>
      </w:r>
      <w:proofErr w:type="gramStart"/>
      <w:r>
        <w:t xml:space="preserve">km </w:t>
      </w:r>
      <w:r w:rsidR="00CE15AC">
        <w:t>2,377</w:t>
      </w:r>
      <w:proofErr w:type="gramEnd"/>
      <w:r>
        <w:t xml:space="preserve"> (P2</w:t>
      </w:r>
      <w:r w:rsidR="00CE15AC">
        <w:t>439</w:t>
      </w:r>
      <w:r>
        <w:t>)</w:t>
      </w:r>
    </w:p>
    <w:p w14:paraId="194A775A" w14:textId="77777777" w:rsidR="00045BD4" w:rsidRDefault="00B967B9" w:rsidP="00B967B9">
      <w:pPr>
        <w:spacing w:after="120"/>
      </w:pPr>
      <w:r>
        <w:t>SO 01-13-01</w:t>
      </w:r>
      <w:r>
        <w:tab/>
      </w:r>
      <w:r w:rsidR="00387FB4">
        <w:t>Přejezdová konstrukce</w:t>
      </w:r>
      <w:r>
        <w:t xml:space="preserve"> železniční přejezd v </w:t>
      </w:r>
      <w:proofErr w:type="gramStart"/>
      <w:r>
        <w:t xml:space="preserve">km </w:t>
      </w:r>
      <w:r w:rsidR="00045BD4">
        <w:t>2</w:t>
      </w:r>
      <w:r w:rsidR="00CE15AC">
        <w:t>,377</w:t>
      </w:r>
      <w:proofErr w:type="gramEnd"/>
      <w:r>
        <w:t xml:space="preserve"> (P2</w:t>
      </w:r>
      <w:r w:rsidR="00CE15AC">
        <w:t>439</w:t>
      </w:r>
      <w:r>
        <w:t>)</w:t>
      </w:r>
    </w:p>
    <w:p w14:paraId="335BEF94" w14:textId="4A1B890E" w:rsidR="00EC0323" w:rsidRDefault="00B967B9" w:rsidP="0021681D">
      <w:pPr>
        <w:spacing w:after="120"/>
      </w:pPr>
      <w:r>
        <w:t>SO 01-86-01</w:t>
      </w:r>
      <w:r>
        <w:tab/>
        <w:t xml:space="preserve">Přípojka napájení NN železniční přejezd v </w:t>
      </w:r>
      <w:proofErr w:type="gramStart"/>
      <w:r>
        <w:t xml:space="preserve">km </w:t>
      </w:r>
      <w:r w:rsidR="00045BD4">
        <w:t>2</w:t>
      </w:r>
      <w:r w:rsidR="00CE15AC">
        <w:t>,377</w:t>
      </w:r>
      <w:proofErr w:type="gramEnd"/>
      <w:r>
        <w:t xml:space="preserve"> (P2</w:t>
      </w:r>
      <w:r w:rsidR="00CE15AC">
        <w:t>439</w:t>
      </w:r>
      <w:r>
        <w:t>)</w:t>
      </w:r>
      <w:r>
        <w:tab/>
      </w:r>
      <w:r>
        <w:tab/>
      </w:r>
      <w:r w:rsidR="001B6D24">
        <w:tab/>
      </w:r>
      <w:r>
        <w:tab/>
      </w:r>
      <w:r>
        <w:tab/>
      </w:r>
      <w:r>
        <w:tab/>
      </w:r>
      <w:r w:rsidR="004B6455">
        <w:tab/>
      </w:r>
    </w:p>
    <w:p w14:paraId="6902D8CE" w14:textId="77777777" w:rsidR="0050267A" w:rsidRDefault="00EC0323" w:rsidP="00831219">
      <w:pPr>
        <w:pStyle w:val="Nadpis2"/>
      </w:pPr>
      <w:r>
        <w:t>5</w:t>
      </w:r>
      <w:r w:rsidR="002074B4">
        <w:t>)</w:t>
      </w:r>
      <w:r w:rsidR="002074B4">
        <w:tab/>
        <w:t>Situační schéma přejezd</w:t>
      </w:r>
      <w:r w:rsidR="006C280B">
        <w:t>u</w:t>
      </w:r>
    </w:p>
    <w:p w14:paraId="2D444116" w14:textId="77777777" w:rsidR="006C280B" w:rsidRPr="006C280B" w:rsidRDefault="006C280B" w:rsidP="006C280B"/>
    <w:p w14:paraId="544DE4BF" w14:textId="26264DE5" w:rsidR="000C57F3" w:rsidRPr="00831219" w:rsidRDefault="00970A31" w:rsidP="00831219">
      <w:r>
        <w:rPr>
          <w:noProof/>
          <w:lang w:eastAsia="cs-CZ"/>
        </w:rPr>
        <w:drawing>
          <wp:inline distT="0" distB="0" distL="0" distR="0" wp14:anchorId="237D749E" wp14:editId="1EEFA578">
            <wp:extent cx="5968365" cy="1938655"/>
            <wp:effectExtent l="0" t="0" r="0" b="4445"/>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68365" cy="1938655"/>
                    </a:xfrm>
                    <a:prstGeom prst="rect">
                      <a:avLst/>
                    </a:prstGeom>
                    <a:noFill/>
                  </pic:spPr>
                </pic:pic>
              </a:graphicData>
            </a:graphic>
          </wp:inline>
        </w:drawing>
      </w:r>
    </w:p>
    <w:p w14:paraId="4B4D4DAD" w14:textId="77777777" w:rsidR="00331635" w:rsidRDefault="002074B4" w:rsidP="00682AF8">
      <w:pPr>
        <w:pStyle w:val="Nadpis2"/>
      </w:pPr>
      <w:r>
        <w:lastRenderedPageBreak/>
        <w:t>6</w:t>
      </w:r>
      <w:r w:rsidR="004C2B9A">
        <w:t>)</w:t>
      </w:r>
      <w:r w:rsidR="004C2B9A">
        <w:tab/>
      </w:r>
      <w:r w:rsidR="00331635">
        <w:t>Územně technické podmínky</w:t>
      </w:r>
    </w:p>
    <w:p w14:paraId="6FA9BAF7" w14:textId="77777777" w:rsidR="00F629E7" w:rsidRPr="00F629E7" w:rsidRDefault="00F629E7" w:rsidP="00F629E7"/>
    <w:p w14:paraId="5D767CC1" w14:textId="77777777" w:rsidR="001276EA" w:rsidRDefault="00843F31" w:rsidP="00404D1D">
      <w:pPr>
        <w:jc w:val="both"/>
      </w:pPr>
      <w:r>
        <w:t>Stavební</w:t>
      </w:r>
      <w:r w:rsidR="001E4FAF">
        <w:t xml:space="preserve"> </w:t>
      </w:r>
      <w:r>
        <w:t>práce proběhnou výlučně v prostoru již provozované dráhy. Veškeré práce nebudo</w:t>
      </w:r>
      <w:r w:rsidR="001E4FAF">
        <w:t>u mít vliv na okolní prostředí a st</w:t>
      </w:r>
      <w:r>
        <w:t>avba neovlivní rozhodujícím způsobem životní prostředí v nejbližším okolí.</w:t>
      </w:r>
      <w:r w:rsidR="001E4FAF" w:rsidRPr="001E4FAF">
        <w:t xml:space="preserve"> </w:t>
      </w:r>
    </w:p>
    <w:p w14:paraId="259CEF07" w14:textId="77777777" w:rsidR="00843F31" w:rsidRDefault="006D4492" w:rsidP="00404D1D">
      <w:pPr>
        <w:jc w:val="both"/>
      </w:pPr>
      <w:r>
        <w:t xml:space="preserve">Při umístění stavby </w:t>
      </w:r>
      <w:r w:rsidR="009B67C8">
        <w:t xml:space="preserve">bude respektován Pokyn GŘ SŽ PO-10/2020-GŘ moderní design a architektura nádraží a zastávek ČR. Malé technologické objekty, účinnost </w:t>
      </w:r>
      <w:r w:rsidR="000C292F">
        <w:t>od 1. dubna</w:t>
      </w:r>
      <w:r w:rsidR="00ED2E74">
        <w:t xml:space="preserve"> </w:t>
      </w:r>
      <w:r w:rsidR="009B67C8">
        <w:t>2021.</w:t>
      </w:r>
    </w:p>
    <w:p w14:paraId="108A9D23" w14:textId="77777777" w:rsidR="005E3B89" w:rsidRDefault="00843F31" w:rsidP="00404D1D">
      <w:pPr>
        <w:jc w:val="both"/>
      </w:pPr>
      <w:r>
        <w:t>Stavba nevyvolává žádné přeložky stávajících inženýrských sítí, nevyvolává omezení dosavadních staveb a ani potřeby kácení zeleně, kromě náletové zeleně.</w:t>
      </w:r>
    </w:p>
    <w:p w14:paraId="30BB0708" w14:textId="77777777" w:rsidR="000C57F3" w:rsidRDefault="004D30DD" w:rsidP="00404D1D">
      <w:pPr>
        <w:autoSpaceDE w:val="0"/>
        <w:autoSpaceDN w:val="0"/>
        <w:adjustRightInd w:val="0"/>
        <w:jc w:val="both"/>
      </w:pPr>
      <w:r>
        <w:t>Vlastní stavba bude realizována v rozsahu pozemků se způsobem využití dráha, silnice, ostatní komunikace a jiná plocha.</w:t>
      </w:r>
      <w:r w:rsidR="001E4FAF" w:rsidRPr="001E4FAF">
        <w:t xml:space="preserve"> Celá stavba bude umístěna </w:t>
      </w:r>
      <w:r w:rsidR="001276EA">
        <w:t xml:space="preserve">především </w:t>
      </w:r>
      <w:r w:rsidR="001E4FAF" w:rsidRPr="001E4FAF">
        <w:t xml:space="preserve">na </w:t>
      </w:r>
      <w:r w:rsidR="001B6D24" w:rsidRPr="001E4FAF">
        <w:t>pozemcích Správy</w:t>
      </w:r>
      <w:r w:rsidR="001276EA">
        <w:t xml:space="preserve"> železnic,</w:t>
      </w:r>
      <w:r w:rsidR="001E4FAF" w:rsidRPr="001E4FAF">
        <w:t xml:space="preserve"> bude-li prokazatelně nutné vstoupit na </w:t>
      </w:r>
      <w:r w:rsidR="001276EA">
        <w:t xml:space="preserve">jiné </w:t>
      </w:r>
      <w:r w:rsidR="001E4FAF" w:rsidRPr="001E4FAF">
        <w:t>pozemky</w:t>
      </w:r>
      <w:r w:rsidR="001276EA">
        <w:t>, bude toto řádně projednáno.</w:t>
      </w:r>
      <w:r w:rsidR="001E4FAF" w:rsidRPr="001E4FAF">
        <w:t xml:space="preserve"> </w:t>
      </w:r>
    </w:p>
    <w:p w14:paraId="1209840B" w14:textId="77777777" w:rsidR="000C57F3" w:rsidRPr="000C57F3" w:rsidRDefault="000C57F3" w:rsidP="000C57F3">
      <w:pPr>
        <w:tabs>
          <w:tab w:val="num" w:pos="1701"/>
        </w:tabs>
        <w:autoSpaceDE w:val="0"/>
        <w:autoSpaceDN w:val="0"/>
        <w:adjustRightInd w:val="0"/>
        <w:jc w:val="both"/>
      </w:pPr>
      <w:r w:rsidRPr="000C57F3">
        <w:t xml:space="preserve">Případné </w:t>
      </w:r>
      <w:r>
        <w:t xml:space="preserve">zásahy </w:t>
      </w:r>
      <w:r w:rsidR="002B7134">
        <w:t xml:space="preserve">do objektů ve správě SPS OŘ Praha </w:t>
      </w:r>
      <w:r w:rsidRPr="000C57F3">
        <w:t>opravit a uvést do původního stavu. Po celou dobu stavby zajistit bezpečný přístup i příjezd k objektům ve správě SPS OŘ Praha</w:t>
      </w:r>
      <w:r w:rsidR="002B7134">
        <w:t xml:space="preserve"> a z</w:t>
      </w:r>
      <w:r w:rsidRPr="000C57F3">
        <w:t>ajistit úklid staveniště po celou dobu stavby.</w:t>
      </w:r>
    </w:p>
    <w:p w14:paraId="121B4E13" w14:textId="77777777" w:rsidR="00EC0323" w:rsidRPr="00722F72" w:rsidRDefault="00EC0323" w:rsidP="000C57F3">
      <w:pPr>
        <w:autoSpaceDE w:val="0"/>
        <w:autoSpaceDN w:val="0"/>
        <w:adjustRightInd w:val="0"/>
        <w:jc w:val="both"/>
      </w:pPr>
    </w:p>
    <w:p w14:paraId="3C8EEB98" w14:textId="77777777" w:rsidR="00A30C74" w:rsidRDefault="002074B4" w:rsidP="00A30C74">
      <w:pPr>
        <w:pStyle w:val="Nadpis2"/>
      </w:pPr>
      <w:r>
        <w:t>7</w:t>
      </w:r>
      <w:r w:rsidR="00A30C74" w:rsidRPr="00331635">
        <w:t>)</w:t>
      </w:r>
      <w:r w:rsidR="00A30C74" w:rsidRPr="00331635">
        <w:tab/>
      </w:r>
      <w:r w:rsidR="00A30C74" w:rsidRPr="00BE5D5D">
        <w:t>Odhad investičních nákladů včetně jeho zdůvodnění</w:t>
      </w:r>
    </w:p>
    <w:p w14:paraId="257B44BE" w14:textId="77777777" w:rsidR="0021681D" w:rsidRDefault="0021681D" w:rsidP="00CB12A9">
      <w:pPr>
        <w:tabs>
          <w:tab w:val="left" w:pos="5813"/>
        </w:tabs>
        <w:jc w:val="both"/>
      </w:pPr>
    </w:p>
    <w:p w14:paraId="04A88B32" w14:textId="5CA0C108" w:rsidR="00E36CC2" w:rsidRDefault="0021681D" w:rsidP="006B7CE7">
      <w:pPr>
        <w:tabs>
          <w:tab w:val="left" w:pos="5813"/>
        </w:tabs>
        <w:jc w:val="both"/>
      </w:pPr>
      <w:r w:rsidRPr="0021681D">
        <w:t>Celkové investiční náklady jsou ve smíšené CU 2020 -202</w:t>
      </w:r>
      <w:r w:rsidR="00E34D56">
        <w:t>2</w:t>
      </w:r>
    </w:p>
    <w:p w14:paraId="4571734B" w14:textId="77777777" w:rsidR="00E36CC2" w:rsidRDefault="00E36CC2" w:rsidP="00EA3A1E">
      <w:pPr>
        <w:spacing w:after="0"/>
      </w:pPr>
    </w:p>
    <w:p w14:paraId="51F7A146" w14:textId="77777777" w:rsidR="001D3747" w:rsidRDefault="002074B4" w:rsidP="004C2824">
      <w:pPr>
        <w:pStyle w:val="Nadpis2"/>
        <w:pBdr>
          <w:top w:val="single" w:sz="4" w:space="0" w:color="00A1E0" w:themeColor="accent3"/>
        </w:pBdr>
      </w:pPr>
      <w:r>
        <w:t>8</w:t>
      </w:r>
      <w:r w:rsidR="00331635">
        <w:t xml:space="preserve">) </w:t>
      </w:r>
      <w:r w:rsidR="00331635">
        <w:tab/>
      </w:r>
      <w:r w:rsidR="00BE5D5D" w:rsidRPr="004C2824">
        <w:t>Ekonomické hodnocení</w:t>
      </w:r>
    </w:p>
    <w:p w14:paraId="23F2EA4D" w14:textId="77777777" w:rsidR="00B15083" w:rsidRDefault="00B15083" w:rsidP="00B15083"/>
    <w:p w14:paraId="26577C9C" w14:textId="77777777" w:rsidR="00E36CC2" w:rsidRPr="001A7ED4" w:rsidRDefault="00E36CC2" w:rsidP="00E36CC2">
      <w:pPr>
        <w:pStyle w:val="Nadpis4"/>
      </w:pPr>
      <w:r w:rsidRPr="001A7ED4">
        <w:t xml:space="preserve">Analýza problému </w:t>
      </w:r>
    </w:p>
    <w:p w14:paraId="05542A57" w14:textId="77777777" w:rsidR="00E36CC2" w:rsidRPr="001A7ED4" w:rsidRDefault="00E36CC2" w:rsidP="00E36CC2">
      <w:r w:rsidRPr="001A7ED4">
        <w:t>Hlavní cíle Správy železnic, státní organizace jsou definovány ve „Strategii Správy železnic, státní organizace“, schválené pod čj. 34072/2020-SŽ-GŘ-O26 dne 9. 7. 2020. Jedním z těchto strategických cílů je „snížit počet mimořádných událostí na železniční síti“, s vymezením „jedná se především o řešení úrovňových křížení pozemních komunikací, a to buď zvýšením jejich zabezpečení (…)“. Strategie tím reaguje na skutečnost, že Správa železnic má v současné době zhruba 7850 železničních přejezdů, na nichž ročn</w:t>
      </w:r>
      <w:r>
        <w:t>ě dojde k 150 až 250 mimořádným událostem</w:t>
      </w:r>
      <w:r w:rsidRPr="001A7ED4">
        <w:t>, při nichž je usmrceno mezi 23 a 49 osobami, byť v naprosté většině z důvodu nekázně nebo nepozornosti na straně účastníků silničního provozu.</w:t>
      </w:r>
    </w:p>
    <w:p w14:paraId="08E911E4" w14:textId="77777777" w:rsidR="00E36CC2" w:rsidRPr="001A7ED4" w:rsidRDefault="00E36CC2" w:rsidP="00E36CC2">
      <w:r w:rsidRPr="001A7ED4">
        <w:t>Snížit počet mimořádných událostí je možné formou náhrad nejfrekventovanějších přejezdů na silně zatížených tratích, ale také zvyšováním úrovně zabezpečení ostatních přejezdů.</w:t>
      </w:r>
    </w:p>
    <w:p w14:paraId="706019D6" w14:textId="77777777" w:rsidR="00E36CC2" w:rsidRPr="001A7ED4" w:rsidRDefault="00E36CC2" w:rsidP="00E36CC2">
      <w:r w:rsidRPr="001A7ED4">
        <w:t>Strategické cíle jsou blíže rozpracovávány v dalších dokumentech, nehodovostí na přejezdech se podrobně zabývá „Koncepce rušení přejezdů a zřizování jejich náhrad na SŽDC“, schválená usnesením Správní rady SŽDC č. 33/2019 dne 30. 8. 2019. Z její kapitoly 2.8.5 vyplývá, že existují rizikové faktory, v jejichž důsledku lze část přejezdů označit za nehodové a provozně nebezpečné lokality, kterými mohou být:</w:t>
      </w:r>
    </w:p>
    <w:p w14:paraId="31CC27EB" w14:textId="77777777" w:rsidR="00E36CC2" w:rsidRPr="001A7ED4" w:rsidRDefault="00E36CC2" w:rsidP="00E36CC2">
      <w:pPr>
        <w:pStyle w:val="Odstavecseseznamem"/>
        <w:numPr>
          <w:ilvl w:val="0"/>
          <w:numId w:val="21"/>
        </w:numPr>
      </w:pPr>
      <w:r w:rsidRPr="001A7ED4">
        <w:t>„</w:t>
      </w:r>
      <w:r w:rsidRPr="001A7ED4">
        <w:rPr>
          <w:i/>
        </w:rPr>
        <w:t>Přejezd s opakovanými nehodami, přičemž pokud je výskyt nehod nižší než stanovená mez, pak alespoň jedna měla za následek úmrtí nebo těžké zranění</w:t>
      </w:r>
      <w:r w:rsidRPr="001A7ED4">
        <w:t>“. Koncepce v kap. 4.6.1 upřesňuje, že stanovenou mezí jsou 4 nehody.</w:t>
      </w:r>
    </w:p>
    <w:p w14:paraId="002441E9" w14:textId="77777777" w:rsidR="00E36CC2" w:rsidRPr="001A7ED4" w:rsidRDefault="00E36CC2" w:rsidP="00E36CC2">
      <w:pPr>
        <w:pStyle w:val="Odstavecseseznamem"/>
        <w:numPr>
          <w:ilvl w:val="0"/>
          <w:numId w:val="21"/>
        </w:numPr>
      </w:pPr>
      <w:r w:rsidRPr="001A7ED4">
        <w:t>„</w:t>
      </w:r>
      <w:r w:rsidRPr="001A7ED4">
        <w:rPr>
          <w:i/>
        </w:rPr>
        <w:t>Přejezdy, jejichž vzdálenost od křižovatky je menší než odpovídá ustanovením ČSN 73 6380</w:t>
      </w:r>
      <w:r w:rsidRPr="001A7ED4">
        <w:t xml:space="preserve">“. Koncepce v kap. 4.6.1 v souladu s normou doplňuje, že touto </w:t>
      </w:r>
      <w:r w:rsidRPr="001A7ED4">
        <w:lastRenderedPageBreak/>
        <w:t>vzdáleností je 30 m. Norma přitom ve svém čl. 5.2.1 za křižovatku považuje i účelové veřejně přístupné komunikace, naopak danou vzdálenost není nutné plnit u veřejně nepřístupných komunikací, u komunikacích bez provozu silničních motorových vozidel a sjezdů. Rizikem v daném případě je jednak rozptýlení pozornosti řidiče na sledování jak drážního provozu, tak i silničního provozu na daném odbočení, ale také je rizikem případná nemožnost pokračovat v jízdě za nebezpečný prostor přejezdu při odbočování na křižovatce.</w:t>
      </w:r>
    </w:p>
    <w:p w14:paraId="0A012B77" w14:textId="77777777" w:rsidR="00E36CC2" w:rsidRPr="001A7ED4" w:rsidRDefault="00E36CC2" w:rsidP="00E36CC2">
      <w:pPr>
        <w:pStyle w:val="Odstavecseseznamem"/>
        <w:numPr>
          <w:ilvl w:val="0"/>
          <w:numId w:val="21"/>
        </w:numPr>
      </w:pPr>
      <w:r w:rsidRPr="001A7ED4">
        <w:t>„</w:t>
      </w:r>
      <w:r w:rsidRPr="001A7ED4">
        <w:rPr>
          <w:i/>
        </w:rPr>
        <w:t>Přejezdy, které mají úhel křížení menší, než stanoví ČSN 73 6380</w:t>
      </w:r>
      <w:r w:rsidRPr="001A7ED4">
        <w:t>“. Koncepce v kap. 4.6.1 navrhuje tento úhel o velikosti 60°, přičemž toto kritérium je tak mírně přísnější proti 75° v ČSN 73 6380 čl. 5.2.3. Důvodem může být, že rekonstrukcí přejezdu zpravidla lze mírně zlepšit úhel křížení bez záborů pozemků. Rizikem u úhlu křížení je omezené rozhledové pole řidiče ve vozidle a existence „mrtvých úhlů“ pro sledování vozidla.</w:t>
      </w:r>
    </w:p>
    <w:p w14:paraId="69ED20F6" w14:textId="77777777" w:rsidR="00E36CC2" w:rsidRPr="00DB568F" w:rsidRDefault="00E36CC2" w:rsidP="00E36CC2">
      <w:pPr>
        <w:jc w:val="both"/>
      </w:pPr>
      <w:r w:rsidRPr="001A7ED4">
        <w:t xml:space="preserve">Pojem „nehodová a provozně nebezpečná lokalita“ navazuje na „Prováděcí pokyny pro hodnocení efektivnosti projektů dopravní infrastruktury“, vydané Ministerstvem dopravy pod čj. 59/2017-910-IVD/1 dne 15. 11. 2017. V části IV. odstavci 2 Prováděcích pokynů se uvádí, že hodnocení efektivnosti projektů se provádí slovním hodnocením bez nutnosti zpracovat CBA nebo MKA mj. v případech </w:t>
      </w:r>
      <w:r>
        <w:t xml:space="preserve">uvedených </w:t>
      </w:r>
      <w:r w:rsidRPr="001A7ED4">
        <w:t>po</w:t>
      </w:r>
      <w:r>
        <w:t>d</w:t>
      </w:r>
      <w:r w:rsidRPr="001A7ED4">
        <w:t xml:space="preserve"> bodem b) „samostatná stavební opatření k odstraňování nehodových a provozně </w:t>
      </w:r>
      <w:r w:rsidRPr="00DB568F">
        <w:t>nebezpečných lokalit a úseků“.</w:t>
      </w:r>
    </w:p>
    <w:p w14:paraId="49167671" w14:textId="77777777" w:rsidR="00E36CC2" w:rsidRPr="00DB568F" w:rsidRDefault="00E36CC2" w:rsidP="00E36CC2">
      <w:pPr>
        <w:jc w:val="both"/>
      </w:pPr>
      <w:r w:rsidRPr="00DB568F">
        <w:t xml:space="preserve">Ve výchozím stavu je přejezd P2439 zabezpečen pouze výstražnými kříži, doplněnými dopravním značením „Stůj, dej přednost v jízdě“. Na přejezdu se kříží železniční trať Vraňany - Lužec nad Vltavou se silnicí III. třídy č. 24627. Trať je dráhou regionální, v denním průměru po ní v daném úseku jede 17 vlaků osobní dopravy denně. Dopravcem v osobní dopravě jsou České dráhy, a. s. Maximální traťová rychlost před přejezdem, v místě přejezdu a za přejezdem je v obou směrech 40 km/h. Podle sčítání OŘ projede úsekem 1 350 vozidel za 24 hodin. Dopravní moment přejezdu (spočítaný na základě doporučení přílohy č. 2 Rezortní metodiky – „Obecná metodika zjednodušené multikriteriální analýzy pro ekonomické hodnocení železničních přejezdů“) činí 18 360. </w:t>
      </w:r>
      <w:r w:rsidRPr="00DB568F">
        <w:rPr>
          <w:lang w:eastAsia="cs-CZ"/>
        </w:rPr>
        <w:t>Padesátirázová hodinová intenzita pro jeho výpočet byla stanovena jako 8 % z celodenní intenzity silniční dopravy.</w:t>
      </w:r>
    </w:p>
    <w:p w14:paraId="7DCAABFB" w14:textId="77777777" w:rsidR="00E36CC2" w:rsidRPr="00DB568F" w:rsidRDefault="00E36CC2" w:rsidP="00E36CC2">
      <w:pPr>
        <w:jc w:val="both"/>
      </w:pPr>
      <w:r w:rsidRPr="00DB568F">
        <w:t>Nedostatky současného stavu spočívají v těchto skutečnostech:</w:t>
      </w:r>
    </w:p>
    <w:p w14:paraId="6334C1B4" w14:textId="77777777" w:rsidR="00E36CC2" w:rsidRPr="00DB568F" w:rsidRDefault="00E36CC2" w:rsidP="00E36CC2">
      <w:pPr>
        <w:pStyle w:val="Odstavecseseznamem"/>
        <w:numPr>
          <w:ilvl w:val="0"/>
          <w:numId w:val="22"/>
        </w:numPr>
        <w:jc w:val="both"/>
      </w:pPr>
      <w:r w:rsidRPr="00DB568F">
        <w:t>U přejezdu se nachází křižovatka. Vlevo trati leží křižovatka, která přímo navazuje na přejezd. Křižovatku tvoří obslužná komunikace, která obsluhuje část obce Lužec nad Vltavou, konkrétně výrobní plochy a skladování. Křižovatka tak není v předepsané vzdálenosti 30 m.</w:t>
      </w:r>
    </w:p>
    <w:p w14:paraId="79F80A9A" w14:textId="77777777" w:rsidR="00E36CC2" w:rsidRPr="00DB568F" w:rsidRDefault="00E36CC2" w:rsidP="00E36CC2">
      <w:pPr>
        <w:pStyle w:val="Odstavecseseznamem"/>
        <w:numPr>
          <w:ilvl w:val="0"/>
          <w:numId w:val="22"/>
        </w:numPr>
        <w:jc w:val="both"/>
      </w:pPr>
      <w:r w:rsidRPr="00DB568F">
        <w:t>Změřený úhel křížení dosahuje 37° a je tedy menší, než koncepcí požadovaných 60°.</w:t>
      </w:r>
    </w:p>
    <w:p w14:paraId="3BBBAB95" w14:textId="77777777" w:rsidR="00E36CC2" w:rsidRPr="00DB568F" w:rsidRDefault="00E36CC2" w:rsidP="00E36CC2">
      <w:pPr>
        <w:jc w:val="both"/>
      </w:pPr>
      <w:r w:rsidRPr="00DB568F">
        <w:t>Přejezd tak naplňuje dokonce dvě z podmínek pro naplnění pojmu „nehodová a provozně nebezpečná lokalita“ ve smyslu Prováděcích pokynů.</w:t>
      </w:r>
    </w:p>
    <w:p w14:paraId="29B253DD" w14:textId="77777777" w:rsidR="00E36CC2" w:rsidRPr="00DB568F" w:rsidRDefault="00E36CC2" w:rsidP="00E36CC2">
      <w:pPr>
        <w:pStyle w:val="Nadpis4"/>
      </w:pPr>
      <w:r w:rsidRPr="00DB568F">
        <w:t>Stanovení cílů</w:t>
      </w:r>
    </w:p>
    <w:p w14:paraId="39480BDE" w14:textId="77777777" w:rsidR="00E36CC2" w:rsidRPr="00DB568F" w:rsidRDefault="00E36CC2" w:rsidP="00E36CC2">
      <w:r w:rsidRPr="00DB568F">
        <w:t>Cílem stavby je zajistit bezpečnost silničního a železničního provozu. Prostředkem k naplnění tohoto cíle je odstranění provozně nebezpečné lokality, spočívající v zajištění takového stavu železničního přejezdu, který splní tyto podmínky:</w:t>
      </w:r>
    </w:p>
    <w:p w14:paraId="1BFC2189" w14:textId="77777777" w:rsidR="00E36CC2" w:rsidRPr="00DB568F" w:rsidRDefault="00E36CC2" w:rsidP="00E36CC2">
      <w:pPr>
        <w:pStyle w:val="Odstavecseseznamem"/>
        <w:numPr>
          <w:ilvl w:val="0"/>
          <w:numId w:val="20"/>
        </w:numPr>
      </w:pPr>
      <w:r w:rsidRPr="00DB568F">
        <w:t>Bude vyhovovat platnému technickému standardu definovanému ČSN 73 6380 „Žel</w:t>
      </w:r>
      <w:r>
        <w:t>ezniční přejezdy a přechody“ z 07</w:t>
      </w:r>
      <w:r w:rsidRPr="00DB568F">
        <w:t>. 2020.</w:t>
      </w:r>
    </w:p>
    <w:p w14:paraId="329F4F19" w14:textId="77777777" w:rsidR="00E36CC2" w:rsidRPr="00DB568F" w:rsidRDefault="00E36CC2" w:rsidP="00E36CC2">
      <w:pPr>
        <w:pStyle w:val="Odstavecseseznamem"/>
        <w:numPr>
          <w:ilvl w:val="0"/>
          <w:numId w:val="20"/>
        </w:numPr>
      </w:pPr>
      <w:r w:rsidRPr="00DB568F">
        <w:t>Vzhledem k nutnosti využít úlevových ustanovení článků 5.2.1 a 5.2.2 uvedené normy bude v souladu s uvedenou normou zajištěna bezpečnost „</w:t>
      </w:r>
      <w:r w:rsidRPr="00DB568F">
        <w:rPr>
          <w:i/>
        </w:rPr>
        <w:t>odpovídajícím dopravním opatřením, úpravou přednosti v jízdě, (…) zřízením světelného signalizačního zařízení</w:t>
      </w:r>
      <w:r w:rsidRPr="00DB568F">
        <w:t>“.</w:t>
      </w:r>
    </w:p>
    <w:p w14:paraId="24AA531E" w14:textId="77777777" w:rsidR="00E36CC2" w:rsidRPr="00DB568F" w:rsidRDefault="00E36CC2" w:rsidP="00E36CC2">
      <w:pPr>
        <w:pStyle w:val="Nadpis4"/>
      </w:pPr>
      <w:r w:rsidRPr="00DB568F">
        <w:t>Návrh možných variant řešení</w:t>
      </w:r>
    </w:p>
    <w:p w14:paraId="354361FE" w14:textId="77777777" w:rsidR="00E36CC2" w:rsidRPr="00DB568F" w:rsidRDefault="00E36CC2" w:rsidP="00E36CC2">
      <w:r w:rsidRPr="00DB568F">
        <w:t>Pro zvýšení bezpečnosti na železničním přejezdu lze zvažovat následující varianty:</w:t>
      </w:r>
    </w:p>
    <w:p w14:paraId="75131AAC" w14:textId="77777777" w:rsidR="00E36CC2" w:rsidRPr="00DB568F" w:rsidRDefault="00E36CC2" w:rsidP="00E36CC2">
      <w:pPr>
        <w:pStyle w:val="Odstavecseseznamem"/>
        <w:numPr>
          <w:ilvl w:val="0"/>
          <w:numId w:val="19"/>
        </w:numPr>
      </w:pPr>
      <w:r w:rsidRPr="00DB568F">
        <w:lastRenderedPageBreak/>
        <w:t>Vybudování PZS bez závor. Toto řešení by přineslo možnost zvýšení rychlosti silničních vozidel na 50 km/h, ale nevedlo by ke zvýšení bezpečnosti, protože PZS bez závor nevykazují statisticky nižší nehodovost oproti přejezdům osazeným pouze výstražnými kříži. Ze statistiky vyplývá, že 47 % nehod je na přejezdech s PZS bez závor a 38 % pak na přejezdech jen s výstražnými kříži, a to přes jejich výrazně vyšší počet. Ještě horší poměr je u těžkých následků, kdy přejezdy jen s PZS vykazují 71 % všech usmrcených. Nebyl by tak naplněn cíl stavby.</w:t>
      </w:r>
    </w:p>
    <w:p w14:paraId="78F32AAC" w14:textId="77777777" w:rsidR="00E36CC2" w:rsidRPr="00DB568F" w:rsidRDefault="00E36CC2" w:rsidP="00E36CC2">
      <w:pPr>
        <w:pStyle w:val="Odstavecseseznamem"/>
        <w:numPr>
          <w:ilvl w:val="0"/>
          <w:numId w:val="19"/>
        </w:numPr>
      </w:pPr>
      <w:r w:rsidRPr="00DB568F">
        <w:t>Změna úhlu křížení komunikace. Silnice III/24627 prochází v okolí přejezdu zástavbou obce Lužec nad Vltavou, zvětšení úhlu křížení by tak vedlo k nákladným záborům soukromých pozemků a demolicím. V okolí místa přejezdu se dle platného územního plánu obce Lužec nad Vltavou nachází plochy výroby. Navíc by se zhoršilo směrové vedení této silnice, což by samo o sobě bezpečnostní situaci zhoršilo. Nejde tak o reálně proveditelnou variantu.</w:t>
      </w:r>
    </w:p>
    <w:p w14:paraId="23B901CC" w14:textId="77777777" w:rsidR="00E36CC2" w:rsidRPr="00DB568F" w:rsidRDefault="00E36CC2" w:rsidP="00E36CC2">
      <w:pPr>
        <w:pStyle w:val="Odstavecseseznamem"/>
        <w:numPr>
          <w:ilvl w:val="0"/>
          <w:numId w:val="19"/>
        </w:numPr>
      </w:pPr>
      <w:r w:rsidRPr="00DB568F">
        <w:t>Oddálení křižovatek od přejezdu. Připojená komunikace, dle platného územního plánu, leží mezi plochy výroby a skladování. Na sever a jih od komunikace jsou navíc vymezeny zastavitelné plochy, jako rozšíření pro výrobní plochy, jejich oddálení by znamenalo změnu územního plánu a nákladné zábory soukromých zastavěných pozemků a demolice. Nejde tak o reálně proveditelnou variantu.</w:t>
      </w:r>
    </w:p>
    <w:p w14:paraId="0B86A596" w14:textId="77777777" w:rsidR="00E36CC2" w:rsidRPr="00DB568F" w:rsidRDefault="00E36CC2" w:rsidP="00E36CC2">
      <w:r w:rsidRPr="00DB568F">
        <w:t>Vybudování PZS se závorami je tak jediným proveditelným způsobem, jak odstranit danou provozně nebezpečnou lokalitu.</w:t>
      </w:r>
    </w:p>
    <w:p w14:paraId="478B20FE" w14:textId="77777777" w:rsidR="00E36CC2" w:rsidRPr="00DB568F" w:rsidRDefault="00E36CC2" w:rsidP="00E36CC2">
      <w:pPr>
        <w:pStyle w:val="Nadpis4"/>
      </w:pPr>
      <w:r w:rsidRPr="00DB568F">
        <w:t>Posouzení variant řešení</w:t>
      </w:r>
    </w:p>
    <w:p w14:paraId="3F7D7E46" w14:textId="77777777" w:rsidR="00E36CC2" w:rsidRPr="00DB568F" w:rsidRDefault="00E36CC2" w:rsidP="00E36CC2">
      <w:r w:rsidRPr="00DB568F">
        <w:t>Smyslem slovního hodnocení je kvalifikované posouzení současného stavu a změn po realizaci stavby. Postup hodnocení lze rozdělit do následujících kroků:</w:t>
      </w:r>
    </w:p>
    <w:p w14:paraId="4C6220A4" w14:textId="77777777" w:rsidR="00E36CC2" w:rsidRPr="00DB568F" w:rsidRDefault="00E36CC2" w:rsidP="00E36CC2">
      <w:pPr>
        <w:pStyle w:val="Odstavecseseznamem"/>
        <w:numPr>
          <w:ilvl w:val="0"/>
          <w:numId w:val="23"/>
        </w:numPr>
      </w:pPr>
      <w:r w:rsidRPr="00DB568F">
        <w:t>vytvoření množiny sledovaných ukazatelů,</w:t>
      </w:r>
    </w:p>
    <w:p w14:paraId="6B8B0BEB" w14:textId="77777777" w:rsidR="00E36CC2" w:rsidRPr="00DB568F" w:rsidRDefault="00E36CC2" w:rsidP="00E36CC2">
      <w:pPr>
        <w:pStyle w:val="Odstavecseseznamem"/>
        <w:numPr>
          <w:ilvl w:val="0"/>
          <w:numId w:val="23"/>
        </w:numPr>
      </w:pPr>
      <w:r w:rsidRPr="00DB568F">
        <w:t>srovnání současného stavu s výhledovým stavem po realizaci projektu,</w:t>
      </w:r>
    </w:p>
    <w:p w14:paraId="50551621" w14:textId="77777777" w:rsidR="00E36CC2" w:rsidRPr="00DB568F" w:rsidRDefault="00E36CC2" w:rsidP="00E36CC2">
      <w:pPr>
        <w:pStyle w:val="Odstavecseseznamem"/>
        <w:numPr>
          <w:ilvl w:val="0"/>
          <w:numId w:val="23"/>
        </w:numPr>
      </w:pPr>
      <w:r w:rsidRPr="00DB568F">
        <w:t>vyhodnocení stavby.</w:t>
      </w:r>
    </w:p>
    <w:p w14:paraId="6B3ECF38" w14:textId="77777777" w:rsidR="00E36CC2" w:rsidRPr="00DB568F" w:rsidRDefault="00E36CC2" w:rsidP="00E36CC2">
      <w:r w:rsidRPr="00DB568F">
        <w:t>Jako ukazatele jsou použity jednotlivé společenské cíle, k nimž se realizace projektu vztahuje. Vzhledem k velikosti a charakteru projektu jsou všechny tyto ukazatele posuzovány se stejnou váhou důležitosti:</w:t>
      </w:r>
    </w:p>
    <w:p w14:paraId="63A09260" w14:textId="77777777" w:rsidR="00E36CC2" w:rsidRPr="00DB568F" w:rsidRDefault="00E36CC2" w:rsidP="00E36CC2">
      <w:r w:rsidRPr="00DB568F">
        <w:t>1. Technická a legislativní naléhavost</w:t>
      </w:r>
    </w:p>
    <w:p w14:paraId="221C509B" w14:textId="77777777" w:rsidR="00E36CC2" w:rsidRPr="00DB568F" w:rsidRDefault="00E36CC2" w:rsidP="00E36CC2">
      <w:pPr>
        <w:pStyle w:val="Odstavecseseznamem"/>
        <w:numPr>
          <w:ilvl w:val="0"/>
          <w:numId w:val="24"/>
        </w:numPr>
      </w:pPr>
      <w:r w:rsidRPr="00DB568F">
        <w:t>výhledový stav – přejezd bude vybaven vysokým stupněm zabezpečení, závory budou plnit funkci technické a psychologické zábrany proti neoprávněnému vjetí na přejezd;</w:t>
      </w:r>
    </w:p>
    <w:p w14:paraId="334D1B15" w14:textId="77777777" w:rsidR="00E36CC2" w:rsidRPr="00DB568F" w:rsidRDefault="00E36CC2" w:rsidP="00E36CC2">
      <w:pPr>
        <w:pStyle w:val="Odstavecseseznamem"/>
        <w:numPr>
          <w:ilvl w:val="0"/>
          <w:numId w:val="24"/>
        </w:numPr>
      </w:pPr>
      <w:r w:rsidRPr="00DB568F">
        <w:t>současný stav – současné zabezpečení je z legislativního hlediska vyhovující jako stávající stav, ale nevyhovuje požadavkům na rekonstruovaná zařízení podle ČSN 73 6380 a nepředstavuje dostatečnou psychologickou a technickou bariéru proti vjetí na přejezd v době jízdy vlaku, lze jej tak považovat za potenciální bezpečnostní a provozní riziko.</w:t>
      </w:r>
    </w:p>
    <w:p w14:paraId="3014C720" w14:textId="77777777" w:rsidR="00E36CC2" w:rsidRPr="00DB568F" w:rsidRDefault="00E36CC2" w:rsidP="00E36CC2">
      <w:pPr>
        <w:keepNext/>
      </w:pPr>
      <w:r w:rsidRPr="00DB568F">
        <w:t>2. Zvýšení množství informací o provozním stavu pro provozovatele a orgány činné v trestním řízení</w:t>
      </w:r>
    </w:p>
    <w:p w14:paraId="2827EFF1" w14:textId="77777777" w:rsidR="00E36CC2" w:rsidRPr="00DB568F" w:rsidRDefault="00E36CC2" w:rsidP="00E36CC2">
      <w:pPr>
        <w:pStyle w:val="Odstavecseseznamem"/>
        <w:numPr>
          <w:ilvl w:val="0"/>
          <w:numId w:val="25"/>
        </w:numPr>
      </w:pPr>
      <w:r w:rsidRPr="00DB568F">
        <w:t>výhledový stav – zabezpečovací zařízení bude nově ovládáno automaticky jízdou kolejových vozidel.</w:t>
      </w:r>
    </w:p>
    <w:p w14:paraId="1F2CB7CF" w14:textId="77777777" w:rsidR="00E36CC2" w:rsidRPr="00DB568F" w:rsidRDefault="00E36CC2" w:rsidP="00E36CC2">
      <w:pPr>
        <w:pStyle w:val="Odstavecseseznamem"/>
        <w:numPr>
          <w:ilvl w:val="0"/>
          <w:numId w:val="25"/>
        </w:numPr>
      </w:pPr>
      <w:r w:rsidRPr="00DB568F">
        <w:t>současný stav – na přejezdu není zabezpečovací zařízení a není tak co indikovat.</w:t>
      </w:r>
    </w:p>
    <w:p w14:paraId="11945013" w14:textId="77777777" w:rsidR="00E36CC2" w:rsidRPr="00DB568F" w:rsidRDefault="00E36CC2" w:rsidP="00E36CC2">
      <w:r w:rsidRPr="00DB568F">
        <w:t>3. Zvýšení množství informací o provozním stavu pro uživatele silniční dopravy</w:t>
      </w:r>
    </w:p>
    <w:p w14:paraId="01D0B482" w14:textId="77777777" w:rsidR="00E36CC2" w:rsidRPr="00DB568F" w:rsidRDefault="00E36CC2" w:rsidP="00E36CC2">
      <w:pPr>
        <w:pStyle w:val="Odstavecseseznamem"/>
        <w:numPr>
          <w:ilvl w:val="0"/>
          <w:numId w:val="26"/>
        </w:numPr>
      </w:pPr>
      <w:r w:rsidRPr="00DB568F">
        <w:t>výhledový stav – instalace nového zařízení PZS včetně závor umožní zlepšit informovanost o blížícím se vlaku a tedy o možnost vjet na železniční přejezd oproti pouhému rozhledu;</w:t>
      </w:r>
    </w:p>
    <w:p w14:paraId="3EA99D45" w14:textId="77777777" w:rsidR="00E36CC2" w:rsidRPr="00DB568F" w:rsidRDefault="00E36CC2" w:rsidP="00E36CC2">
      <w:pPr>
        <w:pStyle w:val="Odstavecseseznamem"/>
        <w:numPr>
          <w:ilvl w:val="0"/>
          <w:numId w:val="26"/>
        </w:numPr>
      </w:pPr>
      <w:r w:rsidRPr="00DB568F">
        <w:lastRenderedPageBreak/>
        <w:t>současný stav – současné zabezpečení přejezdu vyžaduje nutnost zastavení silničního vozidla, rozhlédnutí řidiče a současně soustředění se na provoz na přilehlé křižovatce. Informace o provozním stavu železnice nejsou řidiči poskytovány žádné.</w:t>
      </w:r>
    </w:p>
    <w:p w14:paraId="0C0322D5" w14:textId="77777777" w:rsidR="00E36CC2" w:rsidRPr="00DB568F" w:rsidRDefault="00E36CC2" w:rsidP="00E36CC2">
      <w:r w:rsidRPr="00DB568F">
        <w:t>4. Zajištění plynulosti železniční a silniční dopravy</w:t>
      </w:r>
    </w:p>
    <w:p w14:paraId="6F5C09C9" w14:textId="77777777" w:rsidR="00E36CC2" w:rsidRPr="00DB568F" w:rsidRDefault="00E36CC2" w:rsidP="00E36CC2">
      <w:pPr>
        <w:pStyle w:val="Odstavecseseznamem"/>
        <w:numPr>
          <w:ilvl w:val="0"/>
          <w:numId w:val="27"/>
        </w:numPr>
      </w:pPr>
      <w:r w:rsidRPr="00DB568F">
        <w:t>výhledový stav – po instalaci nového PZS zůstane na železnici současná rychlost 40 km/h. Na silnici odpadne nutnost zastavení a bude možný plynulý průjezd;</w:t>
      </w:r>
    </w:p>
    <w:p w14:paraId="38F05E01" w14:textId="77777777" w:rsidR="00E36CC2" w:rsidRPr="00DB568F" w:rsidRDefault="00E36CC2" w:rsidP="00E36CC2">
      <w:pPr>
        <w:pStyle w:val="Odstavecseseznamem"/>
        <w:numPr>
          <w:ilvl w:val="0"/>
          <w:numId w:val="27"/>
        </w:numPr>
      </w:pPr>
      <w:r w:rsidRPr="00DB568F">
        <w:t>současný stav – bez projektu je nutné zastavení silničních vozidel před přejezdem.</w:t>
      </w:r>
    </w:p>
    <w:p w14:paraId="78531B1C" w14:textId="77777777" w:rsidR="00E36CC2" w:rsidRPr="00DB568F" w:rsidRDefault="00E36CC2" w:rsidP="00E36CC2">
      <w:r w:rsidRPr="00DB568F">
        <w:t>5. Přínosnost varianty z hlediska vynaložených investičních a provozních nákladů</w:t>
      </w:r>
    </w:p>
    <w:p w14:paraId="2743FDB4" w14:textId="77777777" w:rsidR="00E36CC2" w:rsidRPr="00DB568F" w:rsidRDefault="00E36CC2" w:rsidP="00E36CC2">
      <w:pPr>
        <w:pStyle w:val="Odstavecseseznamem"/>
        <w:numPr>
          <w:ilvl w:val="0"/>
          <w:numId w:val="28"/>
        </w:numPr>
      </w:pPr>
      <w:r w:rsidRPr="00DB568F">
        <w:t>Výhledový stav – investiční i provozní náročnost dané stavby odpovídá jiným projektům obdobného charakteru, náklady stavby jsou tak s ohledem na parametry budovaného zařízení přijatelné.</w:t>
      </w:r>
    </w:p>
    <w:p w14:paraId="7668B808" w14:textId="77777777" w:rsidR="00E36CC2" w:rsidRPr="00DB568F" w:rsidRDefault="00E36CC2" w:rsidP="00E36CC2">
      <w:pPr>
        <w:pStyle w:val="Odstavecseseznamem"/>
        <w:numPr>
          <w:ilvl w:val="0"/>
          <w:numId w:val="28"/>
        </w:numPr>
      </w:pPr>
      <w:r w:rsidRPr="00DB568F">
        <w:t>Současný stav – s jeho zachováním nejsou spojeny investiční náklady, provozní náklady se v současném stavu týkají jen stavební konstrukce přejezdu.</w:t>
      </w:r>
    </w:p>
    <w:p w14:paraId="2A68FC59" w14:textId="77777777" w:rsidR="00E36CC2" w:rsidRPr="00DB568F" w:rsidRDefault="00E36CC2" w:rsidP="00E36CC2">
      <w:pPr>
        <w:pStyle w:val="Nadpis4"/>
      </w:pPr>
      <w:r w:rsidRPr="00DB568F">
        <w:t>Závěrečné vyhodnocení</w:t>
      </w:r>
    </w:p>
    <w:p w14:paraId="18A5BC79" w14:textId="77777777" w:rsidR="00E36CC2" w:rsidRPr="00DB568F" w:rsidRDefault="00E36CC2" w:rsidP="00E36CC2">
      <w:r w:rsidRPr="00DB568F">
        <w:t>Cíl projektu plní pouze varianta projektová, tedy s novým PZS. Současný stav je výhodnější pouze podle kritéria 5, varianty bez projektu i s projektem se jeví jako obdobné v kritériu 2, z hlediska ostatních tří kritérií 1, 3 a 4 je výhodnější varianta projektová.</w:t>
      </w:r>
    </w:p>
    <w:p w14:paraId="293C3524" w14:textId="77777777" w:rsidR="00E36CC2" w:rsidRPr="001A7ED4" w:rsidRDefault="00E36CC2" w:rsidP="00E36CC2">
      <w:r w:rsidRPr="00DB568F">
        <w:t>Realizace projektu tak představuje optimální možnost volby. Zpracovatel proto doporučuje investici k dalšímu posouzení a následné realizaci. Z výše uvedených důvodů má realizace tohoto projektu opodstatnění a je možné ji doporučit k realizaci podle Prováděcích pokynů odstavce IV. bodu 2 b).</w:t>
      </w:r>
    </w:p>
    <w:p w14:paraId="4F4BC633" w14:textId="5C87FC8D" w:rsidR="00E36CC2" w:rsidRDefault="00E36CC2" w:rsidP="00682AF8">
      <w:bookmarkStart w:id="0" w:name="_GoBack"/>
      <w:bookmarkEnd w:id="0"/>
    </w:p>
    <w:p w14:paraId="3A446490" w14:textId="77777777" w:rsidR="003F74F8" w:rsidRDefault="002074B4" w:rsidP="00682AF8">
      <w:pPr>
        <w:pStyle w:val="Nadpis2"/>
      </w:pPr>
      <w:r>
        <w:t>9</w:t>
      </w:r>
      <w:r w:rsidR="000B601C">
        <w:t>)</w:t>
      </w:r>
      <w:r w:rsidR="000B601C">
        <w:tab/>
      </w:r>
      <w:r w:rsidR="00491A20">
        <w:t>Závěr</w:t>
      </w:r>
    </w:p>
    <w:p w14:paraId="6CD2B483" w14:textId="77777777" w:rsidR="00EC0323" w:rsidRDefault="00EC0323" w:rsidP="00682AF8"/>
    <w:p w14:paraId="6A63FB60" w14:textId="77777777" w:rsidR="00491A20" w:rsidRDefault="00EC0323" w:rsidP="00682AF8">
      <w:r>
        <w:t>Tato zjednodušená dokumentace ve stádiu 2</w:t>
      </w:r>
      <w:r w:rsidR="00491A20">
        <w:t xml:space="preserve"> slouží jako podklad pro schválení investiční akce malého rozsahu v rámci S</w:t>
      </w:r>
      <w:r w:rsidR="00B15083">
        <w:t>právy železnic</w:t>
      </w:r>
      <w:r w:rsidR="006B2EAE">
        <w:t>,</w:t>
      </w:r>
      <w:r w:rsidR="00B15083">
        <w:t xml:space="preserve"> státní organizace</w:t>
      </w:r>
      <w:r w:rsidR="00491A20">
        <w:t xml:space="preserve">. </w:t>
      </w:r>
    </w:p>
    <w:p w14:paraId="18AF8066" w14:textId="6C2CB2B9" w:rsidR="007F4047" w:rsidRDefault="007F4047" w:rsidP="007F4047">
      <w:r>
        <w:t xml:space="preserve">Dne: </w:t>
      </w:r>
      <w:r w:rsidR="0021681D">
        <w:t>16. 12. 2020</w:t>
      </w:r>
    </w:p>
    <w:p w14:paraId="1FDD7976" w14:textId="77777777" w:rsidR="00491A20" w:rsidRDefault="00491A20" w:rsidP="00682AF8">
      <w:r>
        <w:t>Vypracoval</w:t>
      </w:r>
      <w:r w:rsidRPr="00092F84">
        <w:t xml:space="preserve">: </w:t>
      </w:r>
      <w:r w:rsidR="007D73AF">
        <w:t xml:space="preserve">kolektiv </w:t>
      </w:r>
      <w:r w:rsidRPr="00092F84">
        <w:t>S</w:t>
      </w:r>
      <w:r w:rsidR="001E4FAF">
        <w:t>právy železnic</w:t>
      </w:r>
      <w:r w:rsidR="005B5B72" w:rsidRPr="00092F84">
        <w:t xml:space="preserve"> s</w:t>
      </w:r>
      <w:r w:rsidR="001276EA">
        <w:t>tátní organizace</w:t>
      </w:r>
      <w:r w:rsidRPr="00092F84">
        <w:t xml:space="preserve">, </w:t>
      </w:r>
      <w:r w:rsidR="005B5B72" w:rsidRPr="00092F84">
        <w:t>Stavební správa západ</w:t>
      </w:r>
      <w:r w:rsidR="006C280B">
        <w:t xml:space="preserve"> a Oblastní ředitelství Praha.</w:t>
      </w:r>
    </w:p>
    <w:p w14:paraId="0E896462" w14:textId="77777777" w:rsidR="00EC0323" w:rsidRDefault="00EC0323" w:rsidP="00682AF8"/>
    <w:p w14:paraId="47DCC623" w14:textId="77777777" w:rsidR="00831219" w:rsidRPr="00831219" w:rsidRDefault="00831219" w:rsidP="00831219">
      <w:pPr>
        <w:pStyle w:val="Nadpis4"/>
        <w:rPr>
          <w:b w:val="0"/>
          <w:i/>
        </w:rPr>
      </w:pPr>
      <w:r w:rsidRPr="00831219">
        <w:rPr>
          <w:b w:val="0"/>
          <w:i/>
        </w:rPr>
        <w:t>Přílohy</w:t>
      </w:r>
    </w:p>
    <w:p w14:paraId="7BAA11F1" w14:textId="77777777" w:rsidR="00831219" w:rsidRPr="00B15083" w:rsidRDefault="00831219" w:rsidP="00B15083">
      <w:pPr>
        <w:pStyle w:val="Bezmezer"/>
        <w:numPr>
          <w:ilvl w:val="0"/>
          <w:numId w:val="16"/>
        </w:numPr>
        <w:rPr>
          <w:i/>
        </w:rPr>
      </w:pPr>
      <w:r w:rsidRPr="00B15083">
        <w:rPr>
          <w:i/>
        </w:rPr>
        <w:t>Evidenční list P2</w:t>
      </w:r>
      <w:r w:rsidR="002B7134">
        <w:rPr>
          <w:i/>
        </w:rPr>
        <w:t>439</w:t>
      </w:r>
      <w:r w:rsidRPr="00B15083">
        <w:rPr>
          <w:i/>
        </w:rPr>
        <w:t xml:space="preserve"> v</w:t>
      </w:r>
      <w:r w:rsidR="002B7134">
        <w:rPr>
          <w:i/>
        </w:rPr>
        <w:t> </w:t>
      </w:r>
      <w:r w:rsidR="002B7134" w:rsidRPr="00B15083">
        <w:rPr>
          <w:i/>
        </w:rPr>
        <w:t>km</w:t>
      </w:r>
      <w:r w:rsidR="002B7134">
        <w:rPr>
          <w:i/>
        </w:rPr>
        <w:t xml:space="preserve"> 2, 377</w:t>
      </w:r>
    </w:p>
    <w:p w14:paraId="18EB67E6" w14:textId="5C54D00B" w:rsidR="00B15083" w:rsidRPr="00B15083" w:rsidRDefault="00B15083" w:rsidP="00E36CC2">
      <w:pPr>
        <w:pStyle w:val="Bezmezer"/>
        <w:ind w:left="720"/>
        <w:rPr>
          <w:i/>
        </w:rPr>
      </w:pPr>
    </w:p>
    <w:p w14:paraId="19FDAAF0" w14:textId="77777777" w:rsidR="00B15083" w:rsidRPr="00B15083" w:rsidRDefault="00B15083" w:rsidP="00B15083">
      <w:pPr>
        <w:pStyle w:val="Bezmezer"/>
        <w:rPr>
          <w:i/>
        </w:rPr>
      </w:pPr>
    </w:p>
    <w:p w14:paraId="33937E7F" w14:textId="77777777" w:rsidR="00B15083" w:rsidRPr="00B15083" w:rsidRDefault="00B15083" w:rsidP="00B15083"/>
    <w:p w14:paraId="3C68A8A7" w14:textId="77777777" w:rsidR="00B15083" w:rsidRPr="00B15083" w:rsidRDefault="00B15083" w:rsidP="00B15083"/>
    <w:sectPr w:rsidR="00B15083" w:rsidRPr="00B15083" w:rsidSect="00FC6389">
      <w:headerReference w:type="default" r:id="rId17"/>
      <w:footerReference w:type="default" r:id="rId18"/>
      <w:headerReference w:type="first" r:id="rId19"/>
      <w:footerReference w:type="first" r:id="rId20"/>
      <w:pgSz w:w="11906" w:h="16838" w:code="9"/>
      <w:pgMar w:top="1049" w:right="1134" w:bottom="1474" w:left="2070" w:header="595"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98FCDAD" w14:textId="77777777" w:rsidR="007742AC" w:rsidRDefault="007742AC" w:rsidP="00962258">
      <w:pPr>
        <w:spacing w:after="0" w:line="240" w:lineRule="auto"/>
      </w:pPr>
      <w:r>
        <w:separator/>
      </w:r>
    </w:p>
  </w:endnote>
  <w:endnote w:type="continuationSeparator" w:id="0">
    <w:p w14:paraId="28F073F7" w14:textId="77777777" w:rsidR="007742AC" w:rsidRDefault="007742AC" w:rsidP="009622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F1715C" w14:paraId="0D88B811" w14:textId="77777777" w:rsidTr="00D831A3">
      <w:tc>
        <w:tcPr>
          <w:tcW w:w="1361" w:type="dxa"/>
          <w:tcMar>
            <w:left w:w="0" w:type="dxa"/>
            <w:right w:w="0" w:type="dxa"/>
          </w:tcMar>
          <w:vAlign w:val="bottom"/>
        </w:tcPr>
        <w:p w14:paraId="12064E89" w14:textId="53F6AFC0" w:rsidR="00F1715C" w:rsidRPr="00B8518B" w:rsidRDefault="00F1715C" w:rsidP="00B8518B">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6B7CE7">
            <w:rPr>
              <w:rStyle w:val="slostrnky"/>
              <w:noProof/>
            </w:rPr>
            <w:t>8</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6B7CE7">
            <w:rPr>
              <w:rStyle w:val="slostrnky"/>
              <w:noProof/>
            </w:rPr>
            <w:t>9</w:t>
          </w:r>
          <w:r w:rsidRPr="00B8518B">
            <w:rPr>
              <w:rStyle w:val="slostrnky"/>
            </w:rPr>
            <w:fldChar w:fldCharType="end"/>
          </w:r>
        </w:p>
      </w:tc>
      <w:tc>
        <w:tcPr>
          <w:tcW w:w="3458" w:type="dxa"/>
          <w:shd w:val="clear" w:color="auto" w:fill="auto"/>
          <w:tcMar>
            <w:left w:w="0" w:type="dxa"/>
            <w:right w:w="0" w:type="dxa"/>
          </w:tcMar>
        </w:tcPr>
        <w:p w14:paraId="16FFA255" w14:textId="77777777" w:rsidR="00F1715C" w:rsidRDefault="00F1715C" w:rsidP="00B8518B">
          <w:pPr>
            <w:pStyle w:val="Zpat"/>
          </w:pPr>
        </w:p>
      </w:tc>
      <w:tc>
        <w:tcPr>
          <w:tcW w:w="2835" w:type="dxa"/>
          <w:shd w:val="clear" w:color="auto" w:fill="auto"/>
          <w:tcMar>
            <w:left w:w="0" w:type="dxa"/>
            <w:right w:w="0" w:type="dxa"/>
          </w:tcMar>
        </w:tcPr>
        <w:p w14:paraId="68035212" w14:textId="77777777" w:rsidR="00F1715C" w:rsidRDefault="00F1715C" w:rsidP="00B8518B">
          <w:pPr>
            <w:pStyle w:val="Zpat"/>
          </w:pPr>
        </w:p>
      </w:tc>
      <w:tc>
        <w:tcPr>
          <w:tcW w:w="2921" w:type="dxa"/>
        </w:tcPr>
        <w:p w14:paraId="62706968" w14:textId="77777777" w:rsidR="00F1715C" w:rsidRDefault="00F1715C" w:rsidP="00D831A3">
          <w:pPr>
            <w:pStyle w:val="Zpat"/>
          </w:pPr>
        </w:p>
      </w:tc>
    </w:tr>
  </w:tbl>
  <w:p w14:paraId="510A0C43" w14:textId="77777777" w:rsidR="00F1715C" w:rsidRPr="00B8518B" w:rsidRDefault="00F1715C" w:rsidP="00B8518B">
    <w:pPr>
      <w:pStyle w:val="Zpat"/>
      <w:rPr>
        <w:sz w:val="2"/>
        <w:szCs w:val="2"/>
      </w:rPr>
    </w:pPr>
    <w:r>
      <w:rPr>
        <w:noProof/>
        <w:sz w:val="2"/>
        <w:szCs w:val="2"/>
        <w:lang w:eastAsia="cs-CZ"/>
      </w:rPr>
      <mc:AlternateContent>
        <mc:Choice Requires="wps">
          <w:drawing>
            <wp:anchor distT="0" distB="0" distL="114300" distR="114300" simplePos="0" relativeHeight="251662336" behindDoc="1" locked="1" layoutInCell="1" allowOverlap="1" wp14:anchorId="6F2E6B9B" wp14:editId="62E30C52">
              <wp:simplePos x="0" y="0"/>
              <wp:positionH relativeFrom="page">
                <wp:posOffset>431800</wp:posOffset>
              </wp:positionH>
              <wp:positionV relativeFrom="page">
                <wp:posOffset>7129145</wp:posOffset>
              </wp:positionV>
              <wp:extent cx="180000" cy="0"/>
              <wp:effectExtent l="0" t="0" r="0" b="0"/>
              <wp:wrapNone/>
              <wp:docPr id="3" name="Straight Connector 3"/>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2E6D143" id="Straight Connector 3" o:spid="_x0000_s1026" style="position:absolute;z-index:-25165414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561.35pt" to="48.1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" strokecolor="#ff5200 [3205]" strokeweight="2pt">
              <v:stroke joinstyle="miter"/>
              <w10:wrap anchorx="page" anchory="page"/>
              <w10:anchorlock/>
            </v:line>
          </w:pict>
        </mc:Fallback>
      </mc:AlternateContent>
    </w:r>
    <w:r>
      <w:rPr>
        <w:noProof/>
        <w:sz w:val="2"/>
        <w:szCs w:val="2"/>
        <w:lang w:eastAsia="cs-CZ"/>
      </w:rPr>
      <mc:AlternateContent>
        <mc:Choice Requires="wps">
          <w:drawing>
            <wp:anchor distT="0" distB="0" distL="114300" distR="114300" simplePos="0" relativeHeight="251660288" behindDoc="1" locked="1" layoutInCell="1" allowOverlap="1" wp14:anchorId="3B5C9F19" wp14:editId="6B505ED7">
              <wp:simplePos x="0" y="0"/>
              <wp:positionH relativeFrom="page">
                <wp:posOffset>431800</wp:posOffset>
              </wp:positionH>
              <wp:positionV relativeFrom="page">
                <wp:posOffset>3564255</wp:posOffset>
              </wp:positionV>
              <wp:extent cx="180000"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8208817" id="Straight Connector 2" o:spid="_x0000_s1026" style="position:absolute;z-index:-25165619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280.65pt" to="48.1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" strokecolor="#ff5200 [3205]" strokeweight="2pt">
              <v:stroke joinstyle="miter"/>
              <w10:wrap anchorx="page" anchory="page"/>
              <w10:anchorlock/>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F1715C" w14:paraId="0D02452F" w14:textId="77777777" w:rsidTr="00F1715C">
      <w:tc>
        <w:tcPr>
          <w:tcW w:w="1361" w:type="dxa"/>
          <w:tcMar>
            <w:left w:w="0" w:type="dxa"/>
            <w:right w:w="0" w:type="dxa"/>
          </w:tcMar>
          <w:vAlign w:val="bottom"/>
        </w:tcPr>
        <w:p w14:paraId="32377E62" w14:textId="37656DB0" w:rsidR="00F1715C" w:rsidRPr="00B8518B" w:rsidRDefault="00F1715C" w:rsidP="00460660">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6B7CE7">
            <w:rPr>
              <w:rStyle w:val="slostrnky"/>
              <w:noProof/>
            </w:rPr>
            <w:t>1</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6B7CE7">
            <w:rPr>
              <w:rStyle w:val="slostrnky"/>
              <w:noProof/>
            </w:rPr>
            <w:t>9</w:t>
          </w:r>
          <w:r w:rsidRPr="00B8518B">
            <w:rPr>
              <w:rStyle w:val="slostrnky"/>
            </w:rPr>
            <w:fldChar w:fldCharType="end"/>
          </w:r>
        </w:p>
      </w:tc>
      <w:tc>
        <w:tcPr>
          <w:tcW w:w="3458" w:type="dxa"/>
          <w:shd w:val="clear" w:color="auto" w:fill="auto"/>
          <w:tcMar>
            <w:left w:w="0" w:type="dxa"/>
            <w:right w:w="0" w:type="dxa"/>
          </w:tcMar>
        </w:tcPr>
        <w:p w14:paraId="15F83D50" w14:textId="77777777" w:rsidR="00F1715C" w:rsidRDefault="00F1715C" w:rsidP="00460660">
          <w:pPr>
            <w:pStyle w:val="Zpat"/>
          </w:pPr>
          <w:r>
            <w:t>Správa železni</w:t>
          </w:r>
          <w:r w:rsidR="00831219">
            <w:t>c</w:t>
          </w:r>
          <w:r>
            <w:t>, státní organizace</w:t>
          </w:r>
        </w:p>
        <w:p w14:paraId="6F54D304" w14:textId="77777777" w:rsidR="00F1715C" w:rsidRDefault="00F1715C" w:rsidP="00460660">
          <w:pPr>
            <w:pStyle w:val="Zpat"/>
          </w:pPr>
          <w:r>
            <w:t>zapsána v obchodním rejstříku vedeném Městským soudem v Praze, spisová značka A 48384</w:t>
          </w:r>
        </w:p>
      </w:tc>
      <w:tc>
        <w:tcPr>
          <w:tcW w:w="2835" w:type="dxa"/>
          <w:shd w:val="clear" w:color="auto" w:fill="auto"/>
          <w:tcMar>
            <w:left w:w="0" w:type="dxa"/>
            <w:right w:w="0" w:type="dxa"/>
          </w:tcMar>
        </w:tcPr>
        <w:p w14:paraId="2430400F" w14:textId="77777777" w:rsidR="00F1715C" w:rsidRDefault="00F1715C" w:rsidP="00460660">
          <w:pPr>
            <w:pStyle w:val="Zpat"/>
          </w:pPr>
          <w:r>
            <w:t>Sídlo: Dlážděná 1003/7, 110 00 Praha 1</w:t>
          </w:r>
        </w:p>
        <w:p w14:paraId="6A163FCF" w14:textId="77777777" w:rsidR="00F1715C" w:rsidRDefault="00F1715C" w:rsidP="00460660">
          <w:pPr>
            <w:pStyle w:val="Zpat"/>
          </w:pPr>
          <w:r>
            <w:t>IČ: 709 94 234 DIČ: CZ 709 94 234</w:t>
          </w:r>
        </w:p>
        <w:p w14:paraId="729AE986" w14:textId="77777777" w:rsidR="00F1715C" w:rsidRDefault="00F1715C" w:rsidP="00831219">
          <w:pPr>
            <w:pStyle w:val="Zpat"/>
          </w:pPr>
          <w:r>
            <w:t>www.s</w:t>
          </w:r>
          <w:r w:rsidR="00831219">
            <w:t>pravazeleznic</w:t>
          </w:r>
          <w:r>
            <w:t>.cz</w:t>
          </w:r>
        </w:p>
      </w:tc>
      <w:tc>
        <w:tcPr>
          <w:tcW w:w="2921" w:type="dxa"/>
        </w:tcPr>
        <w:p w14:paraId="3BFDA727" w14:textId="77777777" w:rsidR="00F1715C" w:rsidRDefault="00F1715C" w:rsidP="008F38E8">
          <w:pPr>
            <w:pStyle w:val="Zpat"/>
          </w:pPr>
        </w:p>
      </w:tc>
    </w:tr>
  </w:tbl>
  <w:p w14:paraId="2B24D087" w14:textId="77777777" w:rsidR="00F1715C" w:rsidRPr="00B8518B" w:rsidRDefault="00F1715C" w:rsidP="00460660">
    <w:pPr>
      <w:pStyle w:val="Zpat"/>
      <w:rPr>
        <w:sz w:val="2"/>
        <w:szCs w:val="2"/>
      </w:rPr>
    </w:pPr>
    <w:r>
      <w:rPr>
        <w:noProof/>
        <w:sz w:val="2"/>
        <w:szCs w:val="2"/>
        <w:lang w:eastAsia="cs-CZ"/>
      </w:rPr>
      <mc:AlternateContent>
        <mc:Choice Requires="wps">
          <w:drawing>
            <wp:anchor distT="0" distB="0" distL="114300" distR="114300" simplePos="0" relativeHeight="251671552" behindDoc="1" locked="1" layoutInCell="1" allowOverlap="1" wp14:anchorId="0AB67EFE" wp14:editId="163287A7">
              <wp:simplePos x="0" y="0"/>
              <wp:positionH relativeFrom="page">
                <wp:posOffset>431800</wp:posOffset>
              </wp:positionH>
              <wp:positionV relativeFrom="page">
                <wp:posOffset>7129145</wp:posOffset>
              </wp:positionV>
              <wp:extent cx="180000" cy="0"/>
              <wp:effectExtent l="0" t="0" r="0" b="0"/>
              <wp:wrapNone/>
              <wp:docPr id="7" name="Straight Connector 7"/>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AD71DB4" id="Straight Connector 7" o:spid="_x0000_s1026" style="position:absolute;z-index:-25164492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561.35pt" to="48.1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" strokecolor="#ff5200 [3205]" strokeweight="2pt">
              <v:stroke joinstyle="miter"/>
              <w10:wrap anchorx="page" anchory="page"/>
              <w10:anchorlock/>
            </v:line>
          </w:pict>
        </mc:Fallback>
      </mc:AlternateContent>
    </w:r>
    <w:r>
      <w:rPr>
        <w:noProof/>
        <w:sz w:val="2"/>
        <w:szCs w:val="2"/>
        <w:lang w:eastAsia="cs-CZ"/>
      </w:rPr>
      <mc:AlternateContent>
        <mc:Choice Requires="wps">
          <w:drawing>
            <wp:anchor distT="0" distB="0" distL="114300" distR="114300" simplePos="0" relativeHeight="251670528" behindDoc="1" locked="1" layoutInCell="1" allowOverlap="1" wp14:anchorId="2B8AE00B" wp14:editId="09C1DFB0">
              <wp:simplePos x="0" y="0"/>
              <wp:positionH relativeFrom="page">
                <wp:posOffset>431800</wp:posOffset>
              </wp:positionH>
              <wp:positionV relativeFrom="page">
                <wp:posOffset>3564255</wp:posOffset>
              </wp:positionV>
              <wp:extent cx="180000" cy="0"/>
              <wp:effectExtent l="0" t="0" r="0" b="0"/>
              <wp:wrapNone/>
              <wp:docPr id="10" name="Straight Connector 10"/>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C5BE122" id="Straight Connector 10" o:spid="_x0000_s1026" style="position:absolute;z-index:-25164595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280.65pt" to="48.1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" strokecolor="#ff5200 [3205]" strokeweight="2pt">
              <v:stroke joinstyle="miter"/>
              <w10:wrap anchorx="page" anchory="page"/>
              <w10:anchorlock/>
            </v:line>
          </w:pict>
        </mc:Fallback>
      </mc:AlternateContent>
    </w:r>
  </w:p>
  <w:p w14:paraId="3E608437" w14:textId="77777777" w:rsidR="00F1715C" w:rsidRPr="00460660" w:rsidRDefault="00F1715C">
    <w:pPr>
      <w:pStyle w:val="Zpat"/>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F8AC11C" w14:textId="77777777" w:rsidR="007742AC" w:rsidRDefault="007742AC" w:rsidP="00962258">
      <w:pPr>
        <w:spacing w:after="0" w:line="240" w:lineRule="auto"/>
      </w:pPr>
      <w:r>
        <w:separator/>
      </w:r>
    </w:p>
  </w:footnote>
  <w:footnote w:type="continuationSeparator" w:id="0">
    <w:p w14:paraId="114906CB" w14:textId="77777777" w:rsidR="007742AC" w:rsidRDefault="007742AC" w:rsidP="0096225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F1715C" w14:paraId="758BDF8D" w14:textId="77777777" w:rsidTr="00C02D0A">
      <w:trPr>
        <w:trHeight w:hRule="exact" w:val="454"/>
      </w:trPr>
      <w:tc>
        <w:tcPr>
          <w:tcW w:w="1361" w:type="dxa"/>
          <w:tcMar>
            <w:top w:w="57" w:type="dxa"/>
            <w:left w:w="0" w:type="dxa"/>
            <w:right w:w="0" w:type="dxa"/>
          </w:tcMar>
        </w:tcPr>
        <w:p w14:paraId="7A9EE3E1" w14:textId="77777777" w:rsidR="00F1715C" w:rsidRPr="00B8518B" w:rsidRDefault="00F1715C" w:rsidP="00523EA7">
          <w:pPr>
            <w:pStyle w:val="Zpat"/>
            <w:rPr>
              <w:rStyle w:val="slostrnky"/>
            </w:rPr>
          </w:pPr>
        </w:p>
      </w:tc>
      <w:tc>
        <w:tcPr>
          <w:tcW w:w="3458" w:type="dxa"/>
          <w:shd w:val="clear" w:color="auto" w:fill="auto"/>
          <w:tcMar>
            <w:top w:w="57" w:type="dxa"/>
            <w:left w:w="0" w:type="dxa"/>
            <w:right w:w="0" w:type="dxa"/>
          </w:tcMar>
        </w:tcPr>
        <w:p w14:paraId="3C99341C" w14:textId="77777777" w:rsidR="00F1715C" w:rsidRDefault="00F1715C" w:rsidP="00523EA7">
          <w:pPr>
            <w:pStyle w:val="Zpat"/>
          </w:pPr>
        </w:p>
      </w:tc>
      <w:tc>
        <w:tcPr>
          <w:tcW w:w="5698" w:type="dxa"/>
          <w:shd w:val="clear" w:color="auto" w:fill="auto"/>
          <w:tcMar>
            <w:top w:w="57" w:type="dxa"/>
            <w:left w:w="0" w:type="dxa"/>
            <w:right w:w="0" w:type="dxa"/>
          </w:tcMar>
        </w:tcPr>
        <w:p w14:paraId="5C70FC4C" w14:textId="77777777" w:rsidR="00F1715C" w:rsidRPr="00D6163D" w:rsidRDefault="00F1715C" w:rsidP="00D6163D">
          <w:pPr>
            <w:pStyle w:val="Druhdokumentu"/>
          </w:pPr>
        </w:p>
      </w:tc>
    </w:tr>
  </w:tbl>
  <w:p w14:paraId="120C0C4D" w14:textId="77777777" w:rsidR="00F1715C" w:rsidRPr="00D6163D" w:rsidRDefault="00F1715C">
    <w:pPr>
      <w:pStyle w:val="Zhlav"/>
      <w:rPr>
        <w:sz w:val="8"/>
        <w:szCs w:val="8"/>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F1715C" w14:paraId="4ADCC4D5" w14:textId="77777777" w:rsidTr="00F1715C">
      <w:trPr>
        <w:trHeight w:hRule="exact" w:val="936"/>
      </w:trPr>
      <w:tc>
        <w:tcPr>
          <w:tcW w:w="1361" w:type="dxa"/>
          <w:tcMar>
            <w:left w:w="0" w:type="dxa"/>
            <w:right w:w="0" w:type="dxa"/>
          </w:tcMar>
        </w:tcPr>
        <w:p w14:paraId="59018A9D" w14:textId="77777777" w:rsidR="00F1715C" w:rsidRPr="00B8518B" w:rsidRDefault="00F1715C" w:rsidP="00FC6389">
          <w:pPr>
            <w:pStyle w:val="Zpat"/>
            <w:rPr>
              <w:rStyle w:val="slostrnky"/>
            </w:rPr>
          </w:pPr>
        </w:p>
      </w:tc>
      <w:tc>
        <w:tcPr>
          <w:tcW w:w="3458" w:type="dxa"/>
          <w:shd w:val="clear" w:color="auto" w:fill="auto"/>
          <w:tcMar>
            <w:left w:w="0" w:type="dxa"/>
            <w:right w:w="0" w:type="dxa"/>
          </w:tcMar>
        </w:tcPr>
        <w:p w14:paraId="2B2F8B0B" w14:textId="77777777" w:rsidR="00F1715C" w:rsidRDefault="00D317D4" w:rsidP="00FC6389">
          <w:pPr>
            <w:pStyle w:val="Zpat"/>
          </w:pPr>
          <w:r>
            <w:rPr>
              <w:noProof/>
              <w:lang w:eastAsia="cs-CZ"/>
            </w:rPr>
            <w:drawing>
              <wp:inline distT="0" distB="0" distL="0" distR="0" wp14:anchorId="0553595E" wp14:editId="699816FB">
                <wp:extent cx="1717040" cy="636905"/>
                <wp:effectExtent l="0" t="0" r="0" b="0"/>
                <wp:docPr id="4" name="Obrázek 4"/>
                <wp:cNvGraphicFramePr/>
                <a:graphic xmlns:a="http://schemas.openxmlformats.org/drawingml/2006/main">
                  <a:graphicData uri="http://schemas.openxmlformats.org/drawingml/2006/picture">
                    <pic:pic xmlns:pic="http://schemas.openxmlformats.org/drawingml/2006/picture">
                      <pic:nvPicPr>
                        <pic:cNvPr id="2" name="Obrázek 2"/>
                        <pic:cNvPicPr/>
                      </pic:nvPicPr>
                      <pic:blipFill>
                        <a:blip r:embed="rId1">
                          <a:extLst>
                            <a:ext uri="{28A0092B-C50C-407E-A947-70E740481C1C}">
                              <a14:useLocalDpi xmlns:a14="http://schemas.microsoft.com/office/drawing/2010/main" val="0"/>
                            </a:ext>
                          </a:extLst>
                        </a:blip>
                        <a:stretch>
                          <a:fillRect/>
                        </a:stretch>
                      </pic:blipFill>
                      <pic:spPr>
                        <a:xfrm>
                          <a:off x="0" y="0"/>
                          <a:ext cx="1717040" cy="636905"/>
                        </a:xfrm>
                        <a:prstGeom prst="rect">
                          <a:avLst/>
                        </a:prstGeom>
                      </pic:spPr>
                    </pic:pic>
                  </a:graphicData>
                </a:graphic>
              </wp:inline>
            </w:drawing>
          </w:r>
        </w:p>
      </w:tc>
      <w:tc>
        <w:tcPr>
          <w:tcW w:w="5698" w:type="dxa"/>
          <w:shd w:val="clear" w:color="auto" w:fill="auto"/>
          <w:tcMar>
            <w:left w:w="0" w:type="dxa"/>
            <w:right w:w="0" w:type="dxa"/>
          </w:tcMar>
        </w:tcPr>
        <w:p w14:paraId="59F5EEF3" w14:textId="77777777" w:rsidR="00F1715C" w:rsidRPr="00D6163D" w:rsidRDefault="00F1715C" w:rsidP="00FC6389">
          <w:pPr>
            <w:pStyle w:val="Druhdokumentu"/>
          </w:pPr>
        </w:p>
      </w:tc>
    </w:tr>
    <w:tr w:rsidR="009F392E" w14:paraId="6402A0F4" w14:textId="77777777" w:rsidTr="00895406">
      <w:trPr>
        <w:trHeight w:hRule="exact" w:val="1077"/>
      </w:trPr>
      <w:tc>
        <w:tcPr>
          <w:tcW w:w="1361" w:type="dxa"/>
          <w:tcMar>
            <w:left w:w="0" w:type="dxa"/>
            <w:right w:w="0" w:type="dxa"/>
          </w:tcMar>
        </w:tcPr>
        <w:p w14:paraId="1277F014" w14:textId="77777777" w:rsidR="009F392E" w:rsidRPr="00B8518B" w:rsidRDefault="009F392E" w:rsidP="00FC6389">
          <w:pPr>
            <w:pStyle w:val="Zpat"/>
            <w:rPr>
              <w:rStyle w:val="slostrnky"/>
            </w:rPr>
          </w:pPr>
        </w:p>
      </w:tc>
      <w:tc>
        <w:tcPr>
          <w:tcW w:w="3458" w:type="dxa"/>
          <w:shd w:val="clear" w:color="auto" w:fill="auto"/>
          <w:tcMar>
            <w:left w:w="0" w:type="dxa"/>
            <w:right w:w="0" w:type="dxa"/>
          </w:tcMar>
        </w:tcPr>
        <w:p w14:paraId="1E41FACC" w14:textId="77777777" w:rsidR="009F392E" w:rsidRDefault="009F392E" w:rsidP="00FC6389">
          <w:pPr>
            <w:pStyle w:val="Zpat"/>
          </w:pPr>
        </w:p>
      </w:tc>
      <w:tc>
        <w:tcPr>
          <w:tcW w:w="5698" w:type="dxa"/>
          <w:shd w:val="clear" w:color="auto" w:fill="auto"/>
          <w:tcMar>
            <w:left w:w="0" w:type="dxa"/>
            <w:right w:w="0" w:type="dxa"/>
          </w:tcMar>
        </w:tcPr>
        <w:p w14:paraId="643F1B2E" w14:textId="77777777" w:rsidR="009F392E" w:rsidRPr="00D6163D" w:rsidRDefault="009F392E" w:rsidP="00FC6389">
          <w:pPr>
            <w:pStyle w:val="Druhdokumentu"/>
          </w:pPr>
        </w:p>
      </w:tc>
    </w:tr>
  </w:tbl>
  <w:p w14:paraId="53E5AA66" w14:textId="77777777" w:rsidR="00F1715C" w:rsidRPr="00D6163D" w:rsidRDefault="00F1715C" w:rsidP="00FC6389">
    <w:pPr>
      <w:pStyle w:val="Zhlav"/>
      <w:rPr>
        <w:sz w:val="8"/>
        <w:szCs w:val="8"/>
      </w:rPr>
    </w:pPr>
  </w:p>
  <w:p w14:paraId="2CC6EB44" w14:textId="77777777" w:rsidR="00F1715C" w:rsidRPr="00460660" w:rsidRDefault="00F1715C">
    <w:pPr>
      <w:pStyle w:val="Zhlav"/>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020F76"/>
    <w:multiLevelType w:val="hybridMultilevel"/>
    <w:tmpl w:val="BBB493DE"/>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68D09EC"/>
    <w:multiLevelType w:val="multilevel"/>
    <w:tmpl w:val="0D34D660"/>
    <w:styleLink w:val="ListBulletmultilevel"/>
    <w:lvl w:ilvl="0">
      <w:start w:val="1"/>
      <w:numFmt w:val="bullet"/>
      <w:pStyle w:val="Seznamsodrkami"/>
      <w:lvlText w:val=""/>
      <w:lvlJc w:val="left"/>
      <w:pPr>
        <w:ind w:left="454" w:hanging="170"/>
      </w:pPr>
      <w:rPr>
        <w:rFonts w:ascii="Symbol" w:hAnsi="Symbol" w:hint="default"/>
      </w:rPr>
    </w:lvl>
    <w:lvl w:ilvl="1">
      <w:start w:val="1"/>
      <w:numFmt w:val="bullet"/>
      <w:pStyle w:val="Seznamsodrkami2"/>
      <w:lvlText w:val="◦"/>
      <w:lvlJc w:val="left"/>
      <w:pPr>
        <w:ind w:left="654" w:hanging="113"/>
      </w:pPr>
      <w:rPr>
        <w:rFonts w:ascii="Verdana" w:hAnsi="Verdana" w:hint="default"/>
      </w:rPr>
    </w:lvl>
    <w:lvl w:ilvl="2">
      <w:start w:val="1"/>
      <w:numFmt w:val="bullet"/>
      <w:pStyle w:val="Seznamsodrkami3"/>
      <w:lvlText w:val="◦"/>
      <w:lvlJc w:val="left"/>
      <w:pPr>
        <w:ind w:left="854" w:hanging="113"/>
      </w:pPr>
      <w:rPr>
        <w:rFonts w:ascii="Verdana" w:hAnsi="Verdana" w:hint="default"/>
      </w:rPr>
    </w:lvl>
    <w:lvl w:ilvl="3">
      <w:start w:val="1"/>
      <w:numFmt w:val="bullet"/>
      <w:pStyle w:val="Seznamsodrkami4"/>
      <w:lvlText w:val="◦"/>
      <w:lvlJc w:val="left"/>
      <w:pPr>
        <w:ind w:left="1054" w:hanging="113"/>
      </w:pPr>
      <w:rPr>
        <w:rFonts w:ascii="Verdana" w:hAnsi="Verdana" w:hint="default"/>
      </w:rPr>
    </w:lvl>
    <w:lvl w:ilvl="4">
      <w:start w:val="1"/>
      <w:numFmt w:val="bullet"/>
      <w:pStyle w:val="Seznamsodrkami5"/>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2" w15:restartNumberingAfterBreak="0">
    <w:nsid w:val="12213E3C"/>
    <w:multiLevelType w:val="hybridMultilevel"/>
    <w:tmpl w:val="8416BA8C"/>
    <w:lvl w:ilvl="0" w:tplc="65C496A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4EA18D7"/>
    <w:multiLevelType w:val="hybridMultilevel"/>
    <w:tmpl w:val="71F2CB12"/>
    <w:lvl w:ilvl="0" w:tplc="04050017">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18E37499"/>
    <w:multiLevelType w:val="hybridMultilevel"/>
    <w:tmpl w:val="DE96A956"/>
    <w:lvl w:ilvl="0" w:tplc="65C496A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A4C08B3"/>
    <w:multiLevelType w:val="multilevel"/>
    <w:tmpl w:val="CABE99FC"/>
    <w:styleLink w:val="ListNumbermultilevel"/>
    <w:lvl w:ilvl="0">
      <w:start w:val="1"/>
      <w:numFmt w:val="decimal"/>
      <w:pStyle w:val="slovanseznam"/>
      <w:lvlText w:val="%1."/>
      <w:lvlJc w:val="left"/>
      <w:pPr>
        <w:tabs>
          <w:tab w:val="num" w:pos="851"/>
        </w:tabs>
        <w:ind w:left="624" w:hanging="340"/>
      </w:pPr>
      <w:rPr>
        <w:rFonts w:hint="default"/>
      </w:rPr>
    </w:lvl>
    <w:lvl w:ilvl="1">
      <w:start w:val="1"/>
      <w:numFmt w:val="decimal"/>
      <w:pStyle w:val="slovanseznam2"/>
      <w:lvlText w:val="%1.%2"/>
      <w:lvlJc w:val="left"/>
      <w:pPr>
        <w:tabs>
          <w:tab w:val="num" w:pos="1191"/>
        </w:tabs>
        <w:ind w:left="1077" w:hanging="453"/>
      </w:pPr>
      <w:rPr>
        <w:rFonts w:hint="default"/>
      </w:rPr>
    </w:lvl>
    <w:lvl w:ilvl="2">
      <w:start w:val="1"/>
      <w:numFmt w:val="decimal"/>
      <w:pStyle w:val="slovanseznam3"/>
      <w:lvlText w:val="%1.%2.%3"/>
      <w:lvlJc w:val="left"/>
      <w:pPr>
        <w:tabs>
          <w:tab w:val="num" w:pos="1843"/>
        </w:tabs>
        <w:ind w:left="1729" w:hanging="652"/>
      </w:pPr>
      <w:rPr>
        <w:rFonts w:hint="default"/>
      </w:rPr>
    </w:lvl>
    <w:lvl w:ilvl="3">
      <w:start w:val="1"/>
      <w:numFmt w:val="decimal"/>
      <w:pStyle w:val="slovanseznam4"/>
      <w:lvlText w:val="%1.%2.%3.%4"/>
      <w:lvlJc w:val="left"/>
      <w:pPr>
        <w:tabs>
          <w:tab w:val="num" w:pos="2665"/>
        </w:tabs>
        <w:ind w:left="2552" w:hanging="823"/>
      </w:pPr>
      <w:rPr>
        <w:rFonts w:hint="default"/>
      </w:rPr>
    </w:lvl>
    <w:lvl w:ilvl="4">
      <w:start w:val="1"/>
      <w:numFmt w:val="decimal"/>
      <w:pStyle w:val="slovanseznam5"/>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6" w15:restartNumberingAfterBreak="0">
    <w:nsid w:val="20EA6E32"/>
    <w:multiLevelType w:val="hybridMultilevel"/>
    <w:tmpl w:val="E5B8601C"/>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21FF6259"/>
    <w:multiLevelType w:val="hybridMultilevel"/>
    <w:tmpl w:val="8420499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2BF76403"/>
    <w:multiLevelType w:val="multilevel"/>
    <w:tmpl w:val="0D34D660"/>
    <w:numStyleLink w:val="ListBulletmultilevel"/>
  </w:abstractNum>
  <w:abstractNum w:abstractNumId="9" w15:restartNumberingAfterBreak="0">
    <w:nsid w:val="33783AE9"/>
    <w:multiLevelType w:val="hybridMultilevel"/>
    <w:tmpl w:val="9DFE94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39052149"/>
    <w:multiLevelType w:val="hybridMultilevel"/>
    <w:tmpl w:val="5C1861D8"/>
    <w:lvl w:ilvl="0" w:tplc="04050017">
      <w:start w:val="1"/>
      <w:numFmt w:val="lowerLetter"/>
      <w:lvlText w:val="%1)"/>
      <w:lvlJc w:val="left"/>
      <w:pPr>
        <w:ind w:left="1778" w:hanging="360"/>
      </w:pPr>
      <w:rPr>
        <w:rFonts w:hint="default"/>
      </w:rPr>
    </w:lvl>
    <w:lvl w:ilvl="1" w:tplc="04050019" w:tentative="1">
      <w:start w:val="1"/>
      <w:numFmt w:val="lowerLetter"/>
      <w:lvlText w:val="%2."/>
      <w:lvlJc w:val="left"/>
      <w:pPr>
        <w:ind w:left="2498" w:hanging="360"/>
      </w:pPr>
    </w:lvl>
    <w:lvl w:ilvl="2" w:tplc="0405001B" w:tentative="1">
      <w:start w:val="1"/>
      <w:numFmt w:val="lowerRoman"/>
      <w:lvlText w:val="%3."/>
      <w:lvlJc w:val="right"/>
      <w:pPr>
        <w:ind w:left="3218" w:hanging="180"/>
      </w:pPr>
    </w:lvl>
    <w:lvl w:ilvl="3" w:tplc="0405000F" w:tentative="1">
      <w:start w:val="1"/>
      <w:numFmt w:val="decimal"/>
      <w:lvlText w:val="%4."/>
      <w:lvlJc w:val="left"/>
      <w:pPr>
        <w:ind w:left="3938" w:hanging="360"/>
      </w:pPr>
    </w:lvl>
    <w:lvl w:ilvl="4" w:tplc="04050019" w:tentative="1">
      <w:start w:val="1"/>
      <w:numFmt w:val="lowerLetter"/>
      <w:lvlText w:val="%5."/>
      <w:lvlJc w:val="left"/>
      <w:pPr>
        <w:ind w:left="4658" w:hanging="360"/>
      </w:pPr>
    </w:lvl>
    <w:lvl w:ilvl="5" w:tplc="0405001B" w:tentative="1">
      <w:start w:val="1"/>
      <w:numFmt w:val="lowerRoman"/>
      <w:lvlText w:val="%6."/>
      <w:lvlJc w:val="right"/>
      <w:pPr>
        <w:ind w:left="5378" w:hanging="180"/>
      </w:pPr>
    </w:lvl>
    <w:lvl w:ilvl="6" w:tplc="0405000F" w:tentative="1">
      <w:start w:val="1"/>
      <w:numFmt w:val="decimal"/>
      <w:lvlText w:val="%7."/>
      <w:lvlJc w:val="left"/>
      <w:pPr>
        <w:ind w:left="6098" w:hanging="360"/>
      </w:pPr>
    </w:lvl>
    <w:lvl w:ilvl="7" w:tplc="04050019" w:tentative="1">
      <w:start w:val="1"/>
      <w:numFmt w:val="lowerLetter"/>
      <w:lvlText w:val="%8."/>
      <w:lvlJc w:val="left"/>
      <w:pPr>
        <w:ind w:left="6818" w:hanging="360"/>
      </w:pPr>
    </w:lvl>
    <w:lvl w:ilvl="8" w:tplc="0405001B" w:tentative="1">
      <w:start w:val="1"/>
      <w:numFmt w:val="lowerRoman"/>
      <w:lvlText w:val="%9."/>
      <w:lvlJc w:val="right"/>
      <w:pPr>
        <w:ind w:left="7538" w:hanging="180"/>
      </w:pPr>
    </w:lvl>
  </w:abstractNum>
  <w:abstractNum w:abstractNumId="11" w15:restartNumberingAfterBreak="0">
    <w:nsid w:val="41324CB7"/>
    <w:multiLevelType w:val="hybridMultilevel"/>
    <w:tmpl w:val="8466C9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4ABD6721"/>
    <w:multiLevelType w:val="hybridMultilevel"/>
    <w:tmpl w:val="6122CCDC"/>
    <w:lvl w:ilvl="0" w:tplc="65C496A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52097979"/>
    <w:multiLevelType w:val="hybridMultilevel"/>
    <w:tmpl w:val="F52C5642"/>
    <w:lvl w:ilvl="0" w:tplc="0B368702">
      <w:start w:val="1"/>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547D0F2D"/>
    <w:multiLevelType w:val="hybridMultilevel"/>
    <w:tmpl w:val="E3A2706C"/>
    <w:lvl w:ilvl="0" w:tplc="65C496A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5DF95D3B"/>
    <w:multiLevelType w:val="hybridMultilevel"/>
    <w:tmpl w:val="FB80FD7C"/>
    <w:lvl w:ilvl="0" w:tplc="65C496A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604D464C"/>
    <w:multiLevelType w:val="hybridMultilevel"/>
    <w:tmpl w:val="2070C63E"/>
    <w:lvl w:ilvl="0" w:tplc="DE6697E2">
      <w:start w:val="5"/>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6145680C"/>
    <w:multiLevelType w:val="hybridMultilevel"/>
    <w:tmpl w:val="BD504BE4"/>
    <w:lvl w:ilvl="0" w:tplc="65C496A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6B5A2F51"/>
    <w:multiLevelType w:val="hybridMultilevel"/>
    <w:tmpl w:val="D508334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72C01013"/>
    <w:multiLevelType w:val="hybridMultilevel"/>
    <w:tmpl w:val="ACE8E7E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74070991"/>
    <w:multiLevelType w:val="multilevel"/>
    <w:tmpl w:val="CABE99FC"/>
    <w:numStyleLink w:val="ListNumbermultilevel"/>
  </w:abstractNum>
  <w:abstractNum w:abstractNumId="21" w15:restartNumberingAfterBreak="0">
    <w:nsid w:val="755918C4"/>
    <w:multiLevelType w:val="hybridMultilevel"/>
    <w:tmpl w:val="844AA24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785D4C51"/>
    <w:multiLevelType w:val="hybridMultilevel"/>
    <w:tmpl w:val="EFAE8B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7B1B7AE4"/>
    <w:multiLevelType w:val="hybridMultilevel"/>
    <w:tmpl w:val="B298E94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7B9E2861"/>
    <w:multiLevelType w:val="hybridMultilevel"/>
    <w:tmpl w:val="5810E890"/>
    <w:lvl w:ilvl="0" w:tplc="8CE83E02">
      <w:start w:val="4"/>
      <w:numFmt w:val="bullet"/>
      <w:lvlText w:val="-"/>
      <w:lvlJc w:val="left"/>
      <w:pPr>
        <w:ind w:left="1080" w:hanging="360"/>
      </w:pPr>
      <w:rPr>
        <w:rFonts w:ascii="Verdana" w:eastAsiaTheme="minorHAnsi" w:hAnsi="Verdana" w:cstheme="minorBidi"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5" w15:restartNumberingAfterBreak="0">
    <w:nsid w:val="7BD2684A"/>
    <w:multiLevelType w:val="hybridMultilevel"/>
    <w:tmpl w:val="723012EC"/>
    <w:lvl w:ilvl="0" w:tplc="65C496A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7CF76DEB"/>
    <w:multiLevelType w:val="hybridMultilevel"/>
    <w:tmpl w:val="3716915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7DE10511"/>
    <w:multiLevelType w:val="hybridMultilevel"/>
    <w:tmpl w:val="2CA650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5"/>
  </w:num>
  <w:num w:numId="2">
    <w:abstractNumId w:val="1"/>
  </w:num>
  <w:num w:numId="3">
    <w:abstractNumId w:val="8"/>
  </w:num>
  <w:num w:numId="4">
    <w:abstractNumId w:val="20"/>
  </w:num>
  <w:num w:numId="5">
    <w:abstractNumId w:val="14"/>
  </w:num>
  <w:num w:numId="6">
    <w:abstractNumId w:val="2"/>
  </w:num>
  <w:num w:numId="7">
    <w:abstractNumId w:val="25"/>
  </w:num>
  <w:num w:numId="8">
    <w:abstractNumId w:val="12"/>
  </w:num>
  <w:num w:numId="9">
    <w:abstractNumId w:val="15"/>
  </w:num>
  <w:num w:numId="10">
    <w:abstractNumId w:val="17"/>
  </w:num>
  <w:num w:numId="11">
    <w:abstractNumId w:val="4"/>
  </w:num>
  <w:num w:numId="12">
    <w:abstractNumId w:val="3"/>
  </w:num>
  <w:num w:numId="13">
    <w:abstractNumId w:val="10"/>
  </w:num>
  <w:num w:numId="14">
    <w:abstractNumId w:val="24"/>
  </w:num>
  <w:num w:numId="15">
    <w:abstractNumId w:val="26"/>
  </w:num>
  <w:num w:numId="16">
    <w:abstractNumId w:val="0"/>
  </w:num>
  <w:num w:numId="17">
    <w:abstractNumId w:val="6"/>
  </w:num>
  <w:num w:numId="18">
    <w:abstractNumId w:val="13"/>
  </w:num>
  <w:num w:numId="19">
    <w:abstractNumId w:val="22"/>
  </w:num>
  <w:num w:numId="20">
    <w:abstractNumId w:val="19"/>
  </w:num>
  <w:num w:numId="21">
    <w:abstractNumId w:val="21"/>
  </w:num>
  <w:num w:numId="22">
    <w:abstractNumId w:val="16"/>
  </w:num>
  <w:num w:numId="23">
    <w:abstractNumId w:val="11"/>
  </w:num>
  <w:num w:numId="24">
    <w:abstractNumId w:val="18"/>
  </w:num>
  <w:num w:numId="25">
    <w:abstractNumId w:val="7"/>
  </w:num>
  <w:num w:numId="26">
    <w:abstractNumId w:val="9"/>
  </w:num>
  <w:num w:numId="27">
    <w:abstractNumId w:val="27"/>
  </w:num>
  <w:num w:numId="28">
    <w:abstractNumId w:val="2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attachedTemplate r:id="rId1"/>
  <w:styleLockTheme/>
  <w:styleLockQFSet/>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F38E8"/>
    <w:rsid w:val="0000718B"/>
    <w:rsid w:val="00012923"/>
    <w:rsid w:val="00014C0B"/>
    <w:rsid w:val="00031EAD"/>
    <w:rsid w:val="00033B61"/>
    <w:rsid w:val="00041BE7"/>
    <w:rsid w:val="00045BD4"/>
    <w:rsid w:val="000524C4"/>
    <w:rsid w:val="00055BF3"/>
    <w:rsid w:val="00061780"/>
    <w:rsid w:val="00062018"/>
    <w:rsid w:val="00062769"/>
    <w:rsid w:val="00067205"/>
    <w:rsid w:val="00071C8F"/>
    <w:rsid w:val="00072C1E"/>
    <w:rsid w:val="00083906"/>
    <w:rsid w:val="00092F84"/>
    <w:rsid w:val="00095AE9"/>
    <w:rsid w:val="000A629F"/>
    <w:rsid w:val="000B226B"/>
    <w:rsid w:val="000B601C"/>
    <w:rsid w:val="000C292F"/>
    <w:rsid w:val="000C57F3"/>
    <w:rsid w:val="000C7BB0"/>
    <w:rsid w:val="000D1D14"/>
    <w:rsid w:val="000D77B5"/>
    <w:rsid w:val="000E23A7"/>
    <w:rsid w:val="000F74CC"/>
    <w:rsid w:val="0010693F"/>
    <w:rsid w:val="00114472"/>
    <w:rsid w:val="0012435B"/>
    <w:rsid w:val="001276EA"/>
    <w:rsid w:val="001513DB"/>
    <w:rsid w:val="001550BC"/>
    <w:rsid w:val="001605B9"/>
    <w:rsid w:val="00170EC5"/>
    <w:rsid w:val="001747C1"/>
    <w:rsid w:val="00181081"/>
    <w:rsid w:val="00184743"/>
    <w:rsid w:val="001B0489"/>
    <w:rsid w:val="001B6D24"/>
    <w:rsid w:val="001B75E1"/>
    <w:rsid w:val="001D3747"/>
    <w:rsid w:val="001D3827"/>
    <w:rsid w:val="001E3F92"/>
    <w:rsid w:val="001E4FAF"/>
    <w:rsid w:val="001F0277"/>
    <w:rsid w:val="001F2D78"/>
    <w:rsid w:val="001F3EFC"/>
    <w:rsid w:val="001F503F"/>
    <w:rsid w:val="00200550"/>
    <w:rsid w:val="002007DD"/>
    <w:rsid w:val="002074B4"/>
    <w:rsid w:val="00207793"/>
    <w:rsid w:val="00207DF5"/>
    <w:rsid w:val="0021681D"/>
    <w:rsid w:val="002221B8"/>
    <w:rsid w:val="002429B1"/>
    <w:rsid w:val="00267B5D"/>
    <w:rsid w:val="002765D0"/>
    <w:rsid w:val="00280E07"/>
    <w:rsid w:val="00294B5E"/>
    <w:rsid w:val="002A12FE"/>
    <w:rsid w:val="002A4462"/>
    <w:rsid w:val="002B1EFF"/>
    <w:rsid w:val="002B7134"/>
    <w:rsid w:val="002C31BF"/>
    <w:rsid w:val="002D08B1"/>
    <w:rsid w:val="002D2E67"/>
    <w:rsid w:val="002D7F9F"/>
    <w:rsid w:val="002E0341"/>
    <w:rsid w:val="002E0CD7"/>
    <w:rsid w:val="003114D7"/>
    <w:rsid w:val="0032121B"/>
    <w:rsid w:val="003220D6"/>
    <w:rsid w:val="00331635"/>
    <w:rsid w:val="00332972"/>
    <w:rsid w:val="003511BB"/>
    <w:rsid w:val="00354BA7"/>
    <w:rsid w:val="00355EF9"/>
    <w:rsid w:val="00357BC6"/>
    <w:rsid w:val="003663DD"/>
    <w:rsid w:val="00371375"/>
    <w:rsid w:val="00386FDF"/>
    <w:rsid w:val="00387FB4"/>
    <w:rsid w:val="0039089D"/>
    <w:rsid w:val="003911CC"/>
    <w:rsid w:val="003956C6"/>
    <w:rsid w:val="003C5123"/>
    <w:rsid w:val="003C58B6"/>
    <w:rsid w:val="003D3349"/>
    <w:rsid w:val="003F26E6"/>
    <w:rsid w:val="003F74F8"/>
    <w:rsid w:val="00404466"/>
    <w:rsid w:val="00404D1D"/>
    <w:rsid w:val="00410F27"/>
    <w:rsid w:val="00421698"/>
    <w:rsid w:val="00441375"/>
    <w:rsid w:val="00450F07"/>
    <w:rsid w:val="00453103"/>
    <w:rsid w:val="00453CD3"/>
    <w:rsid w:val="00455CFB"/>
    <w:rsid w:val="00460660"/>
    <w:rsid w:val="004661D9"/>
    <w:rsid w:val="004732B9"/>
    <w:rsid w:val="0047348D"/>
    <w:rsid w:val="0047426C"/>
    <w:rsid w:val="00476E15"/>
    <w:rsid w:val="00486107"/>
    <w:rsid w:val="004862AE"/>
    <w:rsid w:val="004907DB"/>
    <w:rsid w:val="00491827"/>
    <w:rsid w:val="00491A20"/>
    <w:rsid w:val="00495BAC"/>
    <w:rsid w:val="004A2E80"/>
    <w:rsid w:val="004A5CF0"/>
    <w:rsid w:val="004B4696"/>
    <w:rsid w:val="004B6455"/>
    <w:rsid w:val="004C2824"/>
    <w:rsid w:val="004C2B9A"/>
    <w:rsid w:val="004C4399"/>
    <w:rsid w:val="004C787C"/>
    <w:rsid w:val="004D30DD"/>
    <w:rsid w:val="004D344F"/>
    <w:rsid w:val="004E00EB"/>
    <w:rsid w:val="004E143C"/>
    <w:rsid w:val="004E3800"/>
    <w:rsid w:val="004E3A53"/>
    <w:rsid w:val="004E7F6C"/>
    <w:rsid w:val="004F4B9B"/>
    <w:rsid w:val="0050267A"/>
    <w:rsid w:val="0051041C"/>
    <w:rsid w:val="00511AB9"/>
    <w:rsid w:val="0051542F"/>
    <w:rsid w:val="00523EA7"/>
    <w:rsid w:val="0053113C"/>
    <w:rsid w:val="00535D58"/>
    <w:rsid w:val="00542911"/>
    <w:rsid w:val="005438D6"/>
    <w:rsid w:val="00552666"/>
    <w:rsid w:val="00553375"/>
    <w:rsid w:val="0055534A"/>
    <w:rsid w:val="005564FE"/>
    <w:rsid w:val="00562059"/>
    <w:rsid w:val="005736B7"/>
    <w:rsid w:val="00575E5A"/>
    <w:rsid w:val="00576B47"/>
    <w:rsid w:val="00597A5F"/>
    <w:rsid w:val="005B5B72"/>
    <w:rsid w:val="005C2547"/>
    <w:rsid w:val="005D1463"/>
    <w:rsid w:val="005E3B89"/>
    <w:rsid w:val="005F0EB8"/>
    <w:rsid w:val="005F1404"/>
    <w:rsid w:val="0061068E"/>
    <w:rsid w:val="0063050C"/>
    <w:rsid w:val="00641CDF"/>
    <w:rsid w:val="00645928"/>
    <w:rsid w:val="00650C2A"/>
    <w:rsid w:val="00656E77"/>
    <w:rsid w:val="00660AD3"/>
    <w:rsid w:val="00666E91"/>
    <w:rsid w:val="00673FBA"/>
    <w:rsid w:val="00677B7F"/>
    <w:rsid w:val="00682AF8"/>
    <w:rsid w:val="00682BE7"/>
    <w:rsid w:val="00685D63"/>
    <w:rsid w:val="0068781C"/>
    <w:rsid w:val="006A5570"/>
    <w:rsid w:val="006A55F5"/>
    <w:rsid w:val="006A689C"/>
    <w:rsid w:val="006B2EAE"/>
    <w:rsid w:val="006B3D79"/>
    <w:rsid w:val="006B65E2"/>
    <w:rsid w:val="006B7CE7"/>
    <w:rsid w:val="006C280B"/>
    <w:rsid w:val="006D06D3"/>
    <w:rsid w:val="006D4492"/>
    <w:rsid w:val="006D4EC3"/>
    <w:rsid w:val="006D7AFE"/>
    <w:rsid w:val="006E0578"/>
    <w:rsid w:val="006E314D"/>
    <w:rsid w:val="006F21B6"/>
    <w:rsid w:val="006F77E4"/>
    <w:rsid w:val="00710723"/>
    <w:rsid w:val="007147C3"/>
    <w:rsid w:val="00714ECB"/>
    <w:rsid w:val="00722F72"/>
    <w:rsid w:val="00723ED1"/>
    <w:rsid w:val="00731791"/>
    <w:rsid w:val="00734A5C"/>
    <w:rsid w:val="00735027"/>
    <w:rsid w:val="00743525"/>
    <w:rsid w:val="00757769"/>
    <w:rsid w:val="0076286B"/>
    <w:rsid w:val="00766846"/>
    <w:rsid w:val="00766D3C"/>
    <w:rsid w:val="00767A79"/>
    <w:rsid w:val="007742AC"/>
    <w:rsid w:val="0077673A"/>
    <w:rsid w:val="00780EBC"/>
    <w:rsid w:val="007846E1"/>
    <w:rsid w:val="00786EF6"/>
    <w:rsid w:val="007A3D93"/>
    <w:rsid w:val="007A520E"/>
    <w:rsid w:val="007B24D8"/>
    <w:rsid w:val="007B570C"/>
    <w:rsid w:val="007C0059"/>
    <w:rsid w:val="007D14A6"/>
    <w:rsid w:val="007D73AF"/>
    <w:rsid w:val="007E4555"/>
    <w:rsid w:val="007E4A6E"/>
    <w:rsid w:val="007E4B88"/>
    <w:rsid w:val="007E68A2"/>
    <w:rsid w:val="007F235A"/>
    <w:rsid w:val="007F4047"/>
    <w:rsid w:val="007F56A7"/>
    <w:rsid w:val="007F6B45"/>
    <w:rsid w:val="00807DD0"/>
    <w:rsid w:val="00815DA5"/>
    <w:rsid w:val="00824C76"/>
    <w:rsid w:val="00831219"/>
    <w:rsid w:val="00842EC1"/>
    <w:rsid w:val="00843F31"/>
    <w:rsid w:val="00850F1A"/>
    <w:rsid w:val="00863710"/>
    <w:rsid w:val="008659F3"/>
    <w:rsid w:val="00867449"/>
    <w:rsid w:val="00870E77"/>
    <w:rsid w:val="0087212B"/>
    <w:rsid w:val="00886D4B"/>
    <w:rsid w:val="00890263"/>
    <w:rsid w:val="00891A84"/>
    <w:rsid w:val="00895406"/>
    <w:rsid w:val="008A3568"/>
    <w:rsid w:val="008B0D5F"/>
    <w:rsid w:val="008B6139"/>
    <w:rsid w:val="008B7E86"/>
    <w:rsid w:val="008C7480"/>
    <w:rsid w:val="008C74E8"/>
    <w:rsid w:val="008D03B9"/>
    <w:rsid w:val="008D2E96"/>
    <w:rsid w:val="008E0339"/>
    <w:rsid w:val="008E79E2"/>
    <w:rsid w:val="008F18D6"/>
    <w:rsid w:val="008F38E8"/>
    <w:rsid w:val="008F723A"/>
    <w:rsid w:val="00904780"/>
    <w:rsid w:val="00906279"/>
    <w:rsid w:val="00906947"/>
    <w:rsid w:val="0092161E"/>
    <w:rsid w:val="00922385"/>
    <w:rsid w:val="009223DF"/>
    <w:rsid w:val="00923873"/>
    <w:rsid w:val="00936091"/>
    <w:rsid w:val="00937F8B"/>
    <w:rsid w:val="00940D8A"/>
    <w:rsid w:val="0094554B"/>
    <w:rsid w:val="00955404"/>
    <w:rsid w:val="00962258"/>
    <w:rsid w:val="00962289"/>
    <w:rsid w:val="00963E94"/>
    <w:rsid w:val="00964611"/>
    <w:rsid w:val="0096653D"/>
    <w:rsid w:val="009678B7"/>
    <w:rsid w:val="00970A31"/>
    <w:rsid w:val="00974AB4"/>
    <w:rsid w:val="00980D2E"/>
    <w:rsid w:val="009833E1"/>
    <w:rsid w:val="00983EDA"/>
    <w:rsid w:val="00992D9C"/>
    <w:rsid w:val="00992E68"/>
    <w:rsid w:val="00996CB8"/>
    <w:rsid w:val="009A51AC"/>
    <w:rsid w:val="009B14A9"/>
    <w:rsid w:val="009B14B3"/>
    <w:rsid w:val="009B2E81"/>
    <w:rsid w:val="009B2E97"/>
    <w:rsid w:val="009B67C8"/>
    <w:rsid w:val="009D2E91"/>
    <w:rsid w:val="009D3BBB"/>
    <w:rsid w:val="009E0282"/>
    <w:rsid w:val="009E07F4"/>
    <w:rsid w:val="009E3573"/>
    <w:rsid w:val="009F0B27"/>
    <w:rsid w:val="009F30CA"/>
    <w:rsid w:val="009F392E"/>
    <w:rsid w:val="009F7094"/>
    <w:rsid w:val="00A00C92"/>
    <w:rsid w:val="00A16CC9"/>
    <w:rsid w:val="00A2271C"/>
    <w:rsid w:val="00A239A7"/>
    <w:rsid w:val="00A24321"/>
    <w:rsid w:val="00A27DFE"/>
    <w:rsid w:val="00A3009D"/>
    <w:rsid w:val="00A30C74"/>
    <w:rsid w:val="00A36D89"/>
    <w:rsid w:val="00A6177B"/>
    <w:rsid w:val="00A63A6C"/>
    <w:rsid w:val="00A64C82"/>
    <w:rsid w:val="00A66136"/>
    <w:rsid w:val="00A8164F"/>
    <w:rsid w:val="00A922A4"/>
    <w:rsid w:val="00A973EE"/>
    <w:rsid w:val="00AA36BF"/>
    <w:rsid w:val="00AA4CBB"/>
    <w:rsid w:val="00AA65FA"/>
    <w:rsid w:val="00AA7351"/>
    <w:rsid w:val="00AB0584"/>
    <w:rsid w:val="00AB1068"/>
    <w:rsid w:val="00AB7483"/>
    <w:rsid w:val="00AC38F0"/>
    <w:rsid w:val="00AD056F"/>
    <w:rsid w:val="00AD5223"/>
    <w:rsid w:val="00AD6731"/>
    <w:rsid w:val="00AD7445"/>
    <w:rsid w:val="00AE07AD"/>
    <w:rsid w:val="00B11697"/>
    <w:rsid w:val="00B15083"/>
    <w:rsid w:val="00B15D0D"/>
    <w:rsid w:val="00B33D7D"/>
    <w:rsid w:val="00B4411B"/>
    <w:rsid w:val="00B531E1"/>
    <w:rsid w:val="00B53D12"/>
    <w:rsid w:val="00B57BFD"/>
    <w:rsid w:val="00B658D2"/>
    <w:rsid w:val="00B75EE1"/>
    <w:rsid w:val="00B77481"/>
    <w:rsid w:val="00B8518B"/>
    <w:rsid w:val="00B967B9"/>
    <w:rsid w:val="00B96DC5"/>
    <w:rsid w:val="00BA17A4"/>
    <w:rsid w:val="00BB061E"/>
    <w:rsid w:val="00BB2F47"/>
    <w:rsid w:val="00BD02E4"/>
    <w:rsid w:val="00BD7E91"/>
    <w:rsid w:val="00BE35C3"/>
    <w:rsid w:val="00BE5D5D"/>
    <w:rsid w:val="00C01092"/>
    <w:rsid w:val="00C02D0A"/>
    <w:rsid w:val="00C03A6E"/>
    <w:rsid w:val="00C05E02"/>
    <w:rsid w:val="00C20785"/>
    <w:rsid w:val="00C31161"/>
    <w:rsid w:val="00C36884"/>
    <w:rsid w:val="00C430F0"/>
    <w:rsid w:val="00C44F6A"/>
    <w:rsid w:val="00C47AE3"/>
    <w:rsid w:val="00C6375F"/>
    <w:rsid w:val="00C677ED"/>
    <w:rsid w:val="00C757F2"/>
    <w:rsid w:val="00C80233"/>
    <w:rsid w:val="00C81953"/>
    <w:rsid w:val="00C92841"/>
    <w:rsid w:val="00CB12A9"/>
    <w:rsid w:val="00CC53C7"/>
    <w:rsid w:val="00CD1FC4"/>
    <w:rsid w:val="00CD7CE5"/>
    <w:rsid w:val="00CE15AC"/>
    <w:rsid w:val="00D025B3"/>
    <w:rsid w:val="00D0786B"/>
    <w:rsid w:val="00D118F1"/>
    <w:rsid w:val="00D20F0E"/>
    <w:rsid w:val="00D21061"/>
    <w:rsid w:val="00D23A1E"/>
    <w:rsid w:val="00D317D4"/>
    <w:rsid w:val="00D4108E"/>
    <w:rsid w:val="00D6163D"/>
    <w:rsid w:val="00D82D34"/>
    <w:rsid w:val="00D831A3"/>
    <w:rsid w:val="00D91486"/>
    <w:rsid w:val="00DC75F3"/>
    <w:rsid w:val="00DC77D2"/>
    <w:rsid w:val="00DD266E"/>
    <w:rsid w:val="00DD2F62"/>
    <w:rsid w:val="00DD46F3"/>
    <w:rsid w:val="00DD67AF"/>
    <w:rsid w:val="00DE56F2"/>
    <w:rsid w:val="00DF116D"/>
    <w:rsid w:val="00DF2DAD"/>
    <w:rsid w:val="00DF4382"/>
    <w:rsid w:val="00E11EFE"/>
    <w:rsid w:val="00E1414D"/>
    <w:rsid w:val="00E21BBC"/>
    <w:rsid w:val="00E33086"/>
    <w:rsid w:val="00E34D56"/>
    <w:rsid w:val="00E36CC2"/>
    <w:rsid w:val="00E5429B"/>
    <w:rsid w:val="00E56460"/>
    <w:rsid w:val="00E71978"/>
    <w:rsid w:val="00E764FB"/>
    <w:rsid w:val="00E92BB5"/>
    <w:rsid w:val="00EA3A1E"/>
    <w:rsid w:val="00EB104F"/>
    <w:rsid w:val="00EB21BA"/>
    <w:rsid w:val="00EB48CC"/>
    <w:rsid w:val="00EC0323"/>
    <w:rsid w:val="00EC085F"/>
    <w:rsid w:val="00EC2277"/>
    <w:rsid w:val="00ED14BD"/>
    <w:rsid w:val="00ED1AD1"/>
    <w:rsid w:val="00ED2E74"/>
    <w:rsid w:val="00EE59DC"/>
    <w:rsid w:val="00EE5FCD"/>
    <w:rsid w:val="00EE62A0"/>
    <w:rsid w:val="00EF0717"/>
    <w:rsid w:val="00EF6A13"/>
    <w:rsid w:val="00F0533E"/>
    <w:rsid w:val="00F1048D"/>
    <w:rsid w:val="00F12DEC"/>
    <w:rsid w:val="00F12F81"/>
    <w:rsid w:val="00F137C7"/>
    <w:rsid w:val="00F1715C"/>
    <w:rsid w:val="00F204B9"/>
    <w:rsid w:val="00F23E24"/>
    <w:rsid w:val="00F310F8"/>
    <w:rsid w:val="00F35939"/>
    <w:rsid w:val="00F45607"/>
    <w:rsid w:val="00F56F9A"/>
    <w:rsid w:val="00F629E7"/>
    <w:rsid w:val="00F63F68"/>
    <w:rsid w:val="00F64E89"/>
    <w:rsid w:val="00F659EB"/>
    <w:rsid w:val="00F86BA6"/>
    <w:rsid w:val="00F90146"/>
    <w:rsid w:val="00F950E6"/>
    <w:rsid w:val="00FA2737"/>
    <w:rsid w:val="00FA4750"/>
    <w:rsid w:val="00FA60C0"/>
    <w:rsid w:val="00FB101A"/>
    <w:rsid w:val="00FC6189"/>
    <w:rsid w:val="00FC6389"/>
    <w:rsid w:val="00FD08CF"/>
    <w:rsid w:val="00FF2E56"/>
    <w:rsid w:val="00FF4F5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36B761D"/>
  <w14:defaultImageDpi w14:val="32767"/>
  <w15:docId w15:val="{21291EA6-22F1-4863-B82D-65042D48D3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8" w:unhideWhenUsed="1"/>
    <w:lsdException w:name="List Number" w:semiHidden="1" w:uiPriority="28"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28" w:unhideWhenUsed="1"/>
    <w:lsdException w:name="List Bullet 3" w:semiHidden="1" w:uiPriority="28" w:unhideWhenUsed="1"/>
    <w:lsdException w:name="List Bullet 4" w:semiHidden="1" w:uiPriority="28" w:unhideWhenUsed="1"/>
    <w:lsdException w:name="List Bullet 5" w:semiHidden="1" w:uiPriority="28" w:unhideWhenUsed="1"/>
    <w:lsdException w:name="List Number 2" w:semiHidden="1" w:uiPriority="28" w:unhideWhenUsed="1"/>
    <w:lsdException w:name="List Number 3" w:semiHidden="1" w:uiPriority="28" w:unhideWhenUsed="1"/>
    <w:lsdException w:name="List Number 4" w:semiHidden="1" w:uiPriority="28" w:unhideWhenUsed="1"/>
    <w:lsdException w:name="List Number 5" w:semiHidden="1" w:uiPriority="28"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 w:qFormat="1"/>
    <w:lsdException w:name="Emphasis" w:uiPriority="1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0" w:qFormat="1"/>
    <w:lsdException w:name="Intense Emphasis" w:uiPriority="1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895406"/>
  </w:style>
  <w:style w:type="paragraph" w:styleId="Nadpis1">
    <w:name w:val="heading 1"/>
    <w:basedOn w:val="Normln"/>
    <w:next w:val="Normln"/>
    <w:link w:val="Nadpis1Char"/>
    <w:uiPriority w:val="9"/>
    <w:qFormat/>
    <w:rsid w:val="00895406"/>
    <w:pPr>
      <w:keepNext/>
      <w:keepLines/>
      <w:suppressAutoHyphens/>
      <w:spacing w:before="320" w:after="0"/>
      <w:outlineLvl w:val="0"/>
    </w:pPr>
    <w:rPr>
      <w:rFonts w:asciiTheme="majorHAnsi" w:eastAsiaTheme="majorEastAsia" w:hAnsiTheme="majorHAnsi" w:cstheme="majorBidi"/>
      <w:b/>
      <w:color w:val="FF5200" w:themeColor="accent2"/>
      <w:spacing w:val="-6"/>
      <w:sz w:val="36"/>
      <w:szCs w:val="36"/>
    </w:rPr>
  </w:style>
  <w:style w:type="paragraph" w:styleId="Nadpis2">
    <w:name w:val="heading 2"/>
    <w:basedOn w:val="Normln"/>
    <w:next w:val="Normln"/>
    <w:link w:val="Nadpis2Char"/>
    <w:uiPriority w:val="9"/>
    <w:unhideWhenUsed/>
    <w:qFormat/>
    <w:rsid w:val="00895406"/>
    <w:pPr>
      <w:keepNext/>
      <w:keepLines/>
      <w:pBdr>
        <w:top w:val="single" w:sz="4" w:space="1" w:color="00A1E0" w:themeColor="accent3"/>
      </w:pBdr>
      <w:spacing w:before="240" w:after="0"/>
      <w:outlineLvl w:val="1"/>
    </w:pPr>
    <w:rPr>
      <w:rFonts w:asciiTheme="majorHAnsi" w:eastAsiaTheme="majorEastAsia" w:hAnsiTheme="majorHAnsi" w:cstheme="majorBidi"/>
      <w:b/>
      <w:color w:val="00A1E0" w:themeColor="accent3"/>
      <w:sz w:val="24"/>
      <w:szCs w:val="24"/>
    </w:rPr>
  </w:style>
  <w:style w:type="paragraph" w:styleId="Nadpis3">
    <w:name w:val="heading 3"/>
    <w:basedOn w:val="Normln"/>
    <w:next w:val="Normln"/>
    <w:link w:val="Nadpis3Char"/>
    <w:uiPriority w:val="9"/>
    <w:unhideWhenUsed/>
    <w:qFormat/>
    <w:rsid w:val="00895406"/>
    <w:pPr>
      <w:keepNext/>
      <w:keepLines/>
      <w:spacing w:before="240" w:after="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895406"/>
    <w:pPr>
      <w:keepNext/>
      <w:keepLines/>
      <w:spacing w:before="240" w:after="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895406"/>
    <w:pPr>
      <w:keepNext/>
      <w:keepLines/>
      <w:spacing w:before="40" w:after="0"/>
      <w:outlineLvl w:val="4"/>
    </w:pPr>
    <w:rPr>
      <w:rFonts w:asciiTheme="majorHAnsi" w:eastAsiaTheme="majorEastAsia" w:hAnsiTheme="majorHAnsi" w:cstheme="majorBidi"/>
      <w:b/>
    </w:rPr>
  </w:style>
  <w:style w:type="paragraph" w:styleId="Nadpis6">
    <w:name w:val="heading 6"/>
    <w:basedOn w:val="Normln"/>
    <w:next w:val="Normln"/>
    <w:link w:val="Nadpis6Char"/>
    <w:uiPriority w:val="9"/>
    <w:semiHidden/>
    <w:unhideWhenUsed/>
    <w:qFormat/>
    <w:rsid w:val="00895406"/>
    <w:pPr>
      <w:keepNext/>
      <w:keepLines/>
      <w:spacing w:before="40" w:after="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895406"/>
    <w:pPr>
      <w:keepNext/>
      <w:keepLines/>
      <w:spacing w:before="40" w:after="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895406"/>
    <w:pPr>
      <w:keepNext/>
      <w:keepLines/>
      <w:spacing w:before="40" w:after="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895406"/>
    <w:pPr>
      <w:keepNext/>
      <w:keepLines/>
      <w:spacing w:before="40" w:after="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89540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895406"/>
  </w:style>
  <w:style w:type="paragraph" w:styleId="Zpat">
    <w:name w:val="footer"/>
    <w:basedOn w:val="Normln"/>
    <w:link w:val="ZpatChar"/>
    <w:uiPriority w:val="99"/>
    <w:unhideWhenUsed/>
    <w:rsid w:val="00895406"/>
    <w:pPr>
      <w:tabs>
        <w:tab w:val="center" w:pos="4536"/>
        <w:tab w:val="right" w:pos="9072"/>
      </w:tabs>
      <w:spacing w:after="0" w:line="240" w:lineRule="auto"/>
    </w:pPr>
    <w:rPr>
      <w:sz w:val="12"/>
    </w:rPr>
  </w:style>
  <w:style w:type="character" w:customStyle="1" w:styleId="ZpatChar">
    <w:name w:val="Zápatí Char"/>
    <w:basedOn w:val="Standardnpsmoodstavce"/>
    <w:link w:val="Zpat"/>
    <w:uiPriority w:val="99"/>
    <w:rsid w:val="00895406"/>
    <w:rPr>
      <w:sz w:val="12"/>
    </w:rPr>
  </w:style>
  <w:style w:type="character" w:customStyle="1" w:styleId="Nadpis1Char">
    <w:name w:val="Nadpis 1 Char"/>
    <w:basedOn w:val="Standardnpsmoodstavce"/>
    <w:link w:val="Nadpis1"/>
    <w:uiPriority w:val="9"/>
    <w:rsid w:val="00895406"/>
    <w:rPr>
      <w:rFonts w:asciiTheme="majorHAnsi" w:eastAsiaTheme="majorEastAsia" w:hAnsiTheme="majorHAnsi" w:cstheme="majorBidi"/>
      <w:b/>
      <w:color w:val="FF5200" w:themeColor="accent2"/>
      <w:spacing w:val="-6"/>
      <w:sz w:val="36"/>
      <w:szCs w:val="36"/>
    </w:rPr>
  </w:style>
  <w:style w:type="character" w:customStyle="1" w:styleId="Nadpis2Char">
    <w:name w:val="Nadpis 2 Char"/>
    <w:basedOn w:val="Standardnpsmoodstavce"/>
    <w:link w:val="Nadpis2"/>
    <w:uiPriority w:val="9"/>
    <w:rsid w:val="00895406"/>
    <w:rPr>
      <w:rFonts w:asciiTheme="majorHAnsi" w:eastAsiaTheme="majorEastAsia" w:hAnsiTheme="majorHAnsi" w:cstheme="majorBidi"/>
      <w:b/>
      <w:color w:val="00A1E0" w:themeColor="accent3"/>
      <w:sz w:val="24"/>
      <w:szCs w:val="24"/>
    </w:rPr>
  </w:style>
  <w:style w:type="character" w:customStyle="1" w:styleId="Nadpis3Char">
    <w:name w:val="Nadpis 3 Char"/>
    <w:basedOn w:val="Standardnpsmoodstavce"/>
    <w:link w:val="Nadpis3"/>
    <w:uiPriority w:val="9"/>
    <w:rsid w:val="00895406"/>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895406"/>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895406"/>
    <w:rPr>
      <w:rFonts w:asciiTheme="majorHAnsi" w:eastAsiaTheme="majorEastAsia" w:hAnsiTheme="majorHAnsi" w:cstheme="majorBidi"/>
      <w:b/>
    </w:rPr>
  </w:style>
  <w:style w:type="character" w:styleId="Siln">
    <w:name w:val="Strong"/>
    <w:basedOn w:val="Standardnpsmoodstavce"/>
    <w:uiPriority w:val="2"/>
    <w:qFormat/>
    <w:rsid w:val="00895406"/>
    <w:rPr>
      <w:b/>
      <w:bCs/>
    </w:rPr>
  </w:style>
  <w:style w:type="character" w:customStyle="1" w:styleId="Nadpis6Char">
    <w:name w:val="Nadpis 6 Char"/>
    <w:basedOn w:val="Standardnpsmoodstavce"/>
    <w:link w:val="Nadpis6"/>
    <w:uiPriority w:val="9"/>
    <w:semiHidden/>
    <w:rsid w:val="00895406"/>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895406"/>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895406"/>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895406"/>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895406"/>
    <w:rPr>
      <w:b/>
      <w:i w:val="0"/>
      <w:iCs/>
      <w:color w:val="00A1E0" w:themeColor="accent3"/>
    </w:rPr>
  </w:style>
  <w:style w:type="character" w:styleId="Zdraznn">
    <w:name w:val="Emphasis"/>
    <w:basedOn w:val="Standardnpsmoodstavce"/>
    <w:uiPriority w:val="10"/>
    <w:qFormat/>
    <w:rsid w:val="00895406"/>
    <w:rPr>
      <w:i w:val="0"/>
      <w:iCs/>
      <w:color w:val="00A1E0" w:themeColor="accent3"/>
    </w:rPr>
  </w:style>
  <w:style w:type="paragraph" w:styleId="Bezmezer">
    <w:name w:val="No Spacing"/>
    <w:uiPriority w:val="1"/>
    <w:qFormat/>
    <w:rsid w:val="00895406"/>
    <w:pPr>
      <w:spacing w:after="0"/>
    </w:pPr>
  </w:style>
  <w:style w:type="paragraph" w:styleId="Citt">
    <w:name w:val="Quote"/>
    <w:basedOn w:val="Normln"/>
    <w:next w:val="Normln"/>
    <w:link w:val="CittChar"/>
    <w:uiPriority w:val="29"/>
    <w:qFormat/>
    <w:rsid w:val="00895406"/>
    <w:pPr>
      <w:spacing w:before="200" w:after="160"/>
    </w:pPr>
    <w:rPr>
      <w:iCs/>
      <w:sz w:val="24"/>
    </w:rPr>
  </w:style>
  <w:style w:type="character" w:customStyle="1" w:styleId="CittChar">
    <w:name w:val="Citát Char"/>
    <w:basedOn w:val="Standardnpsmoodstavce"/>
    <w:link w:val="Citt"/>
    <w:uiPriority w:val="29"/>
    <w:rsid w:val="00895406"/>
    <w:rPr>
      <w:iCs/>
      <w:sz w:val="24"/>
    </w:rPr>
  </w:style>
  <w:style w:type="character" w:styleId="slostrnky">
    <w:name w:val="page number"/>
    <w:basedOn w:val="Standardnpsmoodstavce"/>
    <w:uiPriority w:val="99"/>
    <w:unhideWhenUsed/>
    <w:rsid w:val="00895406"/>
    <w:rPr>
      <w:b/>
      <w:color w:val="FF5200" w:themeColor="accent2"/>
      <w:sz w:val="14"/>
    </w:rPr>
  </w:style>
  <w:style w:type="paragraph" w:styleId="Textpoznpodarou">
    <w:name w:val="footnote text"/>
    <w:basedOn w:val="Normln"/>
    <w:link w:val="TextpoznpodarouChar"/>
    <w:uiPriority w:val="99"/>
    <w:semiHidden/>
    <w:unhideWhenUsed/>
    <w:rsid w:val="00895406"/>
    <w:pPr>
      <w:spacing w:after="0" w:line="240" w:lineRule="auto"/>
    </w:pPr>
    <w:rPr>
      <w:sz w:val="14"/>
      <w:szCs w:val="20"/>
    </w:rPr>
  </w:style>
  <w:style w:type="character" w:customStyle="1" w:styleId="TextpoznpodarouChar">
    <w:name w:val="Text pozn. pod čarou Char"/>
    <w:basedOn w:val="Standardnpsmoodstavce"/>
    <w:link w:val="Textpoznpodarou"/>
    <w:uiPriority w:val="99"/>
    <w:semiHidden/>
    <w:rsid w:val="00895406"/>
    <w:rPr>
      <w:sz w:val="14"/>
      <w:szCs w:val="20"/>
    </w:rPr>
  </w:style>
  <w:style w:type="table" w:styleId="Mkatabulky">
    <w:name w:val="Table Grid"/>
    <w:basedOn w:val="Normlntabulka"/>
    <w:uiPriority w:val="39"/>
    <w:rsid w:val="00895406"/>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iPriority w:val="99"/>
    <w:unhideWhenUsed/>
    <w:rsid w:val="00895406"/>
    <w:pPr>
      <w:spacing w:after="120"/>
    </w:pPr>
  </w:style>
  <w:style w:type="character" w:customStyle="1" w:styleId="ZkladntextChar">
    <w:name w:val="Základní text Char"/>
    <w:basedOn w:val="Standardnpsmoodstavce"/>
    <w:link w:val="Zkladntext"/>
    <w:uiPriority w:val="99"/>
    <w:rsid w:val="00895406"/>
  </w:style>
  <w:style w:type="paragraph" w:styleId="Zkladntext-prvnodsazen">
    <w:name w:val="Body Text First Indent"/>
    <w:basedOn w:val="Zkladntext"/>
    <w:link w:val="Zkladntext-prvnodsazenChar"/>
    <w:uiPriority w:val="99"/>
    <w:unhideWhenUsed/>
    <w:rsid w:val="00895406"/>
    <w:pPr>
      <w:spacing w:after="0"/>
      <w:ind w:firstLine="301"/>
    </w:pPr>
  </w:style>
  <w:style w:type="character" w:customStyle="1" w:styleId="Zkladntext-prvnodsazenChar">
    <w:name w:val="Základní text - první odsazený Char"/>
    <w:basedOn w:val="ZkladntextChar"/>
    <w:link w:val="Zkladntext-prvnodsazen"/>
    <w:uiPriority w:val="99"/>
    <w:rsid w:val="00895406"/>
  </w:style>
  <w:style w:type="paragraph" w:customStyle="1" w:styleId="Druhdokumentu">
    <w:name w:val="Druh dokumentu"/>
    <w:uiPriority w:val="99"/>
    <w:qFormat/>
    <w:rsid w:val="00895406"/>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895406"/>
    <w:pPr>
      <w:keepLines/>
      <w:suppressAutoHyphens/>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895406"/>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895406"/>
    <w:pPr>
      <w:keepLines/>
      <w:numPr>
        <w:ilvl w:val="1"/>
      </w:numPr>
      <w:suppressAutoHyphens/>
      <w:spacing w:after="160"/>
    </w:pPr>
    <w:rPr>
      <w:rFonts w:eastAsiaTheme="minorEastAsia"/>
      <w:color w:val="5A5A5A" w:themeColor="text1" w:themeTint="A5"/>
      <w:sz w:val="22"/>
      <w:szCs w:val="22"/>
    </w:rPr>
  </w:style>
  <w:style w:type="character" w:customStyle="1" w:styleId="PodnadpisChar">
    <w:name w:val="Podnadpis Char"/>
    <w:basedOn w:val="Standardnpsmoodstavce"/>
    <w:link w:val="Podnadpis"/>
    <w:uiPriority w:val="11"/>
    <w:rsid w:val="00895406"/>
    <w:rPr>
      <w:rFonts w:eastAsiaTheme="minorEastAsia"/>
      <w:color w:val="5A5A5A" w:themeColor="text1" w:themeTint="A5"/>
      <w:sz w:val="22"/>
      <w:szCs w:val="22"/>
    </w:rPr>
  </w:style>
  <w:style w:type="character" w:styleId="Zdraznnjemn">
    <w:name w:val="Subtle Emphasis"/>
    <w:basedOn w:val="Standardnpsmoodstavce"/>
    <w:uiPriority w:val="10"/>
    <w:qFormat/>
    <w:rsid w:val="00895406"/>
    <w:rPr>
      <w:i w:val="0"/>
      <w:iCs/>
      <w:color w:val="595959" w:themeColor="text1" w:themeTint="A6"/>
    </w:rPr>
  </w:style>
  <w:style w:type="character" w:styleId="Odkazintenzivn">
    <w:name w:val="Intense Reference"/>
    <w:basedOn w:val="Standardnpsmoodstavce"/>
    <w:uiPriority w:val="32"/>
    <w:qFormat/>
    <w:rsid w:val="00895406"/>
    <w:rPr>
      <w:b/>
      <w:bCs/>
      <w:caps w:val="0"/>
      <w:smallCaps w:val="0"/>
      <w:color w:val="002B59" w:themeColor="accent1"/>
      <w:spacing w:val="5"/>
    </w:rPr>
  </w:style>
  <w:style w:type="character" w:styleId="Odkazjemn">
    <w:name w:val="Subtle Reference"/>
    <w:basedOn w:val="Standardnpsmoodstavce"/>
    <w:uiPriority w:val="31"/>
    <w:qFormat/>
    <w:rsid w:val="00895406"/>
    <w:rPr>
      <w:caps w:val="0"/>
      <w:smallCaps w:val="0"/>
      <w:color w:val="5A5A5A" w:themeColor="text1" w:themeTint="A5"/>
    </w:rPr>
  </w:style>
  <w:style w:type="paragraph" w:styleId="Vrazncitt">
    <w:name w:val="Intense Quote"/>
    <w:basedOn w:val="Normln"/>
    <w:next w:val="Normln"/>
    <w:link w:val="VrazncittChar"/>
    <w:uiPriority w:val="30"/>
    <w:qFormat/>
    <w:rsid w:val="00895406"/>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895406"/>
    <w:rPr>
      <w:b/>
      <w:iCs/>
    </w:rPr>
  </w:style>
  <w:style w:type="paragraph" w:styleId="Titulek">
    <w:name w:val="caption"/>
    <w:basedOn w:val="Normln"/>
    <w:next w:val="Normln"/>
    <w:uiPriority w:val="35"/>
    <w:semiHidden/>
    <w:unhideWhenUsed/>
    <w:qFormat/>
    <w:rsid w:val="00895406"/>
    <w:pPr>
      <w:spacing w:after="200" w:line="240" w:lineRule="auto"/>
    </w:pPr>
    <w:rPr>
      <w:iCs/>
      <w:color w:val="44546A" w:themeColor="text2"/>
    </w:rPr>
  </w:style>
  <w:style w:type="paragraph" w:styleId="Odstavecseseznamem">
    <w:name w:val="List Paragraph"/>
    <w:basedOn w:val="Normln"/>
    <w:uiPriority w:val="34"/>
    <w:qFormat/>
    <w:rsid w:val="00895406"/>
    <w:pPr>
      <w:ind w:left="720"/>
      <w:contextualSpacing/>
    </w:pPr>
  </w:style>
  <w:style w:type="paragraph" w:styleId="Zhlavzprvy">
    <w:name w:val="Message Header"/>
    <w:basedOn w:val="Normln"/>
    <w:link w:val="ZhlavzprvyChar"/>
    <w:uiPriority w:val="99"/>
    <w:semiHidden/>
    <w:unhideWhenUsed/>
    <w:rsid w:val="00895406"/>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0"/>
      <w:szCs w:val="24"/>
    </w:rPr>
  </w:style>
  <w:style w:type="character" w:customStyle="1" w:styleId="ZhlavzprvyChar">
    <w:name w:val="Záhlaví zprávy Char"/>
    <w:basedOn w:val="Standardnpsmoodstavce"/>
    <w:link w:val="Zhlavzprvy"/>
    <w:uiPriority w:val="99"/>
    <w:semiHidden/>
    <w:rsid w:val="00895406"/>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895406"/>
    <w:rPr>
      <w:rFonts w:cs="Times New Roman"/>
      <w:szCs w:val="24"/>
    </w:rPr>
  </w:style>
  <w:style w:type="character" w:customStyle="1" w:styleId="Nadpisvtabulce">
    <w:name w:val="Nadpis v tabulce"/>
    <w:basedOn w:val="Standardnpsmoodstavce"/>
    <w:uiPriority w:val="9"/>
    <w:qFormat/>
    <w:rsid w:val="00895406"/>
    <w:rPr>
      <w:b/>
      <w:sz w:val="18"/>
    </w:rPr>
  </w:style>
  <w:style w:type="paragraph" w:customStyle="1" w:styleId="Nadpistabulky">
    <w:name w:val="Nadpis tabulky"/>
    <w:basedOn w:val="Normln"/>
    <w:next w:val="Normln"/>
    <w:uiPriority w:val="9"/>
    <w:qFormat/>
    <w:rsid w:val="009F7094"/>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89540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895406"/>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uiPriority w:val="28"/>
    <w:unhideWhenUsed/>
    <w:rsid w:val="00895406"/>
    <w:pPr>
      <w:numPr>
        <w:numId w:val="3"/>
      </w:numPr>
      <w:spacing w:after="0"/>
    </w:pPr>
  </w:style>
  <w:style w:type="paragraph" w:styleId="Seznamsodrkami2">
    <w:name w:val="List Bullet 2"/>
    <w:basedOn w:val="Seznamsodrkami"/>
    <w:uiPriority w:val="28"/>
    <w:unhideWhenUsed/>
    <w:rsid w:val="00895406"/>
    <w:pPr>
      <w:numPr>
        <w:ilvl w:val="1"/>
      </w:numPr>
    </w:pPr>
  </w:style>
  <w:style w:type="paragraph" w:styleId="Seznamsodrkami3">
    <w:name w:val="List Bullet 3"/>
    <w:basedOn w:val="Seznamsodrkami"/>
    <w:uiPriority w:val="28"/>
    <w:unhideWhenUsed/>
    <w:rsid w:val="00895406"/>
    <w:pPr>
      <w:numPr>
        <w:ilvl w:val="2"/>
      </w:numPr>
    </w:pPr>
  </w:style>
  <w:style w:type="paragraph" w:styleId="Seznamsodrkami4">
    <w:name w:val="List Bullet 4"/>
    <w:basedOn w:val="Seznamsodrkami"/>
    <w:uiPriority w:val="28"/>
    <w:unhideWhenUsed/>
    <w:rsid w:val="00895406"/>
    <w:pPr>
      <w:numPr>
        <w:ilvl w:val="3"/>
      </w:numPr>
    </w:pPr>
  </w:style>
  <w:style w:type="paragraph" w:styleId="Seznamsodrkami5">
    <w:name w:val="List Bullet 5"/>
    <w:basedOn w:val="Seznamsodrkami"/>
    <w:uiPriority w:val="28"/>
    <w:unhideWhenUsed/>
    <w:rsid w:val="00895406"/>
    <w:pPr>
      <w:numPr>
        <w:ilvl w:val="4"/>
      </w:numPr>
    </w:pPr>
  </w:style>
  <w:style w:type="paragraph" w:styleId="slovanseznam">
    <w:name w:val="List Number"/>
    <w:basedOn w:val="Normln"/>
    <w:uiPriority w:val="28"/>
    <w:unhideWhenUsed/>
    <w:rsid w:val="00895406"/>
    <w:pPr>
      <w:numPr>
        <w:numId w:val="4"/>
      </w:numPr>
      <w:spacing w:after="0"/>
      <w:contextualSpacing/>
    </w:pPr>
  </w:style>
  <w:style w:type="paragraph" w:styleId="slovanseznam2">
    <w:name w:val="List Number 2"/>
    <w:basedOn w:val="slovanseznam"/>
    <w:uiPriority w:val="28"/>
    <w:unhideWhenUsed/>
    <w:rsid w:val="00895406"/>
    <w:pPr>
      <w:numPr>
        <w:ilvl w:val="1"/>
      </w:numPr>
      <w:tabs>
        <w:tab w:val="left" w:pos="1361"/>
      </w:tabs>
    </w:pPr>
  </w:style>
  <w:style w:type="paragraph" w:styleId="slovanseznam3">
    <w:name w:val="List Number 3"/>
    <w:basedOn w:val="slovanseznam"/>
    <w:uiPriority w:val="28"/>
    <w:unhideWhenUsed/>
    <w:rsid w:val="00895406"/>
    <w:pPr>
      <w:numPr>
        <w:ilvl w:val="2"/>
      </w:numPr>
    </w:pPr>
  </w:style>
  <w:style w:type="paragraph" w:styleId="slovanseznam4">
    <w:name w:val="List Number 4"/>
    <w:basedOn w:val="slovanseznam"/>
    <w:uiPriority w:val="28"/>
    <w:unhideWhenUsed/>
    <w:rsid w:val="00895406"/>
    <w:pPr>
      <w:numPr>
        <w:ilvl w:val="3"/>
      </w:numPr>
    </w:pPr>
  </w:style>
  <w:style w:type="paragraph" w:styleId="slovanseznam5">
    <w:name w:val="List Number 5"/>
    <w:basedOn w:val="slovanseznam"/>
    <w:uiPriority w:val="28"/>
    <w:unhideWhenUsed/>
    <w:rsid w:val="00895406"/>
    <w:pPr>
      <w:numPr>
        <w:ilvl w:val="4"/>
      </w:numPr>
    </w:pPr>
  </w:style>
  <w:style w:type="numbering" w:customStyle="1" w:styleId="ListNumbermultilevel">
    <w:name w:val="List Number (multilevel)"/>
    <w:uiPriority w:val="99"/>
    <w:rsid w:val="00895406"/>
    <w:pPr>
      <w:numPr>
        <w:numId w:val="1"/>
      </w:numPr>
    </w:pPr>
  </w:style>
  <w:style w:type="numbering" w:customStyle="1" w:styleId="ListBulletmultilevel">
    <w:name w:val="List Bullet (multilevel)"/>
    <w:uiPriority w:val="99"/>
    <w:rsid w:val="00895406"/>
    <w:pPr>
      <w:numPr>
        <w:numId w:val="2"/>
      </w:numPr>
    </w:pPr>
  </w:style>
  <w:style w:type="paragraph" w:customStyle="1" w:styleId="Vraznjtext">
    <w:name w:val="Výraznější text"/>
    <w:basedOn w:val="Normln"/>
    <w:uiPriority w:val="9"/>
    <w:qFormat/>
    <w:rsid w:val="00895406"/>
    <w:rPr>
      <w:sz w:val="24"/>
      <w:szCs w:val="24"/>
    </w:rPr>
  </w:style>
  <w:style w:type="paragraph" w:customStyle="1" w:styleId="Doplujcdaje">
    <w:name w:val="Doplňující údaje"/>
    <w:basedOn w:val="Bezmezer"/>
    <w:uiPriority w:val="10"/>
    <w:qFormat/>
    <w:rsid w:val="00895406"/>
    <w:rPr>
      <w:sz w:val="14"/>
      <w:szCs w:val="14"/>
    </w:rPr>
  </w:style>
  <w:style w:type="paragraph" w:styleId="Obsah2">
    <w:name w:val="toc 2"/>
    <w:basedOn w:val="Normln"/>
    <w:next w:val="Normln"/>
    <w:autoRedefine/>
    <w:uiPriority w:val="39"/>
    <w:unhideWhenUsed/>
    <w:rsid w:val="00895406"/>
    <w:pPr>
      <w:spacing w:after="100"/>
      <w:ind w:left="180"/>
    </w:pPr>
  </w:style>
  <w:style w:type="paragraph" w:styleId="Obsah1">
    <w:name w:val="toc 1"/>
    <w:basedOn w:val="Normln"/>
    <w:next w:val="Normln"/>
    <w:autoRedefine/>
    <w:uiPriority w:val="39"/>
    <w:unhideWhenUsed/>
    <w:rsid w:val="00895406"/>
    <w:pPr>
      <w:spacing w:after="100"/>
    </w:pPr>
  </w:style>
  <w:style w:type="paragraph" w:styleId="Obsah3">
    <w:name w:val="toc 3"/>
    <w:basedOn w:val="Normln"/>
    <w:next w:val="Normln"/>
    <w:autoRedefine/>
    <w:uiPriority w:val="39"/>
    <w:unhideWhenUsed/>
    <w:rsid w:val="00895406"/>
    <w:pPr>
      <w:spacing w:after="100"/>
      <w:ind w:left="360"/>
    </w:pPr>
  </w:style>
  <w:style w:type="character" w:styleId="Hypertextovodkaz">
    <w:name w:val="Hyperlink"/>
    <w:basedOn w:val="Standardnpsmoodstavce"/>
    <w:uiPriority w:val="99"/>
    <w:unhideWhenUsed/>
    <w:rsid w:val="00895406"/>
    <w:rPr>
      <w:color w:val="0563C1" w:themeColor="hyperlink"/>
      <w:u w:val="single"/>
    </w:rPr>
  </w:style>
  <w:style w:type="paragraph" w:styleId="Nadpisobsahu">
    <w:name w:val="TOC Heading"/>
    <w:basedOn w:val="Nadpis3"/>
    <w:next w:val="Normln"/>
    <w:uiPriority w:val="39"/>
    <w:unhideWhenUsed/>
    <w:qFormat/>
    <w:rsid w:val="00895406"/>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895406"/>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895406"/>
    <w:rPr>
      <w:rFonts w:ascii="Segoe UI" w:hAnsi="Segoe UI" w:cs="Segoe UI"/>
    </w:rPr>
  </w:style>
  <w:style w:type="paragraph" w:customStyle="1" w:styleId="Default">
    <w:name w:val="Default"/>
    <w:rsid w:val="001D3747"/>
    <w:pPr>
      <w:autoSpaceDE w:val="0"/>
      <w:autoSpaceDN w:val="0"/>
      <w:adjustRightInd w:val="0"/>
      <w:spacing w:after="0" w:line="240" w:lineRule="auto"/>
    </w:pPr>
    <w:rPr>
      <w:rFonts w:ascii="Verdana" w:hAnsi="Verdana" w:cs="Verdana"/>
      <w:color w:val="000000"/>
      <w:sz w:val="24"/>
      <w:szCs w:val="24"/>
    </w:rPr>
  </w:style>
  <w:style w:type="paragraph" w:styleId="Zkladntextodsazen">
    <w:name w:val="Body Text Indent"/>
    <w:basedOn w:val="Normln"/>
    <w:link w:val="ZkladntextodsazenChar"/>
    <w:semiHidden/>
    <w:unhideWhenUsed/>
    <w:rsid w:val="00062018"/>
    <w:pPr>
      <w:spacing w:after="120"/>
      <w:ind w:left="283"/>
    </w:pPr>
  </w:style>
  <w:style w:type="character" w:customStyle="1" w:styleId="ZkladntextodsazenChar">
    <w:name w:val="Základní text odsazený Char"/>
    <w:basedOn w:val="Standardnpsmoodstavce"/>
    <w:link w:val="Zkladntextodsazen"/>
    <w:semiHidden/>
    <w:rsid w:val="00062018"/>
  </w:style>
  <w:style w:type="character" w:styleId="Odkaznakoment">
    <w:name w:val="annotation reference"/>
    <w:basedOn w:val="Standardnpsmoodstavce"/>
    <w:uiPriority w:val="99"/>
    <w:semiHidden/>
    <w:unhideWhenUsed/>
    <w:rsid w:val="00294B5E"/>
    <w:rPr>
      <w:sz w:val="16"/>
      <w:szCs w:val="16"/>
    </w:rPr>
  </w:style>
  <w:style w:type="paragraph" w:styleId="Textkomente">
    <w:name w:val="annotation text"/>
    <w:basedOn w:val="Normln"/>
    <w:link w:val="TextkomenteChar"/>
    <w:uiPriority w:val="99"/>
    <w:semiHidden/>
    <w:unhideWhenUsed/>
    <w:rsid w:val="00294B5E"/>
    <w:pPr>
      <w:spacing w:line="240" w:lineRule="auto"/>
    </w:pPr>
    <w:rPr>
      <w:sz w:val="20"/>
      <w:szCs w:val="20"/>
    </w:rPr>
  </w:style>
  <w:style w:type="character" w:customStyle="1" w:styleId="TextkomenteChar">
    <w:name w:val="Text komentáře Char"/>
    <w:basedOn w:val="Standardnpsmoodstavce"/>
    <w:link w:val="Textkomente"/>
    <w:uiPriority w:val="99"/>
    <w:semiHidden/>
    <w:rsid w:val="00294B5E"/>
    <w:rPr>
      <w:sz w:val="20"/>
      <w:szCs w:val="20"/>
    </w:rPr>
  </w:style>
  <w:style w:type="paragraph" w:styleId="Pedmtkomente">
    <w:name w:val="annotation subject"/>
    <w:basedOn w:val="Textkomente"/>
    <w:next w:val="Textkomente"/>
    <w:link w:val="PedmtkomenteChar"/>
    <w:uiPriority w:val="99"/>
    <w:semiHidden/>
    <w:unhideWhenUsed/>
    <w:rsid w:val="00294B5E"/>
    <w:rPr>
      <w:b/>
      <w:bCs/>
    </w:rPr>
  </w:style>
  <w:style w:type="character" w:customStyle="1" w:styleId="PedmtkomenteChar">
    <w:name w:val="Předmět komentáře Char"/>
    <w:basedOn w:val="TextkomenteChar"/>
    <w:link w:val="Pedmtkomente"/>
    <w:uiPriority w:val="99"/>
    <w:semiHidden/>
    <w:rsid w:val="00294B5E"/>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5154922">
      <w:bodyDiv w:val="1"/>
      <w:marLeft w:val="0"/>
      <w:marRight w:val="0"/>
      <w:marTop w:val="0"/>
      <w:marBottom w:val="0"/>
      <w:divBdr>
        <w:top w:val="none" w:sz="0" w:space="0" w:color="auto"/>
        <w:left w:val="none" w:sz="0" w:space="0" w:color="auto"/>
        <w:bottom w:val="none" w:sz="0" w:space="0" w:color="auto"/>
        <w:right w:val="none" w:sz="0" w:space="0" w:color="auto"/>
      </w:divBdr>
    </w:div>
    <w:div w:id="197747313">
      <w:bodyDiv w:val="1"/>
      <w:marLeft w:val="0"/>
      <w:marRight w:val="0"/>
      <w:marTop w:val="0"/>
      <w:marBottom w:val="0"/>
      <w:divBdr>
        <w:top w:val="none" w:sz="0" w:space="0" w:color="auto"/>
        <w:left w:val="none" w:sz="0" w:space="0" w:color="auto"/>
        <w:bottom w:val="none" w:sz="0" w:space="0" w:color="auto"/>
        <w:right w:val="none" w:sz="0" w:space="0" w:color="auto"/>
      </w:divBdr>
    </w:div>
    <w:div w:id="582957393">
      <w:bodyDiv w:val="1"/>
      <w:marLeft w:val="0"/>
      <w:marRight w:val="0"/>
      <w:marTop w:val="0"/>
      <w:marBottom w:val="0"/>
      <w:divBdr>
        <w:top w:val="none" w:sz="0" w:space="0" w:color="auto"/>
        <w:left w:val="none" w:sz="0" w:space="0" w:color="auto"/>
        <w:bottom w:val="none" w:sz="0" w:space="0" w:color="auto"/>
        <w:right w:val="none" w:sz="0" w:space="0" w:color="auto"/>
      </w:divBdr>
    </w:div>
    <w:div w:id="644511102">
      <w:bodyDiv w:val="1"/>
      <w:marLeft w:val="0"/>
      <w:marRight w:val="0"/>
      <w:marTop w:val="0"/>
      <w:marBottom w:val="0"/>
      <w:divBdr>
        <w:top w:val="none" w:sz="0" w:space="0" w:color="auto"/>
        <w:left w:val="none" w:sz="0" w:space="0" w:color="auto"/>
        <w:bottom w:val="none" w:sz="0" w:space="0" w:color="auto"/>
        <w:right w:val="none" w:sz="0" w:space="0" w:color="auto"/>
      </w:divBdr>
    </w:div>
    <w:div w:id="853106632">
      <w:bodyDiv w:val="1"/>
      <w:marLeft w:val="0"/>
      <w:marRight w:val="0"/>
      <w:marTop w:val="0"/>
      <w:marBottom w:val="0"/>
      <w:divBdr>
        <w:top w:val="none" w:sz="0" w:space="0" w:color="auto"/>
        <w:left w:val="none" w:sz="0" w:space="0" w:color="auto"/>
        <w:bottom w:val="none" w:sz="0" w:space="0" w:color="auto"/>
        <w:right w:val="none" w:sz="0" w:space="0" w:color="auto"/>
      </w:divBdr>
    </w:div>
    <w:div w:id="920912377">
      <w:bodyDiv w:val="1"/>
      <w:marLeft w:val="0"/>
      <w:marRight w:val="0"/>
      <w:marTop w:val="0"/>
      <w:marBottom w:val="0"/>
      <w:divBdr>
        <w:top w:val="none" w:sz="0" w:space="0" w:color="auto"/>
        <w:left w:val="none" w:sz="0" w:space="0" w:color="auto"/>
        <w:bottom w:val="none" w:sz="0" w:space="0" w:color="auto"/>
        <w:right w:val="none" w:sz="0" w:space="0" w:color="auto"/>
      </w:divBdr>
    </w:div>
    <w:div w:id="1159997199">
      <w:bodyDiv w:val="1"/>
      <w:marLeft w:val="0"/>
      <w:marRight w:val="0"/>
      <w:marTop w:val="0"/>
      <w:marBottom w:val="0"/>
      <w:divBdr>
        <w:top w:val="none" w:sz="0" w:space="0" w:color="auto"/>
        <w:left w:val="none" w:sz="0" w:space="0" w:color="auto"/>
        <w:bottom w:val="none" w:sz="0" w:space="0" w:color="auto"/>
        <w:right w:val="none" w:sz="0" w:space="0" w:color="auto"/>
      </w:divBdr>
    </w:div>
    <w:div w:id="1410543400">
      <w:bodyDiv w:val="1"/>
      <w:marLeft w:val="0"/>
      <w:marRight w:val="0"/>
      <w:marTop w:val="0"/>
      <w:marBottom w:val="0"/>
      <w:divBdr>
        <w:top w:val="none" w:sz="0" w:space="0" w:color="auto"/>
        <w:left w:val="none" w:sz="0" w:space="0" w:color="auto"/>
        <w:bottom w:val="none" w:sz="0" w:space="0" w:color="auto"/>
        <w:right w:val="none" w:sz="0" w:space="0" w:color="auto"/>
      </w:divBdr>
    </w:div>
    <w:div w:id="20237756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7.wmf"/></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y%20SSZ\&#218;koly\1903%20PZS%20v&#253;kon%20a%20funkce\1902%20ZP.dotx" TargetMode="External"/></Relationships>
</file>

<file path=word/theme/theme1.xml><?xml version="1.0" encoding="utf-8"?>
<a:theme xmlns:a="http://schemas.openxmlformats.org/drawingml/2006/main" name="Office Theme">
  <a:themeElements>
    <a:clrScheme name="SZDC Barvy 2017.1">
      <a:dk1>
        <a:sysClr val="windowText" lastClr="000000"/>
      </a:dk1>
      <a:lt1>
        <a:sysClr val="window" lastClr="FFFFFF"/>
      </a:lt1>
      <a:dk2>
        <a:srgbClr val="44546A"/>
      </a:dk2>
      <a:lt2>
        <a:srgbClr val="E7E6E6"/>
      </a:lt2>
      <a:accent1>
        <a:srgbClr val="002B59"/>
      </a:accent1>
      <a:accent2>
        <a:srgbClr val="FF5200"/>
      </a:accent2>
      <a:accent3>
        <a:srgbClr val="00A1E0"/>
      </a:accent3>
      <a:accent4>
        <a:srgbClr val="FAA800"/>
      </a:accent4>
      <a:accent5>
        <a:srgbClr val="70AD47"/>
      </a:accent5>
      <a:accent6>
        <a:srgbClr val="C00000"/>
      </a:accent6>
      <a:hlink>
        <a:srgbClr val="0563C1"/>
      </a:hlink>
      <a:folHlink>
        <a:srgbClr val="954F72"/>
      </a:folHlink>
    </a:clrScheme>
    <a:fontScheme name="SŽDC Verdana">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D68DDC52BD08C74A84BD722897D47355" ma:contentTypeVersion="7" ma:contentTypeDescription="Vytvořit nový dokument" ma:contentTypeScope="" ma:versionID="0091792794118dfa8380e63db8c156dc">
  <xsd:schema xmlns:xsd="http://www.w3.org/2001/XMLSchema" xmlns:p="http://schemas.microsoft.com/office/2006/metadata/properties" xmlns:ns1="http://schemas.microsoft.com/sharepoint/v3" xmlns:ns2="http://schemas.microsoft.com/sharepoint/v3/fields" targetNamespace="http://schemas.microsoft.com/office/2006/metadata/properties" ma:root="true" ma:fieldsID="e50c54431dbdc2c5f53f82dc5678a903" ns1:_="" ns2:_="">
    <xsd:import namespace="http://schemas.microsoft.com/sharepoint/v3"/>
    <xsd:import namespace="http://schemas.microsoft.com/sharepoint/v3/fields"/>
    <xsd:element name="properties">
      <xsd:complexType>
        <xsd:sequence>
          <xsd:element name="documentManagement">
            <xsd:complexType>
              <xsd:all>
                <xsd:element ref="ns1:URL" minOccurs="0"/>
                <xsd:element ref="ns2:_Source" minOccurs="0"/>
                <xsd:element ref="ns2:_RightsManagement" minOccurs="0"/>
                <xsd:element ref="ns2:_Coverage"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URL" ma:index="8" nillable="true" ma:displayName="Adresa URL" ma:internalName="URL">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dms="http://schemas.microsoft.com/office/2006/documentManagement/types" targetNamespace="http://schemas.microsoft.com/sharepoint/v3/fields" elementFormDefault="qualified">
    <xsd:import namespace="http://schemas.microsoft.com/office/2006/documentManagement/types"/>
    <xsd:element name="_Source" ma:index="9" nillable="true" ma:displayName="Zdroj" ma:description="Odkazy na prostředky, z nichž byl tento prostředek odvozen" ma:internalName="_Source">
      <xsd:simpleType>
        <xsd:restriction base="dms:Note"/>
      </xsd:simpleType>
    </xsd:element>
    <xsd:element name="_RightsManagement" ma:index="10" nillable="true" ma:displayName="Správa práv" ma:description="Informace o právech souvisejících s tímto prostředkem" ma:internalName="_RightsManagement">
      <xsd:simpleType>
        <xsd:restriction base="dms:Note"/>
      </xsd:simpleType>
    </xsd:element>
    <xsd:element name="_Coverage" ma:index="11" nillable="true" ma:displayName="Pokrytí" ma:description="Rozsah" ma:internalName="_Coverag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ma:readOnly="true"/>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ma:index="12" ma:displayName="Kategorie"/>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p:properties xmlns:p="http://schemas.microsoft.com/office/2006/metadata/properties" xmlns:xsi="http://www.w3.org/2001/XMLSchema-instance">
  <documentManagement>
    <_Source xmlns="http://schemas.microsoft.com/sharepoint/v3/fields" xsi:nil="true"/>
    <URL xmlns="http://schemas.microsoft.com/sharepoint/v3">
      <Url xsi:nil="true"/>
      <Description xsi:nil="true"/>
    </URL>
    <_Coverage xmlns="http://schemas.microsoft.com/sharepoint/v3/fields" xsi:nil="true"/>
    <_RightsManagement xmlns="http://schemas.microsoft.com/sharepoint/v3/fields"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4A0763-D0B6-4552-B8BA-D8CBFE37E1AF}">
  <ds:schemaRefs>
    <ds:schemaRef ds:uri="http://schemas.microsoft.com/sharepoint/v3/contenttype/forms"/>
  </ds:schemaRefs>
</ds:datastoreItem>
</file>

<file path=customXml/itemProps2.xml><?xml version="1.0" encoding="utf-8"?>
<ds:datastoreItem xmlns:ds="http://schemas.openxmlformats.org/officeDocument/2006/customXml" ds:itemID="{3B945408-3CFB-45E9-ADF4-D32EE4DC699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sharepoint/v3/fields"/>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23874FFB-697D-4803-AC38-F453AB985430}">
  <ds:schemaRefs>
    <ds:schemaRef ds:uri="http://schemas.microsoft.com/office/2006/metadata/properties"/>
    <ds:schemaRef ds:uri="http://schemas.microsoft.com/sharepoint/v3/fields"/>
    <ds:schemaRef ds:uri="http://schemas.microsoft.com/sharepoint/v3"/>
  </ds:schemaRefs>
</ds:datastoreItem>
</file>

<file path=customXml/itemProps4.xml><?xml version="1.0" encoding="utf-8"?>
<ds:datastoreItem xmlns:ds="http://schemas.openxmlformats.org/officeDocument/2006/customXml" ds:itemID="{C00DF377-E807-4E1D-8C7E-572ED740F8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1902 ZP</Template>
  <TotalTime>7</TotalTime>
  <Pages>9</Pages>
  <Words>2995</Words>
  <Characters>17672</Characters>
  <Application>Microsoft Office Word</Application>
  <DocSecurity>0</DocSecurity>
  <Lines>147</Lines>
  <Paragraphs>41</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SŽDC s.o.</Company>
  <LinksUpToDate>false</LinksUpToDate>
  <CharactersWithSpaces>20626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Zunt Zbyněk, Ing.</dc:creator>
  <cp:lastModifiedBy>Kubátová Dana, Ing.</cp:lastModifiedBy>
  <cp:revision>8</cp:revision>
  <cp:lastPrinted>2019-08-15T06:57:00Z</cp:lastPrinted>
  <dcterms:created xsi:type="dcterms:W3CDTF">2021-01-04T07:46:00Z</dcterms:created>
  <dcterms:modified xsi:type="dcterms:W3CDTF">2021-02-05T09:05:00Z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0x010100D68DDC52BD08C74A84BD722897D47355</vt:lpwstr>
  </property>
</Properties>
</file>