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346B6" w14:textId="77777777" w:rsidR="000719BB" w:rsidRDefault="000719BB" w:rsidP="006C2343">
      <w:pPr>
        <w:pStyle w:val="Titul2"/>
      </w:pPr>
    </w:p>
    <w:p w14:paraId="7EDC8CD4" w14:textId="77777777" w:rsidR="00826B7B" w:rsidRDefault="00826B7B" w:rsidP="006C2343">
      <w:pPr>
        <w:pStyle w:val="Titul2"/>
      </w:pPr>
    </w:p>
    <w:p w14:paraId="6E13A39D" w14:textId="77777777" w:rsidR="003254A3" w:rsidRPr="000719BB" w:rsidRDefault="003254A3" w:rsidP="006C2343">
      <w:pPr>
        <w:pStyle w:val="Titul2"/>
      </w:pPr>
    </w:p>
    <w:p w14:paraId="0278AEF5" w14:textId="77777777" w:rsidR="00AD0C7B" w:rsidRDefault="00AD0C7B" w:rsidP="006C2343">
      <w:pPr>
        <w:pStyle w:val="Titul1"/>
      </w:pPr>
      <w:r>
        <w:t>Technická specifikace</w:t>
      </w:r>
    </w:p>
    <w:p w14:paraId="6ADC964A" w14:textId="77777777" w:rsidR="003254A3" w:rsidRDefault="003254A3" w:rsidP="00AD0C7B">
      <w:pPr>
        <w:pStyle w:val="Titul2"/>
      </w:pPr>
    </w:p>
    <w:p w14:paraId="2B7E71F3" w14:textId="77777777" w:rsidR="00AD0C7B" w:rsidRDefault="0069470F" w:rsidP="006C2343">
      <w:pPr>
        <w:pStyle w:val="Titul1"/>
      </w:pPr>
      <w:r>
        <w:t xml:space="preserve">Zvláštní </w:t>
      </w:r>
      <w:r w:rsidR="00AD0C7B">
        <w:t>technické podmínky</w:t>
      </w:r>
    </w:p>
    <w:p w14:paraId="2CE63266" w14:textId="77777777" w:rsidR="00AD0C7B" w:rsidRDefault="00AD0C7B" w:rsidP="00EB46E5">
      <w:pPr>
        <w:pStyle w:val="Titul2"/>
      </w:pPr>
    </w:p>
    <w:p w14:paraId="16283299" w14:textId="77777777" w:rsidR="00EB46E5" w:rsidRPr="00AD7D7F" w:rsidRDefault="00EB46E5" w:rsidP="00AD7D7F">
      <w:pPr>
        <w:pStyle w:val="Titul2"/>
      </w:pPr>
      <w:r w:rsidRPr="00AD7D7F">
        <w:t>Zhotoven</w:t>
      </w:r>
      <w:r w:rsidR="00232000" w:rsidRPr="00AD7D7F">
        <w:t xml:space="preserve">í stavby </w:t>
      </w:r>
    </w:p>
    <w:p w14:paraId="1F29CC42" w14:textId="77777777" w:rsidR="002007BA" w:rsidRDefault="002007BA" w:rsidP="006C2343">
      <w:pPr>
        <w:pStyle w:val="Tituldatum"/>
      </w:pPr>
    </w:p>
    <w:sdt>
      <w:sdtPr>
        <w:rPr>
          <w:rStyle w:val="Nzevakce"/>
        </w:rPr>
        <w:alias w:val="Název akce - VYplnit pole - přenese se do zápatí"/>
        <w:tag w:val="Název akce"/>
        <w:id w:val="1889687308"/>
        <w:placeholder>
          <w:docPart w:val="4EA3286822F54673B9AF15CBE19AB0E8"/>
        </w:placeholder>
        <w:text w:multiLine="1"/>
      </w:sdtPr>
      <w:sdtEndPr>
        <w:rPr>
          <w:rStyle w:val="Nzevakce"/>
        </w:rPr>
      </w:sdtEndPr>
      <w:sdtContent>
        <w:p w14:paraId="218DCE0E" w14:textId="7ABD856A" w:rsidR="00BF54FE" w:rsidRDefault="00BF45D3" w:rsidP="006C2343">
          <w:pPr>
            <w:pStyle w:val="Tituldatum"/>
          </w:pPr>
          <w:r w:rsidRPr="00BF45D3">
            <w:rPr>
              <w:rStyle w:val="Nzevakce"/>
            </w:rPr>
            <w:t>„Zvýšení kapacity trati Týniště n.O. – Častolovice – Solnice, 3.</w:t>
          </w:r>
          <w:r w:rsidR="00A64A66">
            <w:rPr>
              <w:rStyle w:val="Nzevakce"/>
            </w:rPr>
            <w:t xml:space="preserve"> </w:t>
          </w:r>
          <w:r w:rsidRPr="00BF45D3">
            <w:rPr>
              <w:rStyle w:val="Nzevakce"/>
            </w:rPr>
            <w:t>část</w:t>
          </w:r>
          <w:r w:rsidR="00835C1D">
            <w:rPr>
              <w:rStyle w:val="Nzevakce"/>
            </w:rPr>
            <w:t>“</w:t>
          </w:r>
          <w:r w:rsidRPr="00BF45D3">
            <w:rPr>
              <w:rStyle w:val="Nzevakce"/>
            </w:rPr>
            <w:t>, II.</w:t>
          </w:r>
          <w:r w:rsidR="00A64A66">
            <w:rPr>
              <w:rStyle w:val="Nzevakce"/>
            </w:rPr>
            <w:t xml:space="preserve"> </w:t>
          </w:r>
          <w:r w:rsidRPr="00BF45D3">
            <w:rPr>
              <w:rStyle w:val="Nzevakce"/>
            </w:rPr>
            <w:t>etapa</w:t>
          </w:r>
          <w:r w:rsidR="00196215">
            <w:rPr>
              <w:rStyle w:val="Nzevakce"/>
            </w:rPr>
            <w:t xml:space="preserve"> –</w:t>
          </w:r>
          <w:r w:rsidR="00CC73A1" w:rsidRPr="00BF45D3">
            <w:rPr>
              <w:rStyle w:val="Nzevakce"/>
            </w:rPr>
            <w:t>ZABEZPEČOVACÍ ZAŘÍZENÍ</w:t>
          </w:r>
        </w:p>
      </w:sdtContent>
    </w:sdt>
    <w:p w14:paraId="5826ACE7" w14:textId="77777777" w:rsidR="00BF54FE" w:rsidRDefault="00BF54FE" w:rsidP="006C2343">
      <w:pPr>
        <w:pStyle w:val="Tituldatum"/>
      </w:pPr>
    </w:p>
    <w:p w14:paraId="5EC3EE23" w14:textId="77777777" w:rsidR="009226C1" w:rsidRDefault="009226C1" w:rsidP="006C2343">
      <w:pPr>
        <w:pStyle w:val="Tituldatum"/>
      </w:pPr>
    </w:p>
    <w:p w14:paraId="1D9394DA" w14:textId="77777777" w:rsidR="003B111D" w:rsidRDefault="003B111D" w:rsidP="006C2343">
      <w:pPr>
        <w:pStyle w:val="Tituldatum"/>
      </w:pPr>
    </w:p>
    <w:p w14:paraId="41C22465" w14:textId="77777777" w:rsidR="007107DA" w:rsidRDefault="007107DA" w:rsidP="006C2343">
      <w:pPr>
        <w:pStyle w:val="Tituldatum"/>
      </w:pPr>
    </w:p>
    <w:p w14:paraId="4FFB0F2E" w14:textId="77777777" w:rsidR="007107DA" w:rsidRDefault="007107DA" w:rsidP="006C2343">
      <w:pPr>
        <w:pStyle w:val="Tituldatum"/>
      </w:pPr>
    </w:p>
    <w:p w14:paraId="6D824567" w14:textId="77777777" w:rsidR="007107DA" w:rsidRDefault="007107DA" w:rsidP="006C2343">
      <w:pPr>
        <w:pStyle w:val="Tituldatum"/>
      </w:pPr>
    </w:p>
    <w:p w14:paraId="39AD7DA0" w14:textId="3A48090B" w:rsidR="00826B7B" w:rsidRPr="006C2343" w:rsidRDefault="006C2343" w:rsidP="006C2343">
      <w:pPr>
        <w:pStyle w:val="Tituldatum"/>
      </w:pPr>
      <w:r w:rsidRPr="006C2343">
        <w:t xml:space="preserve">Datum vydání: </w:t>
      </w:r>
      <w:r w:rsidRPr="006C2343">
        <w:tab/>
      </w:r>
      <w:r w:rsidR="002D218C">
        <w:t>1</w:t>
      </w:r>
      <w:r w:rsidR="00252CBC">
        <w:t>6</w:t>
      </w:r>
      <w:r w:rsidR="002D218C">
        <w:t xml:space="preserve">. </w:t>
      </w:r>
      <w:r w:rsidR="00BF45D3">
        <w:t>5</w:t>
      </w:r>
      <w:r w:rsidR="002D218C">
        <w:t>. 2026</w:t>
      </w:r>
    </w:p>
    <w:p w14:paraId="4FB92AAE" w14:textId="77777777" w:rsidR="00826B7B" w:rsidRDefault="00826B7B">
      <w:r>
        <w:br w:type="page"/>
      </w:r>
    </w:p>
    <w:p w14:paraId="43A6555A" w14:textId="77777777" w:rsidR="00BD7E91" w:rsidRDefault="00BD7E91" w:rsidP="00714484">
      <w:pPr>
        <w:pStyle w:val="Nadpisbezsl1-1zkl-text"/>
      </w:pPr>
      <w:r>
        <w:lastRenderedPageBreak/>
        <w:t>Obsah</w:t>
      </w:r>
      <w:r w:rsidR="00887F36">
        <w:t xml:space="preserve"> </w:t>
      </w:r>
    </w:p>
    <w:p w14:paraId="5CC686B8" w14:textId="0A64BAF3" w:rsidR="00593B3A" w:rsidRDefault="00BD7E91">
      <w:pPr>
        <w:pStyle w:val="Obsah1"/>
        <w:rPr>
          <w:rFonts w:asciiTheme="minorHAnsi" w:eastAsiaTheme="minorEastAsia" w:hAnsiTheme="minorHAnsi"/>
          <w:b w:val="0"/>
          <w:caps w:val="0"/>
          <w:noProof/>
          <w:spacing w:val="0"/>
          <w:kern w:val="2"/>
          <w:sz w:val="24"/>
          <w:szCs w:val="24"/>
          <w:lang w:eastAsia="cs-CZ"/>
          <w14:ligatures w14:val="standardContextual"/>
        </w:rPr>
      </w:pPr>
      <w:r>
        <w:fldChar w:fldCharType="begin"/>
      </w:r>
      <w:r>
        <w:instrText xml:space="preserve"> TOC \o "1-2" \h \z \u </w:instrText>
      </w:r>
      <w:r>
        <w:fldChar w:fldCharType="separate"/>
      </w:r>
      <w:hyperlink w:anchor="_Toc233015315" w:history="1">
        <w:r w:rsidR="00593B3A" w:rsidRPr="008C5A59">
          <w:rPr>
            <w:rStyle w:val="Hypertextovodkaz"/>
          </w:rPr>
          <w:t>SEZNAM ZKRATEK</w:t>
        </w:r>
        <w:r w:rsidR="00593B3A">
          <w:rPr>
            <w:noProof/>
            <w:webHidden/>
          </w:rPr>
          <w:tab/>
        </w:r>
        <w:r w:rsidR="00593B3A">
          <w:rPr>
            <w:noProof/>
            <w:webHidden/>
          </w:rPr>
          <w:fldChar w:fldCharType="begin"/>
        </w:r>
        <w:r w:rsidR="00593B3A">
          <w:rPr>
            <w:noProof/>
            <w:webHidden/>
          </w:rPr>
          <w:instrText xml:space="preserve"> PAGEREF _Toc233015315 \h </w:instrText>
        </w:r>
        <w:r w:rsidR="00593B3A">
          <w:rPr>
            <w:noProof/>
            <w:webHidden/>
          </w:rPr>
        </w:r>
        <w:r w:rsidR="00593B3A">
          <w:rPr>
            <w:noProof/>
            <w:webHidden/>
          </w:rPr>
          <w:fldChar w:fldCharType="separate"/>
        </w:r>
        <w:r w:rsidR="00593B3A">
          <w:rPr>
            <w:noProof/>
            <w:webHidden/>
          </w:rPr>
          <w:t>2</w:t>
        </w:r>
        <w:r w:rsidR="00593B3A">
          <w:rPr>
            <w:noProof/>
            <w:webHidden/>
          </w:rPr>
          <w:fldChar w:fldCharType="end"/>
        </w:r>
      </w:hyperlink>
    </w:p>
    <w:p w14:paraId="472B38E1" w14:textId="154F52EA" w:rsidR="00593B3A" w:rsidRDefault="00593B3A">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316" w:history="1">
        <w:r w:rsidRPr="008C5A59">
          <w:rPr>
            <w:rStyle w:val="Hypertextovodkaz"/>
          </w:rPr>
          <w:t>1.</w:t>
        </w:r>
        <w:r>
          <w:rPr>
            <w:rFonts w:asciiTheme="minorHAnsi" w:eastAsiaTheme="minorEastAsia" w:hAnsiTheme="minorHAnsi"/>
            <w:b w:val="0"/>
            <w:caps w:val="0"/>
            <w:noProof/>
            <w:spacing w:val="0"/>
            <w:kern w:val="2"/>
            <w:sz w:val="24"/>
            <w:szCs w:val="24"/>
            <w:lang w:eastAsia="cs-CZ"/>
            <w14:ligatures w14:val="standardContextual"/>
          </w:rPr>
          <w:tab/>
        </w:r>
        <w:r w:rsidRPr="008C5A59">
          <w:rPr>
            <w:rStyle w:val="Hypertextovodkaz"/>
          </w:rPr>
          <w:t>SPECIFIKACE PŘEDMĚTU DÍLA</w:t>
        </w:r>
        <w:r>
          <w:rPr>
            <w:noProof/>
            <w:webHidden/>
          </w:rPr>
          <w:tab/>
        </w:r>
        <w:r>
          <w:rPr>
            <w:noProof/>
            <w:webHidden/>
          </w:rPr>
          <w:fldChar w:fldCharType="begin"/>
        </w:r>
        <w:r>
          <w:rPr>
            <w:noProof/>
            <w:webHidden/>
          </w:rPr>
          <w:instrText xml:space="preserve"> PAGEREF _Toc233015316 \h </w:instrText>
        </w:r>
        <w:r>
          <w:rPr>
            <w:noProof/>
            <w:webHidden/>
          </w:rPr>
        </w:r>
        <w:r>
          <w:rPr>
            <w:noProof/>
            <w:webHidden/>
          </w:rPr>
          <w:fldChar w:fldCharType="separate"/>
        </w:r>
        <w:r>
          <w:rPr>
            <w:noProof/>
            <w:webHidden/>
          </w:rPr>
          <w:t>3</w:t>
        </w:r>
        <w:r>
          <w:rPr>
            <w:noProof/>
            <w:webHidden/>
          </w:rPr>
          <w:fldChar w:fldCharType="end"/>
        </w:r>
      </w:hyperlink>
    </w:p>
    <w:p w14:paraId="6031E920" w14:textId="0C62D136"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17" w:history="1">
        <w:r w:rsidRPr="008C5A59">
          <w:rPr>
            <w:rStyle w:val="Hypertextovodkaz"/>
          </w:rPr>
          <w:t>1.1</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Účel a rozsah předmětu Díla</w:t>
        </w:r>
        <w:r>
          <w:rPr>
            <w:noProof/>
            <w:webHidden/>
          </w:rPr>
          <w:tab/>
        </w:r>
        <w:r>
          <w:rPr>
            <w:noProof/>
            <w:webHidden/>
          </w:rPr>
          <w:fldChar w:fldCharType="begin"/>
        </w:r>
        <w:r>
          <w:rPr>
            <w:noProof/>
            <w:webHidden/>
          </w:rPr>
          <w:instrText xml:space="preserve"> PAGEREF _Toc233015317 \h </w:instrText>
        </w:r>
        <w:r>
          <w:rPr>
            <w:noProof/>
            <w:webHidden/>
          </w:rPr>
        </w:r>
        <w:r>
          <w:rPr>
            <w:noProof/>
            <w:webHidden/>
          </w:rPr>
          <w:fldChar w:fldCharType="separate"/>
        </w:r>
        <w:r>
          <w:rPr>
            <w:noProof/>
            <w:webHidden/>
          </w:rPr>
          <w:t>3</w:t>
        </w:r>
        <w:r>
          <w:rPr>
            <w:noProof/>
            <w:webHidden/>
          </w:rPr>
          <w:fldChar w:fldCharType="end"/>
        </w:r>
      </w:hyperlink>
    </w:p>
    <w:p w14:paraId="75C96536" w14:textId="2718C612"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18" w:history="1">
        <w:r w:rsidRPr="008C5A59">
          <w:rPr>
            <w:rStyle w:val="Hypertextovodkaz"/>
          </w:rPr>
          <w:t>1.2</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Umístění stavby</w:t>
        </w:r>
        <w:r>
          <w:rPr>
            <w:noProof/>
            <w:webHidden/>
          </w:rPr>
          <w:tab/>
        </w:r>
        <w:r>
          <w:rPr>
            <w:noProof/>
            <w:webHidden/>
          </w:rPr>
          <w:fldChar w:fldCharType="begin"/>
        </w:r>
        <w:r>
          <w:rPr>
            <w:noProof/>
            <w:webHidden/>
          </w:rPr>
          <w:instrText xml:space="preserve"> PAGEREF _Toc233015318 \h </w:instrText>
        </w:r>
        <w:r>
          <w:rPr>
            <w:noProof/>
            <w:webHidden/>
          </w:rPr>
        </w:r>
        <w:r>
          <w:rPr>
            <w:noProof/>
            <w:webHidden/>
          </w:rPr>
          <w:fldChar w:fldCharType="separate"/>
        </w:r>
        <w:r>
          <w:rPr>
            <w:noProof/>
            <w:webHidden/>
          </w:rPr>
          <w:t>3</w:t>
        </w:r>
        <w:r>
          <w:rPr>
            <w:noProof/>
            <w:webHidden/>
          </w:rPr>
          <w:fldChar w:fldCharType="end"/>
        </w:r>
      </w:hyperlink>
    </w:p>
    <w:p w14:paraId="4A3CBABC" w14:textId="72143079" w:rsidR="00593B3A" w:rsidRDefault="00593B3A">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319" w:history="1">
        <w:r w:rsidRPr="008C5A59">
          <w:rPr>
            <w:rStyle w:val="Hypertextovodkaz"/>
          </w:rPr>
          <w:t>2.</w:t>
        </w:r>
        <w:r>
          <w:rPr>
            <w:rFonts w:asciiTheme="minorHAnsi" w:eastAsiaTheme="minorEastAsia" w:hAnsiTheme="minorHAnsi"/>
            <w:b w:val="0"/>
            <w:caps w:val="0"/>
            <w:noProof/>
            <w:spacing w:val="0"/>
            <w:kern w:val="2"/>
            <w:sz w:val="24"/>
            <w:szCs w:val="24"/>
            <w:lang w:eastAsia="cs-CZ"/>
            <w14:ligatures w14:val="standardContextual"/>
          </w:rPr>
          <w:tab/>
        </w:r>
        <w:r w:rsidRPr="008C5A59">
          <w:rPr>
            <w:rStyle w:val="Hypertextovodkaz"/>
          </w:rPr>
          <w:t>PŘEHLED VÝCHOZÍCH PODKLADŮ</w:t>
        </w:r>
        <w:r>
          <w:rPr>
            <w:noProof/>
            <w:webHidden/>
          </w:rPr>
          <w:tab/>
        </w:r>
        <w:r>
          <w:rPr>
            <w:noProof/>
            <w:webHidden/>
          </w:rPr>
          <w:fldChar w:fldCharType="begin"/>
        </w:r>
        <w:r>
          <w:rPr>
            <w:noProof/>
            <w:webHidden/>
          </w:rPr>
          <w:instrText xml:space="preserve"> PAGEREF _Toc233015319 \h </w:instrText>
        </w:r>
        <w:r>
          <w:rPr>
            <w:noProof/>
            <w:webHidden/>
          </w:rPr>
        </w:r>
        <w:r>
          <w:rPr>
            <w:noProof/>
            <w:webHidden/>
          </w:rPr>
          <w:fldChar w:fldCharType="separate"/>
        </w:r>
        <w:r>
          <w:rPr>
            <w:noProof/>
            <w:webHidden/>
          </w:rPr>
          <w:t>4</w:t>
        </w:r>
        <w:r>
          <w:rPr>
            <w:noProof/>
            <w:webHidden/>
          </w:rPr>
          <w:fldChar w:fldCharType="end"/>
        </w:r>
      </w:hyperlink>
    </w:p>
    <w:p w14:paraId="16D48A5A" w14:textId="5B061FAE"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20" w:history="1">
        <w:r w:rsidRPr="008C5A59">
          <w:rPr>
            <w:rStyle w:val="Hypertextovodkaz"/>
          </w:rPr>
          <w:t>2.1</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Projektová dokumentace</w:t>
        </w:r>
        <w:r>
          <w:rPr>
            <w:noProof/>
            <w:webHidden/>
          </w:rPr>
          <w:tab/>
        </w:r>
        <w:r>
          <w:rPr>
            <w:noProof/>
            <w:webHidden/>
          </w:rPr>
          <w:fldChar w:fldCharType="begin"/>
        </w:r>
        <w:r>
          <w:rPr>
            <w:noProof/>
            <w:webHidden/>
          </w:rPr>
          <w:instrText xml:space="preserve"> PAGEREF _Toc233015320 \h </w:instrText>
        </w:r>
        <w:r>
          <w:rPr>
            <w:noProof/>
            <w:webHidden/>
          </w:rPr>
        </w:r>
        <w:r>
          <w:rPr>
            <w:noProof/>
            <w:webHidden/>
          </w:rPr>
          <w:fldChar w:fldCharType="separate"/>
        </w:r>
        <w:r>
          <w:rPr>
            <w:noProof/>
            <w:webHidden/>
          </w:rPr>
          <w:t>4</w:t>
        </w:r>
        <w:r>
          <w:rPr>
            <w:noProof/>
            <w:webHidden/>
          </w:rPr>
          <w:fldChar w:fldCharType="end"/>
        </w:r>
      </w:hyperlink>
    </w:p>
    <w:p w14:paraId="72CC602E" w14:textId="5CCA57A0"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21" w:history="1">
        <w:r w:rsidRPr="008C5A59">
          <w:rPr>
            <w:rStyle w:val="Hypertextovodkaz"/>
          </w:rPr>
          <w:t>2.2</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Související dokumentace</w:t>
        </w:r>
        <w:r>
          <w:rPr>
            <w:noProof/>
            <w:webHidden/>
          </w:rPr>
          <w:tab/>
        </w:r>
        <w:r>
          <w:rPr>
            <w:noProof/>
            <w:webHidden/>
          </w:rPr>
          <w:fldChar w:fldCharType="begin"/>
        </w:r>
        <w:r>
          <w:rPr>
            <w:noProof/>
            <w:webHidden/>
          </w:rPr>
          <w:instrText xml:space="preserve"> PAGEREF _Toc233015321 \h </w:instrText>
        </w:r>
        <w:r>
          <w:rPr>
            <w:noProof/>
            <w:webHidden/>
          </w:rPr>
        </w:r>
        <w:r>
          <w:rPr>
            <w:noProof/>
            <w:webHidden/>
          </w:rPr>
          <w:fldChar w:fldCharType="separate"/>
        </w:r>
        <w:r>
          <w:rPr>
            <w:noProof/>
            <w:webHidden/>
          </w:rPr>
          <w:t>4</w:t>
        </w:r>
        <w:r>
          <w:rPr>
            <w:noProof/>
            <w:webHidden/>
          </w:rPr>
          <w:fldChar w:fldCharType="end"/>
        </w:r>
      </w:hyperlink>
    </w:p>
    <w:p w14:paraId="2592BB79" w14:textId="18DD7ECA" w:rsidR="00593B3A" w:rsidRDefault="00593B3A">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322" w:history="1">
        <w:r w:rsidRPr="008C5A59">
          <w:rPr>
            <w:rStyle w:val="Hypertextovodkaz"/>
          </w:rPr>
          <w:t>3.</w:t>
        </w:r>
        <w:r>
          <w:rPr>
            <w:rFonts w:asciiTheme="minorHAnsi" w:eastAsiaTheme="minorEastAsia" w:hAnsiTheme="minorHAnsi"/>
            <w:b w:val="0"/>
            <w:caps w:val="0"/>
            <w:noProof/>
            <w:spacing w:val="0"/>
            <w:kern w:val="2"/>
            <w:sz w:val="24"/>
            <w:szCs w:val="24"/>
            <w:lang w:eastAsia="cs-CZ"/>
            <w14:ligatures w14:val="standardContextual"/>
          </w:rPr>
          <w:tab/>
        </w:r>
        <w:r w:rsidRPr="008C5A59">
          <w:rPr>
            <w:rStyle w:val="Hypertextovodkaz"/>
          </w:rPr>
          <w:t>KOORDINACE S JINÝMI STAVBAMI</w:t>
        </w:r>
        <w:r>
          <w:rPr>
            <w:noProof/>
            <w:webHidden/>
          </w:rPr>
          <w:tab/>
        </w:r>
        <w:r>
          <w:rPr>
            <w:noProof/>
            <w:webHidden/>
          </w:rPr>
          <w:fldChar w:fldCharType="begin"/>
        </w:r>
        <w:r>
          <w:rPr>
            <w:noProof/>
            <w:webHidden/>
          </w:rPr>
          <w:instrText xml:space="preserve"> PAGEREF _Toc233015322 \h </w:instrText>
        </w:r>
        <w:r>
          <w:rPr>
            <w:noProof/>
            <w:webHidden/>
          </w:rPr>
        </w:r>
        <w:r>
          <w:rPr>
            <w:noProof/>
            <w:webHidden/>
          </w:rPr>
          <w:fldChar w:fldCharType="separate"/>
        </w:r>
        <w:r>
          <w:rPr>
            <w:noProof/>
            <w:webHidden/>
          </w:rPr>
          <w:t>4</w:t>
        </w:r>
        <w:r>
          <w:rPr>
            <w:noProof/>
            <w:webHidden/>
          </w:rPr>
          <w:fldChar w:fldCharType="end"/>
        </w:r>
      </w:hyperlink>
    </w:p>
    <w:p w14:paraId="092EE70E" w14:textId="681D7460" w:rsidR="00593B3A" w:rsidRDefault="00593B3A">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323" w:history="1">
        <w:r w:rsidRPr="008C5A59">
          <w:rPr>
            <w:rStyle w:val="Hypertextovodkaz"/>
          </w:rPr>
          <w:t>4.</w:t>
        </w:r>
        <w:r>
          <w:rPr>
            <w:rFonts w:asciiTheme="minorHAnsi" w:eastAsiaTheme="minorEastAsia" w:hAnsiTheme="minorHAnsi"/>
            <w:b w:val="0"/>
            <w:caps w:val="0"/>
            <w:noProof/>
            <w:spacing w:val="0"/>
            <w:kern w:val="2"/>
            <w:sz w:val="24"/>
            <w:szCs w:val="24"/>
            <w:lang w:eastAsia="cs-CZ"/>
            <w14:ligatures w14:val="standardContextual"/>
          </w:rPr>
          <w:tab/>
        </w:r>
        <w:r w:rsidRPr="008C5A59">
          <w:rPr>
            <w:rStyle w:val="Hypertextovodkaz"/>
          </w:rPr>
          <w:t>POŽADAVKY NA TECHNICKÉ ŘEŠENÍ A PROVEDENÍ DÍLA</w:t>
        </w:r>
        <w:r>
          <w:rPr>
            <w:noProof/>
            <w:webHidden/>
          </w:rPr>
          <w:tab/>
        </w:r>
        <w:r>
          <w:rPr>
            <w:noProof/>
            <w:webHidden/>
          </w:rPr>
          <w:fldChar w:fldCharType="begin"/>
        </w:r>
        <w:r>
          <w:rPr>
            <w:noProof/>
            <w:webHidden/>
          </w:rPr>
          <w:instrText xml:space="preserve"> PAGEREF _Toc233015323 \h </w:instrText>
        </w:r>
        <w:r>
          <w:rPr>
            <w:noProof/>
            <w:webHidden/>
          </w:rPr>
        </w:r>
        <w:r>
          <w:rPr>
            <w:noProof/>
            <w:webHidden/>
          </w:rPr>
          <w:fldChar w:fldCharType="separate"/>
        </w:r>
        <w:r>
          <w:rPr>
            <w:noProof/>
            <w:webHidden/>
          </w:rPr>
          <w:t>5</w:t>
        </w:r>
        <w:r>
          <w:rPr>
            <w:noProof/>
            <w:webHidden/>
          </w:rPr>
          <w:fldChar w:fldCharType="end"/>
        </w:r>
      </w:hyperlink>
    </w:p>
    <w:p w14:paraId="6762AC3F" w14:textId="0E423E66"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24" w:history="1">
        <w:r w:rsidRPr="008C5A59">
          <w:rPr>
            <w:rStyle w:val="Hypertextovodkaz"/>
          </w:rPr>
          <w:t>4.1</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Všeobecně</w:t>
        </w:r>
        <w:r>
          <w:rPr>
            <w:noProof/>
            <w:webHidden/>
          </w:rPr>
          <w:tab/>
        </w:r>
        <w:r>
          <w:rPr>
            <w:noProof/>
            <w:webHidden/>
          </w:rPr>
          <w:fldChar w:fldCharType="begin"/>
        </w:r>
        <w:r>
          <w:rPr>
            <w:noProof/>
            <w:webHidden/>
          </w:rPr>
          <w:instrText xml:space="preserve"> PAGEREF _Toc233015324 \h </w:instrText>
        </w:r>
        <w:r>
          <w:rPr>
            <w:noProof/>
            <w:webHidden/>
          </w:rPr>
        </w:r>
        <w:r>
          <w:rPr>
            <w:noProof/>
            <w:webHidden/>
          </w:rPr>
          <w:fldChar w:fldCharType="separate"/>
        </w:r>
        <w:r>
          <w:rPr>
            <w:noProof/>
            <w:webHidden/>
          </w:rPr>
          <w:t>5</w:t>
        </w:r>
        <w:r>
          <w:rPr>
            <w:noProof/>
            <w:webHidden/>
          </w:rPr>
          <w:fldChar w:fldCharType="end"/>
        </w:r>
      </w:hyperlink>
    </w:p>
    <w:p w14:paraId="4F76D483" w14:textId="77A78B23"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25" w:history="1">
        <w:r w:rsidRPr="008C5A59">
          <w:rPr>
            <w:rStyle w:val="Hypertextovodkaz"/>
          </w:rPr>
          <w:t>4.2</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Zeměměřická činnost zhotovitele</w:t>
        </w:r>
        <w:r>
          <w:rPr>
            <w:noProof/>
            <w:webHidden/>
          </w:rPr>
          <w:tab/>
        </w:r>
        <w:r>
          <w:rPr>
            <w:noProof/>
            <w:webHidden/>
          </w:rPr>
          <w:fldChar w:fldCharType="begin"/>
        </w:r>
        <w:r>
          <w:rPr>
            <w:noProof/>
            <w:webHidden/>
          </w:rPr>
          <w:instrText xml:space="preserve"> PAGEREF _Toc233015325 \h </w:instrText>
        </w:r>
        <w:r>
          <w:rPr>
            <w:noProof/>
            <w:webHidden/>
          </w:rPr>
        </w:r>
        <w:r>
          <w:rPr>
            <w:noProof/>
            <w:webHidden/>
          </w:rPr>
          <w:fldChar w:fldCharType="separate"/>
        </w:r>
        <w:r>
          <w:rPr>
            <w:noProof/>
            <w:webHidden/>
          </w:rPr>
          <w:t>9</w:t>
        </w:r>
        <w:r>
          <w:rPr>
            <w:noProof/>
            <w:webHidden/>
          </w:rPr>
          <w:fldChar w:fldCharType="end"/>
        </w:r>
      </w:hyperlink>
    </w:p>
    <w:p w14:paraId="1CC38773" w14:textId="7B9ABB4B"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26" w:history="1">
        <w:r w:rsidRPr="008C5A59">
          <w:rPr>
            <w:rStyle w:val="Hypertextovodkaz"/>
          </w:rPr>
          <w:t>4.3</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Doklady předkládané zhotovitelem</w:t>
        </w:r>
        <w:r>
          <w:rPr>
            <w:noProof/>
            <w:webHidden/>
          </w:rPr>
          <w:tab/>
        </w:r>
        <w:r>
          <w:rPr>
            <w:noProof/>
            <w:webHidden/>
          </w:rPr>
          <w:fldChar w:fldCharType="begin"/>
        </w:r>
        <w:r>
          <w:rPr>
            <w:noProof/>
            <w:webHidden/>
          </w:rPr>
          <w:instrText xml:space="preserve"> PAGEREF _Toc233015326 \h </w:instrText>
        </w:r>
        <w:r>
          <w:rPr>
            <w:noProof/>
            <w:webHidden/>
          </w:rPr>
        </w:r>
        <w:r>
          <w:rPr>
            <w:noProof/>
            <w:webHidden/>
          </w:rPr>
          <w:fldChar w:fldCharType="separate"/>
        </w:r>
        <w:r>
          <w:rPr>
            <w:noProof/>
            <w:webHidden/>
          </w:rPr>
          <w:t>10</w:t>
        </w:r>
        <w:r>
          <w:rPr>
            <w:noProof/>
            <w:webHidden/>
          </w:rPr>
          <w:fldChar w:fldCharType="end"/>
        </w:r>
      </w:hyperlink>
    </w:p>
    <w:p w14:paraId="143002CC" w14:textId="5B017874"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27" w:history="1">
        <w:r w:rsidRPr="008C5A59">
          <w:rPr>
            <w:rStyle w:val="Hypertextovodkaz"/>
          </w:rPr>
          <w:t>4.4</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Dokumentace zhotovitele pro stavbu</w:t>
        </w:r>
        <w:r>
          <w:rPr>
            <w:noProof/>
            <w:webHidden/>
          </w:rPr>
          <w:tab/>
        </w:r>
        <w:r>
          <w:rPr>
            <w:noProof/>
            <w:webHidden/>
          </w:rPr>
          <w:fldChar w:fldCharType="begin"/>
        </w:r>
        <w:r>
          <w:rPr>
            <w:noProof/>
            <w:webHidden/>
          </w:rPr>
          <w:instrText xml:space="preserve"> PAGEREF _Toc233015327 \h </w:instrText>
        </w:r>
        <w:r>
          <w:rPr>
            <w:noProof/>
            <w:webHidden/>
          </w:rPr>
        </w:r>
        <w:r>
          <w:rPr>
            <w:noProof/>
            <w:webHidden/>
          </w:rPr>
          <w:fldChar w:fldCharType="separate"/>
        </w:r>
        <w:r>
          <w:rPr>
            <w:noProof/>
            <w:webHidden/>
          </w:rPr>
          <w:t>10</w:t>
        </w:r>
        <w:r>
          <w:rPr>
            <w:noProof/>
            <w:webHidden/>
          </w:rPr>
          <w:fldChar w:fldCharType="end"/>
        </w:r>
      </w:hyperlink>
    </w:p>
    <w:p w14:paraId="10E8128C" w14:textId="03A39660"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28" w:history="1">
        <w:r w:rsidRPr="008C5A59">
          <w:rPr>
            <w:rStyle w:val="Hypertextovodkaz"/>
          </w:rPr>
          <w:t>4.5</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Dokumentace skutečného provedení stavby</w:t>
        </w:r>
        <w:r>
          <w:rPr>
            <w:noProof/>
            <w:webHidden/>
          </w:rPr>
          <w:tab/>
        </w:r>
        <w:r>
          <w:rPr>
            <w:noProof/>
            <w:webHidden/>
          </w:rPr>
          <w:fldChar w:fldCharType="begin"/>
        </w:r>
        <w:r>
          <w:rPr>
            <w:noProof/>
            <w:webHidden/>
          </w:rPr>
          <w:instrText xml:space="preserve"> PAGEREF _Toc233015328 \h </w:instrText>
        </w:r>
        <w:r>
          <w:rPr>
            <w:noProof/>
            <w:webHidden/>
          </w:rPr>
        </w:r>
        <w:r>
          <w:rPr>
            <w:noProof/>
            <w:webHidden/>
          </w:rPr>
          <w:fldChar w:fldCharType="separate"/>
        </w:r>
        <w:r>
          <w:rPr>
            <w:noProof/>
            <w:webHidden/>
          </w:rPr>
          <w:t>10</w:t>
        </w:r>
        <w:r>
          <w:rPr>
            <w:noProof/>
            <w:webHidden/>
          </w:rPr>
          <w:fldChar w:fldCharType="end"/>
        </w:r>
      </w:hyperlink>
    </w:p>
    <w:p w14:paraId="321C2E72" w14:textId="06CB36B2"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29" w:history="1">
        <w:r w:rsidRPr="008C5A59">
          <w:rPr>
            <w:rStyle w:val="Hypertextovodkaz"/>
          </w:rPr>
          <w:t>4.6</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Zabezpečovací zařízení</w:t>
        </w:r>
        <w:r>
          <w:rPr>
            <w:noProof/>
            <w:webHidden/>
          </w:rPr>
          <w:tab/>
        </w:r>
        <w:r>
          <w:rPr>
            <w:noProof/>
            <w:webHidden/>
          </w:rPr>
          <w:fldChar w:fldCharType="begin"/>
        </w:r>
        <w:r>
          <w:rPr>
            <w:noProof/>
            <w:webHidden/>
          </w:rPr>
          <w:instrText xml:space="preserve"> PAGEREF _Toc233015329 \h </w:instrText>
        </w:r>
        <w:r>
          <w:rPr>
            <w:noProof/>
            <w:webHidden/>
          </w:rPr>
        </w:r>
        <w:r>
          <w:rPr>
            <w:noProof/>
            <w:webHidden/>
          </w:rPr>
          <w:fldChar w:fldCharType="separate"/>
        </w:r>
        <w:r>
          <w:rPr>
            <w:noProof/>
            <w:webHidden/>
          </w:rPr>
          <w:t>11</w:t>
        </w:r>
        <w:r>
          <w:rPr>
            <w:noProof/>
            <w:webHidden/>
          </w:rPr>
          <w:fldChar w:fldCharType="end"/>
        </w:r>
      </w:hyperlink>
    </w:p>
    <w:p w14:paraId="7E2E9DFB" w14:textId="770B7CBF"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30" w:history="1">
        <w:r w:rsidRPr="008C5A59">
          <w:rPr>
            <w:rStyle w:val="Hypertextovodkaz"/>
          </w:rPr>
          <w:t>4.7</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Sdělovací zařízení</w:t>
        </w:r>
        <w:r>
          <w:rPr>
            <w:noProof/>
            <w:webHidden/>
          </w:rPr>
          <w:tab/>
        </w:r>
        <w:r>
          <w:rPr>
            <w:noProof/>
            <w:webHidden/>
          </w:rPr>
          <w:fldChar w:fldCharType="begin"/>
        </w:r>
        <w:r>
          <w:rPr>
            <w:noProof/>
            <w:webHidden/>
          </w:rPr>
          <w:instrText xml:space="preserve"> PAGEREF _Toc233015330 \h </w:instrText>
        </w:r>
        <w:r>
          <w:rPr>
            <w:noProof/>
            <w:webHidden/>
          </w:rPr>
        </w:r>
        <w:r>
          <w:rPr>
            <w:noProof/>
            <w:webHidden/>
          </w:rPr>
          <w:fldChar w:fldCharType="separate"/>
        </w:r>
        <w:r>
          <w:rPr>
            <w:noProof/>
            <w:webHidden/>
          </w:rPr>
          <w:t>11</w:t>
        </w:r>
        <w:r>
          <w:rPr>
            <w:noProof/>
            <w:webHidden/>
          </w:rPr>
          <w:fldChar w:fldCharType="end"/>
        </w:r>
      </w:hyperlink>
    </w:p>
    <w:p w14:paraId="5D6FACD4" w14:textId="1D5B5261"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31" w:history="1">
        <w:r w:rsidRPr="008C5A59">
          <w:rPr>
            <w:rStyle w:val="Hypertextovodkaz"/>
          </w:rPr>
          <w:t>4.8</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Kabelovody, kolektory</w:t>
        </w:r>
        <w:r>
          <w:rPr>
            <w:noProof/>
            <w:webHidden/>
          </w:rPr>
          <w:tab/>
        </w:r>
        <w:r>
          <w:rPr>
            <w:noProof/>
            <w:webHidden/>
          </w:rPr>
          <w:fldChar w:fldCharType="begin"/>
        </w:r>
        <w:r>
          <w:rPr>
            <w:noProof/>
            <w:webHidden/>
          </w:rPr>
          <w:instrText xml:space="preserve"> PAGEREF _Toc233015331 \h </w:instrText>
        </w:r>
        <w:r>
          <w:rPr>
            <w:noProof/>
            <w:webHidden/>
          </w:rPr>
        </w:r>
        <w:r>
          <w:rPr>
            <w:noProof/>
            <w:webHidden/>
          </w:rPr>
          <w:fldChar w:fldCharType="separate"/>
        </w:r>
        <w:r>
          <w:rPr>
            <w:noProof/>
            <w:webHidden/>
          </w:rPr>
          <w:t>11</w:t>
        </w:r>
        <w:r>
          <w:rPr>
            <w:noProof/>
            <w:webHidden/>
          </w:rPr>
          <w:fldChar w:fldCharType="end"/>
        </w:r>
      </w:hyperlink>
    </w:p>
    <w:p w14:paraId="20462A98" w14:textId="29E1163A"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32" w:history="1">
        <w:r w:rsidRPr="008C5A59">
          <w:rPr>
            <w:rStyle w:val="Hypertextovodkaz"/>
          </w:rPr>
          <w:t>4.9</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Životní prostředí</w:t>
        </w:r>
        <w:r>
          <w:rPr>
            <w:noProof/>
            <w:webHidden/>
          </w:rPr>
          <w:tab/>
        </w:r>
        <w:r>
          <w:rPr>
            <w:noProof/>
            <w:webHidden/>
          </w:rPr>
          <w:fldChar w:fldCharType="begin"/>
        </w:r>
        <w:r>
          <w:rPr>
            <w:noProof/>
            <w:webHidden/>
          </w:rPr>
          <w:instrText xml:space="preserve"> PAGEREF _Toc233015332 \h </w:instrText>
        </w:r>
        <w:r>
          <w:rPr>
            <w:noProof/>
            <w:webHidden/>
          </w:rPr>
        </w:r>
        <w:r>
          <w:rPr>
            <w:noProof/>
            <w:webHidden/>
          </w:rPr>
          <w:fldChar w:fldCharType="separate"/>
        </w:r>
        <w:r>
          <w:rPr>
            <w:noProof/>
            <w:webHidden/>
          </w:rPr>
          <w:t>11</w:t>
        </w:r>
        <w:r>
          <w:rPr>
            <w:noProof/>
            <w:webHidden/>
          </w:rPr>
          <w:fldChar w:fldCharType="end"/>
        </w:r>
      </w:hyperlink>
    </w:p>
    <w:p w14:paraId="3EDCBA13" w14:textId="18D3F9BB" w:rsidR="00593B3A" w:rsidRDefault="00593B3A">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333" w:history="1">
        <w:r w:rsidRPr="008C5A59">
          <w:rPr>
            <w:rStyle w:val="Hypertextovodkaz"/>
          </w:rPr>
          <w:t>5.</w:t>
        </w:r>
        <w:r>
          <w:rPr>
            <w:rFonts w:asciiTheme="minorHAnsi" w:eastAsiaTheme="minorEastAsia" w:hAnsiTheme="minorHAnsi"/>
            <w:b w:val="0"/>
            <w:caps w:val="0"/>
            <w:noProof/>
            <w:spacing w:val="0"/>
            <w:kern w:val="2"/>
            <w:sz w:val="24"/>
            <w:szCs w:val="24"/>
            <w:lang w:eastAsia="cs-CZ"/>
            <w14:ligatures w14:val="standardContextual"/>
          </w:rPr>
          <w:tab/>
        </w:r>
        <w:r w:rsidRPr="008C5A59">
          <w:rPr>
            <w:rStyle w:val="Hypertextovodkaz"/>
          </w:rPr>
          <w:t>ORGANIZACE VÝSTAVBY, VÝLUKY a KOORDINACE PRACÍ</w:t>
        </w:r>
        <w:r>
          <w:rPr>
            <w:noProof/>
            <w:webHidden/>
          </w:rPr>
          <w:tab/>
        </w:r>
        <w:r>
          <w:rPr>
            <w:noProof/>
            <w:webHidden/>
          </w:rPr>
          <w:fldChar w:fldCharType="begin"/>
        </w:r>
        <w:r>
          <w:rPr>
            <w:noProof/>
            <w:webHidden/>
          </w:rPr>
          <w:instrText xml:space="preserve"> PAGEREF _Toc233015333 \h </w:instrText>
        </w:r>
        <w:r>
          <w:rPr>
            <w:noProof/>
            <w:webHidden/>
          </w:rPr>
        </w:r>
        <w:r>
          <w:rPr>
            <w:noProof/>
            <w:webHidden/>
          </w:rPr>
          <w:fldChar w:fldCharType="separate"/>
        </w:r>
        <w:r>
          <w:rPr>
            <w:noProof/>
            <w:webHidden/>
          </w:rPr>
          <w:t>12</w:t>
        </w:r>
        <w:r>
          <w:rPr>
            <w:noProof/>
            <w:webHidden/>
          </w:rPr>
          <w:fldChar w:fldCharType="end"/>
        </w:r>
      </w:hyperlink>
    </w:p>
    <w:p w14:paraId="34DB2EDD" w14:textId="4AA98C68"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34" w:history="1">
        <w:r w:rsidRPr="008C5A59">
          <w:rPr>
            <w:rStyle w:val="Hypertextovodkaz"/>
          </w:rPr>
          <w:t>5.1</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Harmonogram a Koordinovaný harmonogram</w:t>
        </w:r>
        <w:r>
          <w:rPr>
            <w:noProof/>
            <w:webHidden/>
          </w:rPr>
          <w:tab/>
        </w:r>
        <w:r>
          <w:rPr>
            <w:noProof/>
            <w:webHidden/>
          </w:rPr>
          <w:fldChar w:fldCharType="begin"/>
        </w:r>
        <w:r>
          <w:rPr>
            <w:noProof/>
            <w:webHidden/>
          </w:rPr>
          <w:instrText xml:space="preserve"> PAGEREF _Toc233015334 \h </w:instrText>
        </w:r>
        <w:r>
          <w:rPr>
            <w:noProof/>
            <w:webHidden/>
          </w:rPr>
        </w:r>
        <w:r>
          <w:rPr>
            <w:noProof/>
            <w:webHidden/>
          </w:rPr>
          <w:fldChar w:fldCharType="separate"/>
        </w:r>
        <w:r>
          <w:rPr>
            <w:noProof/>
            <w:webHidden/>
          </w:rPr>
          <w:t>12</w:t>
        </w:r>
        <w:r>
          <w:rPr>
            <w:noProof/>
            <w:webHidden/>
          </w:rPr>
          <w:fldChar w:fldCharType="end"/>
        </w:r>
      </w:hyperlink>
    </w:p>
    <w:p w14:paraId="57A1A475" w14:textId="6F8FE059"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35" w:history="1">
        <w:r w:rsidRPr="008C5A59">
          <w:rPr>
            <w:rStyle w:val="Hypertextovodkaz"/>
          </w:rPr>
          <w:t>5.2</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Přístup na Staveniště</w:t>
        </w:r>
        <w:r>
          <w:rPr>
            <w:noProof/>
            <w:webHidden/>
          </w:rPr>
          <w:tab/>
        </w:r>
        <w:r>
          <w:rPr>
            <w:noProof/>
            <w:webHidden/>
          </w:rPr>
          <w:fldChar w:fldCharType="begin"/>
        </w:r>
        <w:r>
          <w:rPr>
            <w:noProof/>
            <w:webHidden/>
          </w:rPr>
          <w:instrText xml:space="preserve"> PAGEREF _Toc233015335 \h </w:instrText>
        </w:r>
        <w:r>
          <w:rPr>
            <w:noProof/>
            <w:webHidden/>
          </w:rPr>
        </w:r>
        <w:r>
          <w:rPr>
            <w:noProof/>
            <w:webHidden/>
          </w:rPr>
          <w:fldChar w:fldCharType="separate"/>
        </w:r>
        <w:r>
          <w:rPr>
            <w:noProof/>
            <w:webHidden/>
          </w:rPr>
          <w:t>13</w:t>
        </w:r>
        <w:r>
          <w:rPr>
            <w:noProof/>
            <w:webHidden/>
          </w:rPr>
          <w:fldChar w:fldCharType="end"/>
        </w:r>
      </w:hyperlink>
    </w:p>
    <w:p w14:paraId="6F2F03FA" w14:textId="4CE75647"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36" w:history="1">
        <w:r w:rsidRPr="008C5A59">
          <w:rPr>
            <w:rStyle w:val="Hypertextovodkaz"/>
          </w:rPr>
          <w:t>5.3</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Organizace výlukových činností</w:t>
        </w:r>
        <w:r>
          <w:rPr>
            <w:noProof/>
            <w:webHidden/>
          </w:rPr>
          <w:tab/>
        </w:r>
        <w:r>
          <w:rPr>
            <w:noProof/>
            <w:webHidden/>
          </w:rPr>
          <w:fldChar w:fldCharType="begin"/>
        </w:r>
        <w:r>
          <w:rPr>
            <w:noProof/>
            <w:webHidden/>
          </w:rPr>
          <w:instrText xml:space="preserve"> PAGEREF _Toc233015336 \h </w:instrText>
        </w:r>
        <w:r>
          <w:rPr>
            <w:noProof/>
            <w:webHidden/>
          </w:rPr>
        </w:r>
        <w:r>
          <w:rPr>
            <w:noProof/>
            <w:webHidden/>
          </w:rPr>
          <w:fldChar w:fldCharType="separate"/>
        </w:r>
        <w:r>
          <w:rPr>
            <w:noProof/>
            <w:webHidden/>
          </w:rPr>
          <w:t>14</w:t>
        </w:r>
        <w:r>
          <w:rPr>
            <w:noProof/>
            <w:webHidden/>
          </w:rPr>
          <w:fldChar w:fldCharType="end"/>
        </w:r>
      </w:hyperlink>
    </w:p>
    <w:p w14:paraId="79B8881A" w14:textId="457E85F9"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37" w:history="1">
        <w:r w:rsidRPr="008C5A59">
          <w:rPr>
            <w:rStyle w:val="Hypertextovodkaz"/>
          </w:rPr>
          <w:t>5.4</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Organizace výstavby</w:t>
        </w:r>
        <w:r>
          <w:rPr>
            <w:noProof/>
            <w:webHidden/>
          </w:rPr>
          <w:tab/>
        </w:r>
        <w:r>
          <w:rPr>
            <w:noProof/>
            <w:webHidden/>
          </w:rPr>
          <w:fldChar w:fldCharType="begin"/>
        </w:r>
        <w:r>
          <w:rPr>
            <w:noProof/>
            <w:webHidden/>
          </w:rPr>
          <w:instrText xml:space="preserve"> PAGEREF _Toc233015337 \h </w:instrText>
        </w:r>
        <w:r>
          <w:rPr>
            <w:noProof/>
            <w:webHidden/>
          </w:rPr>
        </w:r>
        <w:r>
          <w:rPr>
            <w:noProof/>
            <w:webHidden/>
          </w:rPr>
          <w:fldChar w:fldCharType="separate"/>
        </w:r>
        <w:r>
          <w:rPr>
            <w:noProof/>
            <w:webHidden/>
          </w:rPr>
          <w:t>14</w:t>
        </w:r>
        <w:r>
          <w:rPr>
            <w:noProof/>
            <w:webHidden/>
          </w:rPr>
          <w:fldChar w:fldCharType="end"/>
        </w:r>
      </w:hyperlink>
    </w:p>
    <w:p w14:paraId="374A3812" w14:textId="205A3833" w:rsidR="00593B3A" w:rsidRDefault="00593B3A">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338" w:history="1">
        <w:r w:rsidRPr="008C5A59">
          <w:rPr>
            <w:rStyle w:val="Hypertextovodkaz"/>
          </w:rPr>
          <w:t>6.</w:t>
        </w:r>
        <w:r>
          <w:rPr>
            <w:rFonts w:asciiTheme="minorHAnsi" w:eastAsiaTheme="minorEastAsia" w:hAnsiTheme="minorHAnsi"/>
            <w:b w:val="0"/>
            <w:caps w:val="0"/>
            <w:noProof/>
            <w:spacing w:val="0"/>
            <w:kern w:val="2"/>
            <w:sz w:val="24"/>
            <w:szCs w:val="24"/>
            <w:lang w:eastAsia="cs-CZ"/>
            <w14:ligatures w14:val="standardContextual"/>
          </w:rPr>
          <w:tab/>
        </w:r>
        <w:r w:rsidRPr="008C5A59">
          <w:rPr>
            <w:rStyle w:val="Hypertextovodkaz"/>
          </w:rPr>
          <w:t>SOUVISEJÍCÍ DOKUMENTY A PŘEDPISY</w:t>
        </w:r>
        <w:r>
          <w:rPr>
            <w:noProof/>
            <w:webHidden/>
          </w:rPr>
          <w:tab/>
        </w:r>
        <w:r>
          <w:rPr>
            <w:noProof/>
            <w:webHidden/>
          </w:rPr>
          <w:fldChar w:fldCharType="begin"/>
        </w:r>
        <w:r>
          <w:rPr>
            <w:noProof/>
            <w:webHidden/>
          </w:rPr>
          <w:instrText xml:space="preserve"> PAGEREF _Toc233015338 \h </w:instrText>
        </w:r>
        <w:r>
          <w:rPr>
            <w:noProof/>
            <w:webHidden/>
          </w:rPr>
        </w:r>
        <w:r>
          <w:rPr>
            <w:noProof/>
            <w:webHidden/>
          </w:rPr>
          <w:fldChar w:fldCharType="separate"/>
        </w:r>
        <w:r>
          <w:rPr>
            <w:noProof/>
            <w:webHidden/>
          </w:rPr>
          <w:t>15</w:t>
        </w:r>
        <w:r>
          <w:rPr>
            <w:noProof/>
            <w:webHidden/>
          </w:rPr>
          <w:fldChar w:fldCharType="end"/>
        </w:r>
      </w:hyperlink>
    </w:p>
    <w:p w14:paraId="3555D04C" w14:textId="43BCC4DC" w:rsidR="00593B3A" w:rsidRDefault="00593B3A">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339" w:history="1">
        <w:r w:rsidRPr="008C5A59">
          <w:rPr>
            <w:rStyle w:val="Hypertextovodkaz"/>
          </w:rPr>
          <w:t>7.</w:t>
        </w:r>
        <w:r>
          <w:rPr>
            <w:rFonts w:asciiTheme="minorHAnsi" w:eastAsiaTheme="minorEastAsia" w:hAnsiTheme="minorHAnsi"/>
            <w:b w:val="0"/>
            <w:caps w:val="0"/>
            <w:noProof/>
            <w:spacing w:val="0"/>
            <w:kern w:val="2"/>
            <w:sz w:val="24"/>
            <w:szCs w:val="24"/>
            <w:lang w:eastAsia="cs-CZ"/>
            <w14:ligatures w14:val="standardContextual"/>
          </w:rPr>
          <w:tab/>
        </w:r>
        <w:r w:rsidRPr="008C5A59">
          <w:rPr>
            <w:rStyle w:val="Hypertextovodkaz"/>
          </w:rPr>
          <w:t>PŘÍLOHY</w:t>
        </w:r>
        <w:r>
          <w:rPr>
            <w:noProof/>
            <w:webHidden/>
          </w:rPr>
          <w:tab/>
        </w:r>
        <w:r>
          <w:rPr>
            <w:noProof/>
            <w:webHidden/>
          </w:rPr>
          <w:fldChar w:fldCharType="begin"/>
        </w:r>
        <w:r>
          <w:rPr>
            <w:noProof/>
            <w:webHidden/>
          </w:rPr>
          <w:instrText xml:space="preserve"> PAGEREF _Toc233015339 \h </w:instrText>
        </w:r>
        <w:r>
          <w:rPr>
            <w:noProof/>
            <w:webHidden/>
          </w:rPr>
        </w:r>
        <w:r>
          <w:rPr>
            <w:noProof/>
            <w:webHidden/>
          </w:rPr>
          <w:fldChar w:fldCharType="separate"/>
        </w:r>
        <w:r>
          <w:rPr>
            <w:noProof/>
            <w:webHidden/>
          </w:rPr>
          <w:t>16</w:t>
        </w:r>
        <w:r>
          <w:rPr>
            <w:noProof/>
            <w:webHidden/>
          </w:rPr>
          <w:fldChar w:fldCharType="end"/>
        </w:r>
      </w:hyperlink>
    </w:p>
    <w:p w14:paraId="06FA3863" w14:textId="3824D192" w:rsidR="0069470F" w:rsidRDefault="00BD7E91" w:rsidP="00476F2F">
      <w:pPr>
        <w:pStyle w:val="Textbezodsazen"/>
      </w:pPr>
      <w:r>
        <w:fldChar w:fldCharType="end"/>
      </w:r>
    </w:p>
    <w:p w14:paraId="067F3208" w14:textId="77777777" w:rsidR="0069470F" w:rsidRDefault="0069470F" w:rsidP="009B00B4">
      <w:pPr>
        <w:pStyle w:val="Nadpisbezsl1-1rove1"/>
      </w:pPr>
      <w:bookmarkStart w:id="0" w:name="_Toc233015315"/>
      <w:r>
        <w:t>SEZNAM ZKRATEK</w:t>
      </w:r>
      <w:bookmarkEnd w:id="0"/>
    </w:p>
    <w:p w14:paraId="58AF0AC3" w14:textId="77777777" w:rsidR="00F6494B" w:rsidRDefault="0069470F" w:rsidP="0069470F">
      <w:pPr>
        <w:pStyle w:val="Textbezslovn"/>
        <w:ind w:left="0"/>
      </w:pPr>
      <w:r w:rsidRPr="003B5AAE">
        <w:rPr>
          <w:rStyle w:val="Tun"/>
        </w:rPr>
        <w:t>Není-li v těchto ZTP výslovně uvedeno jinak, mají zkratky použité v těchto ZTP význam definovaný ve V</w:t>
      </w:r>
      <w:r w:rsidR="008B6CC0">
        <w:rPr>
          <w:rStyle w:val="Tun"/>
        </w:rPr>
        <w:t>TP</w:t>
      </w:r>
      <w:r w:rsidRPr="003B5AAE">
        <w:rPr>
          <w:rStyle w:val="Tun"/>
        </w:rPr>
        <w:t>.</w:t>
      </w:r>
      <w:r w:rsidR="00055D5E" w:rsidRPr="00055D5E">
        <w:rPr>
          <w:rStyle w:val="Tun"/>
          <w:b w:val="0"/>
        </w:rPr>
        <w:t xml:space="preserve"> </w:t>
      </w:r>
      <w:r w:rsidR="00055D5E" w:rsidRPr="00D00410">
        <w:rPr>
          <w:rStyle w:val="Tun"/>
          <w:b w:val="0"/>
        </w:rPr>
        <w:t>V seznamu se neuvádějí legislativní zkratky, zkratky a značky obecně známé, zavedené právními předpisy, uvedené v obrázcích, příkladech nebo tabulkách.</w:t>
      </w:r>
      <w:r w:rsidR="00D673EF" w:rsidRPr="00D673EF">
        <w:t xml:space="preserve"> </w:t>
      </w:r>
    </w:p>
    <w:p w14:paraId="4E3CBAF9" w14:textId="77777777" w:rsidR="0069470F" w:rsidRPr="003B5AAE" w:rsidRDefault="00D673EF" w:rsidP="0069470F">
      <w:pPr>
        <w:pStyle w:val="Textbezslovn"/>
        <w:ind w:left="0"/>
        <w:rPr>
          <w:rStyle w:val="Tun"/>
        </w:rPr>
      </w:pPr>
      <w:r w:rsidRPr="0033323D">
        <w:rPr>
          <w:rStyle w:val="Tun"/>
          <w:bCs/>
        </w:rPr>
        <w:t>Nevyplývá-li z povahy věci něco jiného, znamenají odkazy na kapitoly, články a</w:t>
      </w:r>
      <w:r>
        <w:rPr>
          <w:rStyle w:val="Tun"/>
          <w:bCs/>
        </w:rPr>
        <w:t> </w:t>
      </w:r>
      <w:r w:rsidRPr="0033323D">
        <w:rPr>
          <w:rStyle w:val="Tun"/>
          <w:bCs/>
        </w:rPr>
        <w:t>odstavce použité v těchto ZTP na jednotlivé kapitoly, články a odstavce těchto ZTP.</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4A0" w:firstRow="1" w:lastRow="0" w:firstColumn="1" w:lastColumn="0" w:noHBand="0" w:noVBand="1"/>
      </w:tblPr>
      <w:tblGrid>
        <w:gridCol w:w="1245"/>
        <w:gridCol w:w="7452"/>
      </w:tblGrid>
      <w:tr w:rsidR="00E01EC2" w:rsidRPr="00AD0C7B" w14:paraId="72F90407" w14:textId="77777777" w:rsidTr="00506120">
        <w:tc>
          <w:tcPr>
            <w:tcW w:w="1245" w:type="dxa"/>
            <w:tcMar>
              <w:top w:w="28" w:type="dxa"/>
              <w:left w:w="0" w:type="dxa"/>
              <w:bottom w:w="28" w:type="dxa"/>
              <w:right w:w="0" w:type="dxa"/>
            </w:tcMar>
          </w:tcPr>
          <w:p w14:paraId="0ADDBE06" w14:textId="77777777" w:rsidR="00E01EC2" w:rsidRDefault="00DC62B0" w:rsidP="00506120">
            <w:pPr>
              <w:pStyle w:val="Zkratky1"/>
              <w:tabs>
                <w:tab w:val="clear" w:pos="1134"/>
                <w:tab w:val="right" w:leader="dot" w:pos="1191"/>
              </w:tabs>
            </w:pPr>
            <w:r>
              <w:t xml:space="preserve">ESD </w:t>
            </w:r>
            <w:r>
              <w:tab/>
            </w:r>
          </w:p>
        </w:tc>
        <w:tc>
          <w:tcPr>
            <w:tcW w:w="7452" w:type="dxa"/>
            <w:tcMar>
              <w:top w:w="28" w:type="dxa"/>
              <w:left w:w="0" w:type="dxa"/>
              <w:bottom w:w="28" w:type="dxa"/>
              <w:right w:w="0" w:type="dxa"/>
            </w:tcMar>
          </w:tcPr>
          <w:p w14:paraId="77CF9E4E" w14:textId="77777777" w:rsidR="00E01EC2" w:rsidRDefault="006A2496" w:rsidP="007D64DE">
            <w:pPr>
              <w:pStyle w:val="Zkratky2"/>
            </w:pPr>
            <w:r>
              <w:t>e</w:t>
            </w:r>
            <w:r w:rsidR="00DC62B0">
              <w:t>lektronický stavební deník</w:t>
            </w:r>
          </w:p>
        </w:tc>
      </w:tr>
      <w:tr w:rsidR="004B5514" w:rsidRPr="00AD0C7B" w14:paraId="2249635E" w14:textId="77777777" w:rsidTr="00506120">
        <w:tc>
          <w:tcPr>
            <w:tcW w:w="1245" w:type="dxa"/>
            <w:tcMar>
              <w:top w:w="28" w:type="dxa"/>
              <w:left w:w="0" w:type="dxa"/>
              <w:bottom w:w="28" w:type="dxa"/>
              <w:right w:w="0" w:type="dxa"/>
            </w:tcMar>
          </w:tcPr>
          <w:p w14:paraId="2D24B736" w14:textId="4C3A6291" w:rsidR="004B5514" w:rsidRDefault="004B5514" w:rsidP="00506120">
            <w:pPr>
              <w:pStyle w:val="Zkratky1"/>
              <w:tabs>
                <w:tab w:val="clear" w:pos="1134"/>
                <w:tab w:val="right" w:leader="dot" w:pos="1191"/>
              </w:tabs>
            </w:pPr>
            <w:r>
              <w:t>CDE</w:t>
            </w:r>
            <w:r>
              <w:tab/>
            </w:r>
          </w:p>
        </w:tc>
        <w:tc>
          <w:tcPr>
            <w:tcW w:w="7452" w:type="dxa"/>
            <w:tcMar>
              <w:top w:w="28" w:type="dxa"/>
              <w:left w:w="0" w:type="dxa"/>
              <w:bottom w:w="28" w:type="dxa"/>
              <w:right w:w="0" w:type="dxa"/>
            </w:tcMar>
          </w:tcPr>
          <w:p w14:paraId="749564D0" w14:textId="4AB1C73C" w:rsidR="004B5514" w:rsidRDefault="004B5514" w:rsidP="007D64DE">
            <w:pPr>
              <w:pStyle w:val="Zkratky2"/>
            </w:pPr>
            <w:r>
              <w:t>společné datové prostředí</w:t>
            </w:r>
          </w:p>
        </w:tc>
      </w:tr>
      <w:tr w:rsidR="007903A0" w:rsidRPr="00AD0C7B" w14:paraId="24BF3D69" w14:textId="77777777" w:rsidTr="00A71146">
        <w:tc>
          <w:tcPr>
            <w:tcW w:w="1245" w:type="dxa"/>
            <w:tcMar>
              <w:top w:w="28" w:type="dxa"/>
              <w:left w:w="0" w:type="dxa"/>
              <w:bottom w:w="28" w:type="dxa"/>
              <w:right w:w="0" w:type="dxa"/>
            </w:tcMar>
          </w:tcPr>
          <w:p w14:paraId="256B9D3C" w14:textId="77777777" w:rsidR="007903A0" w:rsidRDefault="007903A0" w:rsidP="00A71146">
            <w:pPr>
              <w:pStyle w:val="Zkratky1"/>
              <w:tabs>
                <w:tab w:val="clear" w:pos="1134"/>
                <w:tab w:val="right" w:leader="dot" w:pos="1191"/>
              </w:tabs>
            </w:pPr>
            <w:r>
              <w:t>PD</w:t>
            </w:r>
            <w:r>
              <w:tab/>
            </w:r>
          </w:p>
        </w:tc>
        <w:tc>
          <w:tcPr>
            <w:tcW w:w="7452" w:type="dxa"/>
            <w:tcMar>
              <w:top w:w="28" w:type="dxa"/>
              <w:left w:w="0" w:type="dxa"/>
              <w:bottom w:w="28" w:type="dxa"/>
              <w:right w:w="0" w:type="dxa"/>
            </w:tcMar>
          </w:tcPr>
          <w:p w14:paraId="2C7BCEF4" w14:textId="77777777" w:rsidR="007903A0" w:rsidRDefault="007903A0" w:rsidP="00A71146">
            <w:pPr>
              <w:pStyle w:val="Zkratky2"/>
            </w:pPr>
            <w:r>
              <w:t>pracovní den</w:t>
            </w:r>
          </w:p>
        </w:tc>
      </w:tr>
      <w:tr w:rsidR="007903A0" w:rsidRPr="00AD0C7B" w14:paraId="5A71BDB0" w14:textId="77777777" w:rsidTr="00A71146">
        <w:tc>
          <w:tcPr>
            <w:tcW w:w="1245" w:type="dxa"/>
            <w:tcMar>
              <w:top w:w="28" w:type="dxa"/>
              <w:left w:w="0" w:type="dxa"/>
              <w:bottom w:w="28" w:type="dxa"/>
              <w:right w:w="0" w:type="dxa"/>
            </w:tcMar>
          </w:tcPr>
          <w:p w14:paraId="57A3A5A8" w14:textId="77777777" w:rsidR="007903A0" w:rsidRDefault="007903A0" w:rsidP="00A71146">
            <w:pPr>
              <w:pStyle w:val="Zkratky1"/>
              <w:tabs>
                <w:tab w:val="clear" w:pos="1134"/>
                <w:tab w:val="right" w:leader="dot" w:pos="1191"/>
              </w:tabs>
            </w:pPr>
            <w:r>
              <w:t>KD</w:t>
            </w:r>
            <w:r>
              <w:tab/>
            </w:r>
          </w:p>
        </w:tc>
        <w:tc>
          <w:tcPr>
            <w:tcW w:w="7452" w:type="dxa"/>
            <w:tcMar>
              <w:top w:w="28" w:type="dxa"/>
              <w:left w:w="0" w:type="dxa"/>
              <w:bottom w:w="28" w:type="dxa"/>
              <w:right w:w="0" w:type="dxa"/>
            </w:tcMar>
          </w:tcPr>
          <w:p w14:paraId="3C1706EE" w14:textId="77777777" w:rsidR="007903A0" w:rsidRDefault="007903A0" w:rsidP="00A71146">
            <w:pPr>
              <w:pStyle w:val="Zkratky2"/>
            </w:pPr>
            <w:r>
              <w:t>kalendářní den</w:t>
            </w:r>
          </w:p>
        </w:tc>
      </w:tr>
      <w:tr w:rsidR="007903A0" w:rsidRPr="00AD0C7B" w14:paraId="3C223077" w14:textId="77777777" w:rsidTr="00506120">
        <w:tc>
          <w:tcPr>
            <w:tcW w:w="1245" w:type="dxa"/>
            <w:tcMar>
              <w:top w:w="28" w:type="dxa"/>
              <w:left w:w="0" w:type="dxa"/>
              <w:bottom w:w="28" w:type="dxa"/>
              <w:right w:w="0" w:type="dxa"/>
            </w:tcMar>
          </w:tcPr>
          <w:p w14:paraId="0A9E85ED" w14:textId="77777777" w:rsidR="007903A0" w:rsidRDefault="007903A0" w:rsidP="00506120">
            <w:pPr>
              <w:pStyle w:val="Zkratky1"/>
              <w:tabs>
                <w:tab w:val="clear" w:pos="1134"/>
                <w:tab w:val="right" w:leader="dot" w:pos="1191"/>
              </w:tabs>
            </w:pPr>
          </w:p>
        </w:tc>
        <w:tc>
          <w:tcPr>
            <w:tcW w:w="7452" w:type="dxa"/>
            <w:tcMar>
              <w:top w:w="28" w:type="dxa"/>
              <w:left w:w="0" w:type="dxa"/>
              <w:bottom w:w="28" w:type="dxa"/>
              <w:right w:w="0" w:type="dxa"/>
            </w:tcMar>
          </w:tcPr>
          <w:p w14:paraId="7E847FA7" w14:textId="77777777" w:rsidR="007903A0" w:rsidRDefault="007903A0" w:rsidP="007D64DE">
            <w:pPr>
              <w:pStyle w:val="Zkratky2"/>
            </w:pPr>
          </w:p>
        </w:tc>
      </w:tr>
    </w:tbl>
    <w:p w14:paraId="619A07A0" w14:textId="77777777" w:rsidR="00AD0C7B" w:rsidRDefault="00AD0C7B">
      <w:r>
        <w:br w:type="page"/>
      </w:r>
    </w:p>
    <w:p w14:paraId="6D23694D" w14:textId="77777777" w:rsidR="0069470F" w:rsidRDefault="0069470F" w:rsidP="009B00B4">
      <w:pPr>
        <w:pStyle w:val="NADPIS2-1"/>
      </w:pPr>
      <w:bookmarkStart w:id="1" w:name="_Toc7077108"/>
      <w:bookmarkStart w:id="2" w:name="_Toc233015316"/>
      <w:r>
        <w:lastRenderedPageBreak/>
        <w:t xml:space="preserve">SPECIFIKACE </w:t>
      </w:r>
      <w:r w:rsidRPr="00BB2C9A">
        <w:t>PŘEDMĚTU</w:t>
      </w:r>
      <w:r>
        <w:t xml:space="preserve"> DÍLA</w:t>
      </w:r>
      <w:bookmarkEnd w:id="1"/>
      <w:bookmarkEnd w:id="2"/>
    </w:p>
    <w:p w14:paraId="028BA98F" w14:textId="77777777" w:rsidR="0069470F" w:rsidRDefault="0069470F" w:rsidP="00CC396D">
      <w:pPr>
        <w:pStyle w:val="Nadpis2-2"/>
      </w:pPr>
      <w:bookmarkStart w:id="3" w:name="_Toc7077109"/>
      <w:bookmarkStart w:id="4" w:name="_Toc233015317"/>
      <w:r>
        <w:t>Účel a rozsah předmětu Díla</w:t>
      </w:r>
      <w:bookmarkEnd w:id="3"/>
      <w:bookmarkEnd w:id="4"/>
    </w:p>
    <w:p w14:paraId="747C3713" w14:textId="3B9C07B2" w:rsidR="00946C8C" w:rsidRDefault="00946C8C" w:rsidP="0069470F">
      <w:pPr>
        <w:pStyle w:val="Text2-1"/>
      </w:pPr>
      <w:r>
        <w:t xml:space="preserve">Investiční akce </w:t>
      </w:r>
      <w:r w:rsidRPr="00F118D5">
        <w:rPr>
          <w:b/>
          <w:bCs/>
        </w:rPr>
        <w:t>„</w:t>
      </w:r>
      <w:r w:rsidR="00BF45D3" w:rsidRPr="00BF45D3">
        <w:rPr>
          <w:b/>
          <w:bCs/>
        </w:rPr>
        <w:t>Zvýšení kapacity trati Týniště n.O. – Častolovice – Solnice, 3.část</w:t>
      </w:r>
      <w:r w:rsidR="00835C1D">
        <w:rPr>
          <w:b/>
          <w:bCs/>
        </w:rPr>
        <w:t>“</w:t>
      </w:r>
      <w:r w:rsidR="00BF45D3" w:rsidRPr="00BF45D3">
        <w:rPr>
          <w:b/>
          <w:bCs/>
        </w:rPr>
        <w:t>, II.etapa</w:t>
      </w:r>
      <w:r w:rsidR="00A158C0">
        <w:t xml:space="preserve"> (dále jen „Investiční akce“)</w:t>
      </w:r>
      <w:r>
        <w:t xml:space="preserve"> má za cíl </w:t>
      </w:r>
      <w:r w:rsidRPr="00B800D5">
        <w:t>rekonstrukc</w:t>
      </w:r>
      <w:r>
        <w:t>i</w:t>
      </w:r>
      <w:r w:rsidRPr="00B800D5">
        <w:t xml:space="preserve"> </w:t>
      </w:r>
      <w:r w:rsidR="00BF45D3">
        <w:t>železniční stanice Týniště nad Orlicí s přilehlými úseky</w:t>
      </w:r>
      <w:r w:rsidRPr="00B800D5">
        <w:t>, kter</w:t>
      </w:r>
      <w:r w:rsidR="00BF45D3">
        <w:t>á</w:t>
      </w:r>
      <w:r w:rsidRPr="00B800D5">
        <w:t xml:space="preserve"> přinese zvýšení traťové rychlosti a zvýšení bezpečnosti drážní a</w:t>
      </w:r>
      <w:r>
        <w:t> </w:t>
      </w:r>
      <w:r w:rsidRPr="00B800D5">
        <w:t>silniční dopravy</w:t>
      </w:r>
      <w:r w:rsidR="00BF45D3">
        <w:t>,</w:t>
      </w:r>
      <w:r w:rsidRPr="00B800D5">
        <w:t xml:space="preserve"> dále minimalizac</w:t>
      </w:r>
      <w:r w:rsidR="00BF45D3">
        <w:t>i</w:t>
      </w:r>
      <w:r w:rsidRPr="00B800D5">
        <w:t xml:space="preserve"> nákladů na provozování ŽDC. Dalším cílem stavby je optimalizace rozsahu infrastruktury. Jde o rekonstrukci svršku (koleje, výhybky) a</w:t>
      </w:r>
      <w:r>
        <w:t> </w:t>
      </w:r>
      <w:r w:rsidRPr="00B800D5">
        <w:t>železničního spodku, propustků a mostů. Bud</w:t>
      </w:r>
      <w:r w:rsidR="00BF45D3">
        <w:t>e</w:t>
      </w:r>
      <w:r w:rsidRPr="00B800D5">
        <w:t xml:space="preserve"> </w:t>
      </w:r>
      <w:r w:rsidR="00BF45D3">
        <w:t>zřízen</w:t>
      </w:r>
      <w:r w:rsidRPr="00B800D5">
        <w:t xml:space="preserve"> nov</w:t>
      </w:r>
      <w:r w:rsidR="00BF45D3">
        <w:t>ý</w:t>
      </w:r>
      <w:r w:rsidRPr="00B800D5">
        <w:t xml:space="preserve"> </w:t>
      </w:r>
      <w:r w:rsidR="00BF45D3">
        <w:t xml:space="preserve">silniční nadjezd jako náhrada problematického vícekolejného přejezdu. Stávající </w:t>
      </w:r>
      <w:r w:rsidRPr="00B800D5">
        <w:t>nástupiště 550 mm nad TK</w:t>
      </w:r>
      <w:r w:rsidR="00BF45D3">
        <w:t xml:space="preserve"> zůstávají bez úprav</w:t>
      </w:r>
      <w:r w:rsidRPr="00B800D5">
        <w:t xml:space="preserve">, dále </w:t>
      </w:r>
      <w:r w:rsidR="00BF45D3">
        <w:t xml:space="preserve">dochází k přestavbě </w:t>
      </w:r>
      <w:r w:rsidRPr="00B800D5">
        <w:t>TV (</w:t>
      </w:r>
      <w:r w:rsidR="00BF45D3">
        <w:t xml:space="preserve">příprava na </w:t>
      </w:r>
      <w:r w:rsidRPr="00B800D5">
        <w:t>soustav</w:t>
      </w:r>
      <w:r w:rsidR="00BF45D3">
        <w:t>u</w:t>
      </w:r>
      <w:r w:rsidRPr="00B800D5">
        <w:t xml:space="preserve"> AC 25kV 50</w:t>
      </w:r>
      <w:r>
        <w:t> </w:t>
      </w:r>
      <w:r w:rsidRPr="00B800D5">
        <w:t xml:space="preserve">Hz), </w:t>
      </w:r>
      <w:r w:rsidR="00BF45D3">
        <w:t xml:space="preserve">přestavbě </w:t>
      </w:r>
      <w:r w:rsidRPr="00B800D5">
        <w:t xml:space="preserve">napájení NN a </w:t>
      </w:r>
      <w:r w:rsidRPr="009E7E2A">
        <w:t xml:space="preserve">VN, </w:t>
      </w:r>
      <w:r w:rsidR="00BF45D3">
        <w:t>úpravě</w:t>
      </w:r>
      <w:r w:rsidRPr="009E7E2A">
        <w:t xml:space="preserve"> sdělovací</w:t>
      </w:r>
      <w:r w:rsidR="00BF45D3">
        <w:t xml:space="preserve">ho </w:t>
      </w:r>
      <w:r w:rsidRPr="009E7E2A">
        <w:t>(kabelizace, DŘT, ...) a zabezpečovací</w:t>
      </w:r>
      <w:r w:rsidR="00BF45D3">
        <w:t>ho</w:t>
      </w:r>
      <w:r w:rsidRPr="009E7E2A">
        <w:t xml:space="preserve"> zařízení.</w:t>
      </w:r>
    </w:p>
    <w:p w14:paraId="5EAA2D7D" w14:textId="07BA271E" w:rsidR="00946C8C" w:rsidRPr="00BF3BE3" w:rsidRDefault="00946C8C" w:rsidP="0069470F">
      <w:pPr>
        <w:pStyle w:val="Text2-1"/>
      </w:pPr>
      <w:r w:rsidRPr="00EA2711">
        <w:rPr>
          <w:b/>
          <w:bCs/>
        </w:rPr>
        <w:t xml:space="preserve">Investiční akce je rozdělena celkem na </w:t>
      </w:r>
      <w:r w:rsidR="00AC07AA">
        <w:rPr>
          <w:b/>
          <w:bCs/>
        </w:rPr>
        <w:t>tři</w:t>
      </w:r>
      <w:r w:rsidR="00AC07AA" w:rsidRPr="00EA2711">
        <w:rPr>
          <w:b/>
          <w:bCs/>
        </w:rPr>
        <w:t xml:space="preserve"> </w:t>
      </w:r>
      <w:r w:rsidRPr="00EA2711">
        <w:rPr>
          <w:b/>
          <w:bCs/>
        </w:rPr>
        <w:t>samostatné zakázky –</w:t>
      </w:r>
      <w:r w:rsidR="000F47E5">
        <w:rPr>
          <w:b/>
          <w:bCs/>
        </w:rPr>
        <w:t xml:space="preserve"> </w:t>
      </w:r>
      <w:r w:rsidRPr="00EA2711">
        <w:rPr>
          <w:b/>
          <w:bCs/>
        </w:rPr>
        <w:t xml:space="preserve">Infrastruktura, Energetika a Zabezpečovací </w:t>
      </w:r>
      <w:r w:rsidR="00835C1D">
        <w:rPr>
          <w:b/>
          <w:bCs/>
        </w:rPr>
        <w:t xml:space="preserve">a sdělovací </w:t>
      </w:r>
      <w:r w:rsidRPr="00EA2711">
        <w:rPr>
          <w:b/>
          <w:bCs/>
        </w:rPr>
        <w:t>zařízení</w:t>
      </w:r>
      <w:r w:rsidR="00E26B32">
        <w:rPr>
          <w:b/>
          <w:bCs/>
        </w:rPr>
        <w:t xml:space="preserve">, které tvoří </w:t>
      </w:r>
      <w:r w:rsidR="00D43F04">
        <w:rPr>
          <w:b/>
          <w:bCs/>
        </w:rPr>
        <w:t xml:space="preserve">jeden </w:t>
      </w:r>
      <w:r w:rsidR="00E26B32">
        <w:rPr>
          <w:b/>
          <w:bCs/>
        </w:rPr>
        <w:t>funkční celek</w:t>
      </w:r>
      <w:r w:rsidRPr="00EA2711">
        <w:rPr>
          <w:b/>
          <w:bCs/>
        </w:rPr>
        <w:t>.</w:t>
      </w:r>
    </w:p>
    <w:p w14:paraId="42F48CB8" w14:textId="7E37175B" w:rsidR="0069470F" w:rsidRPr="00BF3BE3" w:rsidRDefault="0069470F" w:rsidP="0069470F">
      <w:pPr>
        <w:pStyle w:val="Text2-1"/>
      </w:pPr>
      <w:r w:rsidRPr="00EA2711">
        <w:rPr>
          <w:b/>
          <w:bCs/>
        </w:rPr>
        <w:t xml:space="preserve">Předmětem </w:t>
      </w:r>
      <w:r w:rsidR="00946C8C" w:rsidRPr="00EA2711">
        <w:rPr>
          <w:b/>
          <w:bCs/>
        </w:rPr>
        <w:t>této zakázky</w:t>
      </w:r>
      <w:r w:rsidRPr="00EA2711">
        <w:rPr>
          <w:b/>
          <w:bCs/>
        </w:rPr>
        <w:t xml:space="preserve"> je zhotovení stavby „</w:t>
      </w:r>
      <w:r w:rsidR="00BF45D3" w:rsidRPr="00BF45D3">
        <w:rPr>
          <w:b/>
          <w:bCs/>
        </w:rPr>
        <w:t>Zvýšení kapacity trati Týniště n.O. – Častolovice – Solnice, 3.</w:t>
      </w:r>
      <w:r w:rsidR="00A64A66">
        <w:rPr>
          <w:b/>
          <w:bCs/>
        </w:rPr>
        <w:t xml:space="preserve"> </w:t>
      </w:r>
      <w:r w:rsidR="00BF45D3" w:rsidRPr="00BF45D3">
        <w:rPr>
          <w:b/>
          <w:bCs/>
        </w:rPr>
        <w:t>část</w:t>
      </w:r>
      <w:r w:rsidR="00835C1D">
        <w:rPr>
          <w:b/>
          <w:bCs/>
        </w:rPr>
        <w:t>“</w:t>
      </w:r>
      <w:r w:rsidR="00BF45D3" w:rsidRPr="00BF45D3">
        <w:rPr>
          <w:b/>
          <w:bCs/>
        </w:rPr>
        <w:t>, II.</w:t>
      </w:r>
      <w:r w:rsidR="00A64A66">
        <w:rPr>
          <w:b/>
          <w:bCs/>
        </w:rPr>
        <w:t xml:space="preserve"> </w:t>
      </w:r>
      <w:r w:rsidR="00BF45D3" w:rsidRPr="00BF45D3">
        <w:rPr>
          <w:b/>
          <w:bCs/>
        </w:rPr>
        <w:t>etapa</w:t>
      </w:r>
      <w:r w:rsidR="002A7265">
        <w:rPr>
          <w:b/>
          <w:bCs/>
        </w:rPr>
        <w:t xml:space="preserve"> – </w:t>
      </w:r>
      <w:r w:rsidR="00CC73A1">
        <w:rPr>
          <w:b/>
          <w:bCs/>
        </w:rPr>
        <w:t>ZABEZPEČOVACÍ ZAŘÍZENÍ</w:t>
      </w:r>
      <w:r w:rsidR="00B074B5" w:rsidRPr="00EA2711">
        <w:rPr>
          <w:b/>
          <w:bCs/>
        </w:rPr>
        <w:t xml:space="preserve"> (dále jen „</w:t>
      </w:r>
      <w:r w:rsidR="00EF3AD8">
        <w:rPr>
          <w:b/>
          <w:bCs/>
        </w:rPr>
        <w:t xml:space="preserve">Zabezpečovací </w:t>
      </w:r>
      <w:r w:rsidR="00835C1D">
        <w:rPr>
          <w:b/>
          <w:bCs/>
        </w:rPr>
        <w:t>zařízení</w:t>
      </w:r>
      <w:r w:rsidR="00B074B5" w:rsidRPr="00EA2711">
        <w:rPr>
          <w:b/>
          <w:bCs/>
        </w:rPr>
        <w:t>“)</w:t>
      </w:r>
      <w:r w:rsidR="00D17964" w:rsidRPr="00EA2711">
        <w:rPr>
          <w:b/>
          <w:bCs/>
        </w:rPr>
        <w:t xml:space="preserve">. </w:t>
      </w:r>
      <w:r w:rsidR="002A7265" w:rsidRPr="00EA2711">
        <w:rPr>
          <w:b/>
          <w:bCs/>
        </w:rPr>
        <w:t xml:space="preserve">Základní předmět Díla pro část </w:t>
      </w:r>
      <w:r w:rsidR="00EF3AD8">
        <w:rPr>
          <w:b/>
          <w:bCs/>
        </w:rPr>
        <w:t>Zabezpečovací zařízení</w:t>
      </w:r>
      <w:r w:rsidR="002A7265" w:rsidRPr="00EA2711">
        <w:rPr>
          <w:b/>
          <w:bCs/>
        </w:rPr>
        <w:t xml:space="preserve"> je definována s</w:t>
      </w:r>
      <w:r w:rsidR="000C086F" w:rsidRPr="00EA2711">
        <w:rPr>
          <w:b/>
          <w:bCs/>
        </w:rPr>
        <w:t>eznam</w:t>
      </w:r>
      <w:r w:rsidR="002A7265" w:rsidRPr="00EA2711">
        <w:rPr>
          <w:b/>
          <w:bCs/>
        </w:rPr>
        <w:t>em</w:t>
      </w:r>
      <w:r w:rsidR="000C086F" w:rsidRPr="00EA2711">
        <w:rPr>
          <w:b/>
          <w:bCs/>
        </w:rPr>
        <w:t xml:space="preserve"> objektů, které </w:t>
      </w:r>
      <w:r w:rsidR="00063382" w:rsidRPr="00EA2711">
        <w:rPr>
          <w:b/>
          <w:bCs/>
        </w:rPr>
        <w:t xml:space="preserve">jsou uvedeny </w:t>
      </w:r>
      <w:r w:rsidR="000C086F" w:rsidRPr="00EA2711">
        <w:rPr>
          <w:b/>
          <w:bCs/>
        </w:rPr>
        <w:t>v</w:t>
      </w:r>
      <w:r w:rsidR="002E4297" w:rsidRPr="00EA2711">
        <w:rPr>
          <w:b/>
          <w:bCs/>
        </w:rPr>
        <w:t xml:space="preserve"> příloze </w:t>
      </w:r>
      <w:r w:rsidR="00063382" w:rsidRPr="00EA2711">
        <w:rPr>
          <w:b/>
          <w:bCs/>
        </w:rPr>
        <w:fldChar w:fldCharType="begin"/>
      </w:r>
      <w:r w:rsidR="00063382" w:rsidRPr="00EA2711">
        <w:rPr>
          <w:b/>
          <w:bCs/>
        </w:rPr>
        <w:instrText xml:space="preserve"> REF _Ref224297179 \r \h </w:instrText>
      </w:r>
      <w:r w:rsidR="00EA2711">
        <w:rPr>
          <w:b/>
          <w:bCs/>
        </w:rPr>
        <w:instrText xml:space="preserve"> \* MERGEFORMAT </w:instrText>
      </w:r>
      <w:r w:rsidR="00063382" w:rsidRPr="00EA2711">
        <w:rPr>
          <w:b/>
          <w:bCs/>
        </w:rPr>
      </w:r>
      <w:r w:rsidR="00063382" w:rsidRPr="00EA2711">
        <w:rPr>
          <w:b/>
          <w:bCs/>
        </w:rPr>
        <w:fldChar w:fldCharType="separate"/>
      </w:r>
      <w:r w:rsidR="00470A1A">
        <w:rPr>
          <w:b/>
          <w:bCs/>
        </w:rPr>
        <w:t>7.1.1</w:t>
      </w:r>
      <w:r w:rsidR="00063382" w:rsidRPr="00EA2711">
        <w:rPr>
          <w:b/>
          <w:bCs/>
        </w:rPr>
        <w:fldChar w:fldCharType="end"/>
      </w:r>
      <w:r w:rsidR="002E4297" w:rsidRPr="00EA2711">
        <w:rPr>
          <w:b/>
          <w:bCs/>
        </w:rPr>
        <w:t>.</w:t>
      </w:r>
    </w:p>
    <w:p w14:paraId="6B3F0C25" w14:textId="08C7B27C" w:rsidR="0069470F" w:rsidRPr="00C04699" w:rsidRDefault="0069470F" w:rsidP="0069470F">
      <w:pPr>
        <w:pStyle w:val="Text2-1"/>
      </w:pPr>
      <w:r w:rsidRPr="00C04699">
        <w:rPr>
          <w:b/>
          <w:bCs/>
        </w:rPr>
        <w:t xml:space="preserve">Rozsah Díla </w:t>
      </w:r>
      <w:r w:rsidR="00F84626" w:rsidRPr="00C04699">
        <w:rPr>
          <w:b/>
          <w:bCs/>
        </w:rPr>
        <w:t>Zabezpečovací zařízení</w:t>
      </w:r>
      <w:r w:rsidRPr="00C04699">
        <w:rPr>
          <w:b/>
          <w:bCs/>
        </w:rPr>
        <w:t xml:space="preserve"> je</w:t>
      </w:r>
      <w:r w:rsidR="005C7C4C" w:rsidRPr="00C04699">
        <w:rPr>
          <w:b/>
          <w:bCs/>
        </w:rPr>
        <w:t>:</w:t>
      </w:r>
    </w:p>
    <w:p w14:paraId="7CDD7551" w14:textId="77777777" w:rsidR="00B8435E" w:rsidRDefault="00B8435E" w:rsidP="00B8435E">
      <w:pPr>
        <w:pStyle w:val="Odrka1-1"/>
      </w:pPr>
      <w:r>
        <w:t>zhotovení stavby dle zadávací dokumentace,</w:t>
      </w:r>
    </w:p>
    <w:p w14:paraId="56EA97BD" w14:textId="77777777" w:rsidR="00B8435E" w:rsidRDefault="00B8435E" w:rsidP="00B8435E">
      <w:pPr>
        <w:pStyle w:val="Odrka1-1"/>
      </w:pPr>
      <w:r>
        <w:t>zpracování Realizační dokumentace stavby,</w:t>
      </w:r>
    </w:p>
    <w:p w14:paraId="00CC1C7C" w14:textId="77777777" w:rsidR="00B8435E" w:rsidRDefault="00B8435E" w:rsidP="00B8435E">
      <w:pPr>
        <w:pStyle w:val="Odrka1-1"/>
      </w:pPr>
      <w:r>
        <w:t>zpracování podkladů pro zajištění ES prohlášení o ověření subsystému,</w:t>
      </w:r>
    </w:p>
    <w:p w14:paraId="316D66F6" w14:textId="64AE4221" w:rsidR="00B8435E" w:rsidRDefault="00B8435E" w:rsidP="00B8435E">
      <w:pPr>
        <w:pStyle w:val="Odrka1-1"/>
      </w:pPr>
      <w:r>
        <w:t xml:space="preserve">vypracování kompletní Dokumentace skutečného provedení stavby </w:t>
      </w:r>
      <w:bookmarkStart w:id="5" w:name="_Hlk189741976"/>
      <w:r>
        <w:t xml:space="preserve">pro část </w:t>
      </w:r>
      <w:r w:rsidR="009C5B20">
        <w:t>Zabezpečovací zařízení</w:t>
      </w:r>
      <w:bookmarkEnd w:id="5"/>
      <w:r w:rsidR="009C5B20">
        <w:t xml:space="preserve"> </w:t>
      </w:r>
      <w:r>
        <w:t>včetně geodetické části a dokladů pro kolaudaci (popis odchylek a </w:t>
      </w:r>
      <w:r w:rsidRPr="00D673EF">
        <w:t>dokumentaci pro povolení stavby s</w:t>
      </w:r>
      <w:r>
        <w:t> </w:t>
      </w:r>
      <w:r w:rsidRPr="00D673EF">
        <w:t>vyznačením odchylek</w:t>
      </w:r>
      <w:r>
        <w:t xml:space="preserve">, viz </w:t>
      </w:r>
      <w:r>
        <w:fldChar w:fldCharType="begin"/>
      </w:r>
      <w:r>
        <w:instrText xml:space="preserve"> REF _Ref191021133 \r \h </w:instrText>
      </w:r>
      <w:r>
        <w:fldChar w:fldCharType="separate"/>
      </w:r>
      <w:r w:rsidR="00470A1A">
        <w:t>4.5.3</w:t>
      </w:r>
      <w:r>
        <w:fldChar w:fldCharType="end"/>
      </w:r>
      <w:r>
        <w:t>),</w:t>
      </w:r>
    </w:p>
    <w:p w14:paraId="4D13C1C3" w14:textId="1B1597ED" w:rsidR="00B8435E" w:rsidRPr="00E54F18" w:rsidRDefault="00B8435E" w:rsidP="00B8435E">
      <w:pPr>
        <w:pStyle w:val="Odrka1-1"/>
      </w:pPr>
      <w:r>
        <w:t xml:space="preserve">aktivní </w:t>
      </w:r>
      <w:r w:rsidRPr="00E54F18">
        <w:t xml:space="preserve">koordinace </w:t>
      </w:r>
      <w:r>
        <w:t xml:space="preserve">a součinnost </w:t>
      </w:r>
      <w:r w:rsidRPr="00E54F18">
        <w:t xml:space="preserve">s ostatními zhotoviteli Investiční akce (viz kapitola </w:t>
      </w:r>
      <w:r>
        <w:fldChar w:fldCharType="begin"/>
      </w:r>
      <w:r>
        <w:instrText xml:space="preserve"> REF _Ref225319726 \r \h </w:instrText>
      </w:r>
      <w:r>
        <w:fldChar w:fldCharType="separate"/>
      </w:r>
      <w:r w:rsidR="00470A1A">
        <w:t>5</w:t>
      </w:r>
      <w:r>
        <w:fldChar w:fldCharType="end"/>
      </w:r>
      <w:r w:rsidRPr="00E54F18">
        <w:t xml:space="preserve">). </w:t>
      </w:r>
    </w:p>
    <w:p w14:paraId="09FD2561" w14:textId="77777777" w:rsidR="00B8435E" w:rsidRDefault="00B8435E" w:rsidP="00B8435E">
      <w:pPr>
        <w:pStyle w:val="Text2-1"/>
        <w:rPr>
          <w:rStyle w:val="Tun-ZRUIT"/>
        </w:rPr>
      </w:pPr>
      <w:r>
        <w:t>Bližší specifikace předmětu plnění veřejné zakázky je upravena i v dalších částech zadávací dokumentace.</w:t>
      </w:r>
    </w:p>
    <w:p w14:paraId="28F07726" w14:textId="77777777" w:rsidR="0069470F" w:rsidRDefault="0069470F" w:rsidP="0069470F">
      <w:pPr>
        <w:pStyle w:val="Nadpis2-2"/>
      </w:pPr>
      <w:bookmarkStart w:id="6" w:name="_Toc7077110"/>
      <w:bookmarkStart w:id="7" w:name="_Toc233015318"/>
      <w:r>
        <w:t>Umístění stavby</w:t>
      </w:r>
      <w:bookmarkEnd w:id="6"/>
      <w:bookmarkEnd w:id="7"/>
    </w:p>
    <w:p w14:paraId="2C17ACCC" w14:textId="262EC493" w:rsidR="0069470F" w:rsidRDefault="0069470F" w:rsidP="0069470F">
      <w:pPr>
        <w:pStyle w:val="Text2-1"/>
      </w:pPr>
      <w:r>
        <w:t xml:space="preserve">Stavba bude probíhat </w:t>
      </w:r>
      <w:r w:rsidR="00F46BFB">
        <w:t>v žst. Týniště n.O.</w:t>
      </w:r>
      <w:r>
        <w:t xml:space="preserve"> </w:t>
      </w:r>
      <w:r w:rsidR="00F46BFB">
        <w:t xml:space="preserve">a </w:t>
      </w:r>
      <w:r>
        <w:t>tra</w:t>
      </w:r>
      <w:r w:rsidR="00F46BFB">
        <w:t xml:space="preserve">ť. úsecích Týniště n.O. – Častolovice, </w:t>
      </w:r>
    </w:p>
    <w:p w14:paraId="4DE0A72A" w14:textId="3F7B1539" w:rsidR="00F46BFB" w:rsidRDefault="00F46BFB" w:rsidP="00F46BFB">
      <w:pPr>
        <w:pStyle w:val="Text2-1"/>
        <w:numPr>
          <w:ilvl w:val="0"/>
          <w:numId w:val="0"/>
        </w:numPr>
        <w:ind w:left="737"/>
      </w:pPr>
      <w:r>
        <w:t xml:space="preserve">Hradec </w:t>
      </w:r>
      <w:r w:rsidR="000C3182">
        <w:t>K</w:t>
      </w:r>
      <w:r>
        <w:t xml:space="preserve">rálové – Týniště nad Orlicí – Choceň, Týniště nad </w:t>
      </w:r>
      <w:r w:rsidR="00F600F4">
        <w:t>Orlicí – Bolehošť</w:t>
      </w:r>
    </w:p>
    <w:p w14:paraId="234CC63C" w14:textId="77777777" w:rsidR="005D64E5" w:rsidRDefault="005D64E5" w:rsidP="005D64E5">
      <w:pPr>
        <w:pStyle w:val="TabulkaNadpis"/>
      </w:pPr>
      <w:r>
        <w:t>Údaje o stavbě</w:t>
      </w:r>
    </w:p>
    <w:tbl>
      <w:tblPr>
        <w:tblStyle w:val="TabZTPbez"/>
        <w:tblW w:w="8080" w:type="dxa"/>
        <w:tblInd w:w="737" w:type="dxa"/>
        <w:tblLook w:val="04E0" w:firstRow="1" w:lastRow="1" w:firstColumn="1" w:lastColumn="0" w:noHBand="0" w:noVBand="1"/>
      </w:tblPr>
      <w:tblGrid>
        <w:gridCol w:w="3091"/>
        <w:gridCol w:w="4989"/>
      </w:tblGrid>
      <w:tr w:rsidR="006C1F43" w:rsidRPr="005A2CE9" w14:paraId="6107A01A" w14:textId="77777777" w:rsidTr="006263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91" w:type="dxa"/>
          </w:tcPr>
          <w:p w14:paraId="535DA125" w14:textId="492C5A15" w:rsidR="006C1F43" w:rsidRPr="005A2CE9" w:rsidRDefault="006C1F43" w:rsidP="006C1F43">
            <w:pPr>
              <w:pStyle w:val="Tabulka-7"/>
            </w:pPr>
            <w:r>
              <w:t>Označení (S-kód)</w:t>
            </w:r>
          </w:p>
        </w:tc>
        <w:tc>
          <w:tcPr>
            <w:tcW w:w="4989" w:type="dxa"/>
          </w:tcPr>
          <w:p w14:paraId="49FBEEDE" w14:textId="7169FB9C" w:rsidR="006C1F43" w:rsidRPr="005A2CE9" w:rsidRDefault="006C1F43" w:rsidP="006C1F43">
            <w:pPr>
              <w:pStyle w:val="Tabulka-7"/>
              <w:cnfStyle w:val="100000000000" w:firstRow="1" w:lastRow="0" w:firstColumn="0" w:lastColumn="0" w:oddVBand="0" w:evenVBand="0" w:oddHBand="0" w:evenHBand="0" w:firstRowFirstColumn="0" w:firstRowLastColumn="0" w:lastRowFirstColumn="0" w:lastRowLastColumn="0"/>
            </w:pPr>
            <w:r>
              <w:t>S</w:t>
            </w:r>
            <w:r w:rsidR="00BF45D3" w:rsidRPr="00BF45D3">
              <w:t>621500586</w:t>
            </w:r>
          </w:p>
        </w:tc>
      </w:tr>
      <w:tr w:rsidR="006C1F43" w:rsidRPr="005A2CE9" w14:paraId="65905978" w14:textId="77777777" w:rsidTr="00626385">
        <w:tc>
          <w:tcPr>
            <w:cnfStyle w:val="001000000000" w:firstRow="0" w:lastRow="0" w:firstColumn="1" w:lastColumn="0" w:oddVBand="0" w:evenVBand="0" w:oddHBand="0" w:evenHBand="0" w:firstRowFirstColumn="0" w:firstRowLastColumn="0" w:lastRowFirstColumn="0" w:lastRowLastColumn="0"/>
            <w:tcW w:w="3091" w:type="dxa"/>
          </w:tcPr>
          <w:p w14:paraId="7C95DD08" w14:textId="5600A2B4" w:rsidR="006C1F43" w:rsidRPr="005A2CE9" w:rsidRDefault="006C1F43" w:rsidP="006C1F43">
            <w:pPr>
              <w:pStyle w:val="Tabulka-7"/>
            </w:pPr>
            <w:r>
              <w:t>Kraj</w:t>
            </w:r>
          </w:p>
        </w:tc>
        <w:tc>
          <w:tcPr>
            <w:tcW w:w="4989" w:type="dxa"/>
          </w:tcPr>
          <w:p w14:paraId="1C4D8913" w14:textId="07DA288B" w:rsidR="006C1F43" w:rsidRPr="005A2CE9" w:rsidRDefault="00BF45D3" w:rsidP="006C1F43">
            <w:pPr>
              <w:pStyle w:val="Tabulka-7"/>
              <w:cnfStyle w:val="000000000000" w:firstRow="0" w:lastRow="0" w:firstColumn="0" w:lastColumn="0" w:oddVBand="0" w:evenVBand="0" w:oddHBand="0" w:evenHBand="0" w:firstRowFirstColumn="0" w:firstRowLastColumn="0" w:lastRowFirstColumn="0" w:lastRowLastColumn="0"/>
            </w:pPr>
            <w:r>
              <w:t>Královehradecký</w:t>
            </w:r>
          </w:p>
        </w:tc>
      </w:tr>
      <w:tr w:rsidR="006C1F43" w:rsidRPr="005A2CE9" w14:paraId="14B77079" w14:textId="77777777" w:rsidTr="00626385">
        <w:tc>
          <w:tcPr>
            <w:cnfStyle w:val="001000000000" w:firstRow="0" w:lastRow="0" w:firstColumn="1" w:lastColumn="0" w:oddVBand="0" w:evenVBand="0" w:oddHBand="0" w:evenHBand="0" w:firstRowFirstColumn="0" w:firstRowLastColumn="0" w:lastRowFirstColumn="0" w:lastRowLastColumn="0"/>
            <w:tcW w:w="3091" w:type="dxa"/>
          </w:tcPr>
          <w:p w14:paraId="6DC539F1" w14:textId="67D2847A" w:rsidR="006C1F43" w:rsidRPr="005A2CE9" w:rsidRDefault="006C1F43" w:rsidP="006C1F43">
            <w:pPr>
              <w:pStyle w:val="Tabulka-7"/>
            </w:pPr>
            <w:r>
              <w:t>Okres</w:t>
            </w:r>
          </w:p>
        </w:tc>
        <w:tc>
          <w:tcPr>
            <w:tcW w:w="4989" w:type="dxa"/>
          </w:tcPr>
          <w:p w14:paraId="424CBB3A" w14:textId="0A7511A1" w:rsidR="006C1F43" w:rsidRPr="005A2CE9" w:rsidRDefault="00BF45D3" w:rsidP="006C1F43">
            <w:pPr>
              <w:pStyle w:val="Tabulka-7"/>
              <w:cnfStyle w:val="000000000000" w:firstRow="0" w:lastRow="0" w:firstColumn="0" w:lastColumn="0" w:oddVBand="0" w:evenVBand="0" w:oddHBand="0" w:evenHBand="0" w:firstRowFirstColumn="0" w:firstRowLastColumn="0" w:lastRowFirstColumn="0" w:lastRowLastColumn="0"/>
            </w:pPr>
            <w:r>
              <w:t>Rychnov nad Kněžnou</w:t>
            </w:r>
          </w:p>
        </w:tc>
      </w:tr>
      <w:tr w:rsidR="006C1F43" w:rsidRPr="005A2CE9" w14:paraId="5C7C2B9A" w14:textId="77777777" w:rsidTr="00626385">
        <w:tc>
          <w:tcPr>
            <w:cnfStyle w:val="001000000000" w:firstRow="0" w:lastRow="0" w:firstColumn="1" w:lastColumn="0" w:oddVBand="0" w:evenVBand="0" w:oddHBand="0" w:evenHBand="0" w:firstRowFirstColumn="0" w:firstRowLastColumn="0" w:lastRowFirstColumn="0" w:lastRowLastColumn="0"/>
            <w:tcW w:w="3091" w:type="dxa"/>
          </w:tcPr>
          <w:p w14:paraId="5C62819C" w14:textId="7B2C8CE1" w:rsidR="006C1F43" w:rsidRPr="005A2CE9" w:rsidRDefault="006C1F43" w:rsidP="006C1F43">
            <w:pPr>
              <w:pStyle w:val="Tabulka-7"/>
            </w:pPr>
            <w:r>
              <w:t>Katastrální území</w:t>
            </w:r>
          </w:p>
        </w:tc>
        <w:tc>
          <w:tcPr>
            <w:tcW w:w="4989" w:type="dxa"/>
          </w:tcPr>
          <w:p w14:paraId="4A132B97" w14:textId="42E1873E" w:rsidR="006C1F43" w:rsidRPr="005A2CE9" w:rsidRDefault="00BF45D3" w:rsidP="006C1F43">
            <w:pPr>
              <w:pStyle w:val="Tabulka-7"/>
              <w:cnfStyle w:val="000000000000" w:firstRow="0" w:lastRow="0" w:firstColumn="0" w:lastColumn="0" w:oddVBand="0" w:evenVBand="0" w:oddHBand="0" w:evenHBand="0" w:firstRowFirstColumn="0" w:firstRowLastColumn="0" w:lastRowFirstColumn="0" w:lastRowLastColumn="0"/>
            </w:pPr>
            <w:r>
              <w:t xml:space="preserve">Týniště nad Orlicí, </w:t>
            </w:r>
            <w:r w:rsidRPr="001D7B8C">
              <w:t>Albrechtice nad Orlicí, Bolehošť, Borohrádek, Častolovice, Čestice, Kostelec, Ledce, Lípa n.O, Petrovice, Třebechovice p. Orebem, Týniště n.O., Žďár nad Orlicí</w:t>
            </w:r>
          </w:p>
        </w:tc>
      </w:tr>
      <w:tr w:rsidR="006C1F43" w:rsidRPr="005A2CE9" w14:paraId="32A1AC8A" w14:textId="77777777" w:rsidTr="00626385">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91" w:type="dxa"/>
          </w:tcPr>
          <w:p w14:paraId="22A1946E" w14:textId="22DF24FA" w:rsidR="006C1F43" w:rsidRPr="005A2CE9" w:rsidRDefault="006C1F43" w:rsidP="006C1F43">
            <w:pPr>
              <w:pStyle w:val="Tabulka-7"/>
            </w:pPr>
            <w:r>
              <w:t>Správce</w:t>
            </w:r>
          </w:p>
        </w:tc>
        <w:tc>
          <w:tcPr>
            <w:tcW w:w="4989" w:type="dxa"/>
          </w:tcPr>
          <w:p w14:paraId="2BC7FF80" w14:textId="18E425F9" w:rsidR="006C1F43" w:rsidRPr="005A2CE9" w:rsidRDefault="006C1F43" w:rsidP="006C1F43">
            <w:pPr>
              <w:pStyle w:val="Tabulka-7"/>
              <w:cnfStyle w:val="010000000000" w:firstRow="0" w:lastRow="1" w:firstColumn="0" w:lastColumn="0" w:oddVBand="0" w:evenVBand="0" w:oddHBand="0" w:evenHBand="0" w:firstRowFirstColumn="0" w:firstRowLastColumn="0" w:lastRowFirstColumn="0" w:lastRowLastColumn="0"/>
            </w:pPr>
            <w:r>
              <w:t xml:space="preserve">OŘ </w:t>
            </w:r>
            <w:r w:rsidR="00BF45D3">
              <w:t>Hradec Králové</w:t>
            </w:r>
          </w:p>
        </w:tc>
      </w:tr>
    </w:tbl>
    <w:p w14:paraId="7F64F834" w14:textId="77777777" w:rsidR="005D64E5" w:rsidRDefault="005D64E5" w:rsidP="005D64E5">
      <w:pPr>
        <w:pStyle w:val="TextbezslBEZMEZER"/>
      </w:pPr>
    </w:p>
    <w:p w14:paraId="5F9055AF" w14:textId="77777777" w:rsidR="00312E22" w:rsidRPr="00D11029" w:rsidRDefault="00312E22" w:rsidP="00312E22">
      <w:pPr>
        <w:pStyle w:val="TabulkaNadpis"/>
      </w:pPr>
      <w:r w:rsidRPr="008F0949">
        <w:t>Údaje o trati</w:t>
      </w:r>
    </w:p>
    <w:tbl>
      <w:tblPr>
        <w:tblStyle w:val="TabZTPbez"/>
        <w:tblW w:w="8108" w:type="dxa"/>
        <w:tblLook w:val="04E0" w:firstRow="1" w:lastRow="1" w:firstColumn="1" w:lastColumn="0" w:noHBand="0" w:noVBand="1"/>
      </w:tblPr>
      <w:tblGrid>
        <w:gridCol w:w="3148"/>
        <w:gridCol w:w="4960"/>
      </w:tblGrid>
      <w:tr w:rsidR="00312E22" w:rsidRPr="003D4852" w14:paraId="41B74404" w14:textId="77777777" w:rsidTr="006263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tcPr>
          <w:p w14:paraId="3F34038D" w14:textId="77777777" w:rsidR="00312E22" w:rsidRPr="003D4852" w:rsidRDefault="00312E22" w:rsidP="005679F3">
            <w:pPr>
              <w:pStyle w:val="Tabulka-7"/>
              <w:keepNext/>
            </w:pPr>
            <w:r w:rsidRPr="003D4852">
              <w:t>Kategorie dráhy podle zákona č.</w:t>
            </w:r>
            <w:r>
              <w:t> </w:t>
            </w:r>
            <w:r w:rsidRPr="003D4852">
              <w:t>266/1994 Sb.</w:t>
            </w:r>
          </w:p>
        </w:tc>
        <w:tc>
          <w:tcPr>
            <w:tcW w:w="4960" w:type="dxa"/>
          </w:tcPr>
          <w:p w14:paraId="4978FE0E" w14:textId="77777777" w:rsidR="00312E22" w:rsidRPr="003D4852" w:rsidRDefault="00312E22" w:rsidP="005679F3">
            <w:pPr>
              <w:pStyle w:val="Tabulka-7"/>
              <w:keepNext/>
              <w:cnfStyle w:val="100000000000" w:firstRow="1" w:lastRow="0" w:firstColumn="0" w:lastColumn="0" w:oddVBand="0" w:evenVBand="0" w:oddHBand="0" w:evenHBand="0" w:firstRowFirstColumn="0" w:firstRowLastColumn="0" w:lastRowFirstColumn="0" w:lastRowLastColumn="0"/>
            </w:pPr>
            <w:r>
              <w:t>Celostátní dráha</w:t>
            </w:r>
          </w:p>
        </w:tc>
      </w:tr>
      <w:tr w:rsidR="00312E22" w:rsidRPr="003D4852" w14:paraId="32AFDE3D" w14:textId="77777777" w:rsidTr="00626385">
        <w:tc>
          <w:tcPr>
            <w:cnfStyle w:val="001000000000" w:firstRow="0" w:lastRow="0" w:firstColumn="1" w:lastColumn="0" w:oddVBand="0" w:evenVBand="0" w:oddHBand="0" w:evenHBand="0" w:firstRowFirstColumn="0" w:firstRowLastColumn="0" w:lastRowFirstColumn="0" w:lastRowLastColumn="0"/>
            <w:tcW w:w="3148" w:type="dxa"/>
          </w:tcPr>
          <w:p w14:paraId="2EB91AA1" w14:textId="77777777" w:rsidR="00312E22" w:rsidRPr="003D4852" w:rsidRDefault="00312E22" w:rsidP="00B1057E">
            <w:pPr>
              <w:pStyle w:val="Tabulka-7"/>
            </w:pPr>
            <w:r w:rsidRPr="003D4852">
              <w:t>Kategorie dráhy podle TSI INF</w:t>
            </w:r>
          </w:p>
        </w:tc>
        <w:tc>
          <w:tcPr>
            <w:tcW w:w="4960" w:type="dxa"/>
          </w:tcPr>
          <w:p w14:paraId="0E3F6FC7" w14:textId="77777777" w:rsidR="00312E22" w:rsidRPr="003D4852" w:rsidRDefault="00312E22" w:rsidP="00B1057E">
            <w:pPr>
              <w:pStyle w:val="Tabulka-7"/>
              <w:cnfStyle w:val="000000000000" w:firstRow="0" w:lastRow="0" w:firstColumn="0" w:lastColumn="0" w:oddVBand="0" w:evenVBand="0" w:oddHBand="0" w:evenHBand="0" w:firstRowFirstColumn="0" w:firstRowLastColumn="0" w:lastRowFirstColumn="0" w:lastRowLastColumn="0"/>
            </w:pPr>
            <w:r w:rsidRPr="00660A38">
              <w:t>P5/F3</w:t>
            </w:r>
          </w:p>
        </w:tc>
      </w:tr>
      <w:tr w:rsidR="00312E22" w:rsidRPr="003D4852" w14:paraId="0C183E41" w14:textId="77777777" w:rsidTr="00626385">
        <w:tc>
          <w:tcPr>
            <w:cnfStyle w:val="001000000000" w:firstRow="0" w:lastRow="0" w:firstColumn="1" w:lastColumn="0" w:oddVBand="0" w:evenVBand="0" w:oddHBand="0" w:evenHBand="0" w:firstRowFirstColumn="0" w:firstRowLastColumn="0" w:lastRowFirstColumn="0" w:lastRowLastColumn="0"/>
            <w:tcW w:w="3148" w:type="dxa"/>
          </w:tcPr>
          <w:p w14:paraId="1FEDA5CD" w14:textId="77777777" w:rsidR="00312E22" w:rsidRPr="003D4852" w:rsidRDefault="00312E22" w:rsidP="00B1057E">
            <w:pPr>
              <w:pStyle w:val="Tabulka-7"/>
            </w:pPr>
            <w:r w:rsidRPr="003D4852">
              <w:t>Součást sítě TEN-T</w:t>
            </w:r>
          </w:p>
        </w:tc>
        <w:tc>
          <w:tcPr>
            <w:tcW w:w="4960" w:type="dxa"/>
          </w:tcPr>
          <w:p w14:paraId="7AFE6291" w14:textId="77777777" w:rsidR="00312E22" w:rsidRPr="00BF62CC" w:rsidRDefault="00312E22" w:rsidP="00B1057E">
            <w:pPr>
              <w:pStyle w:val="Tabulka-7"/>
              <w:cnfStyle w:val="000000000000" w:firstRow="0" w:lastRow="0" w:firstColumn="0" w:lastColumn="0" w:oddVBand="0" w:evenVBand="0" w:oddHBand="0" w:evenHBand="0" w:firstRowFirstColumn="0" w:firstRowLastColumn="0" w:lastRowFirstColumn="0" w:lastRowLastColumn="0"/>
            </w:pPr>
            <w:r w:rsidRPr="00BF62CC">
              <w:t>NE</w:t>
            </w:r>
          </w:p>
        </w:tc>
      </w:tr>
      <w:tr w:rsidR="00312E22" w:rsidRPr="003D4852" w14:paraId="20A978A7" w14:textId="77777777" w:rsidTr="00626385">
        <w:tc>
          <w:tcPr>
            <w:cnfStyle w:val="001000000000" w:firstRow="0" w:lastRow="0" w:firstColumn="1" w:lastColumn="0" w:oddVBand="0" w:evenVBand="0" w:oddHBand="0" w:evenHBand="0" w:firstRowFirstColumn="0" w:firstRowLastColumn="0" w:lastRowFirstColumn="0" w:lastRowLastColumn="0"/>
            <w:tcW w:w="3148" w:type="dxa"/>
          </w:tcPr>
          <w:p w14:paraId="1918F48B" w14:textId="77777777" w:rsidR="00312E22" w:rsidRPr="003D4852" w:rsidRDefault="00312E22" w:rsidP="00B1057E">
            <w:pPr>
              <w:pStyle w:val="Tabulka-7"/>
            </w:pPr>
            <w:r w:rsidRPr="003D4852">
              <w:t>Číslo trati podle Prohlášení o dráze</w:t>
            </w:r>
          </w:p>
        </w:tc>
        <w:tc>
          <w:tcPr>
            <w:tcW w:w="4960" w:type="dxa"/>
          </w:tcPr>
          <w:p w14:paraId="6AFEECF6" w14:textId="77777777" w:rsidR="00F46BFB" w:rsidRDefault="00F46BFB" w:rsidP="00B1057E">
            <w:pPr>
              <w:pStyle w:val="Tabulka-7"/>
              <w:cnfStyle w:val="000000000000" w:firstRow="0" w:lastRow="0" w:firstColumn="0" w:lastColumn="0" w:oddVBand="0" w:evenVBand="0" w:oddHBand="0" w:evenHBand="0" w:firstRowFirstColumn="0" w:firstRowLastColumn="0" w:lastRowFirstColumn="0" w:lastRowLastColumn="0"/>
            </w:pPr>
            <w:r>
              <w:t>547</w:t>
            </w:r>
          </w:p>
          <w:p w14:paraId="29C0A53C" w14:textId="3180164E" w:rsidR="00F46BFB" w:rsidRDefault="00F46BFB" w:rsidP="00B1057E">
            <w:pPr>
              <w:pStyle w:val="Tabulka-7"/>
              <w:cnfStyle w:val="000000000000" w:firstRow="0" w:lastRow="0" w:firstColumn="0" w:lastColumn="0" w:oddVBand="0" w:evenVBand="0" w:oddHBand="0" w:evenHBand="0" w:firstRowFirstColumn="0" w:firstRowLastColumn="0" w:lastRowFirstColumn="0" w:lastRowLastColumn="0"/>
            </w:pPr>
            <w:r>
              <w:t>562</w:t>
            </w:r>
          </w:p>
          <w:p w14:paraId="6D6A436C" w14:textId="100E4541" w:rsidR="00F46BFB" w:rsidRPr="003D4852" w:rsidRDefault="00F46BFB" w:rsidP="00F46BFB">
            <w:pPr>
              <w:pStyle w:val="Tabulka-7"/>
              <w:cnfStyle w:val="000000000000" w:firstRow="0" w:lastRow="0" w:firstColumn="0" w:lastColumn="0" w:oddVBand="0" w:evenVBand="0" w:oddHBand="0" w:evenHBand="0" w:firstRowFirstColumn="0" w:firstRowLastColumn="0" w:lastRowFirstColumn="0" w:lastRowLastColumn="0"/>
            </w:pPr>
            <w:r>
              <w:t>628</w:t>
            </w:r>
          </w:p>
        </w:tc>
      </w:tr>
      <w:tr w:rsidR="00312E22" w:rsidRPr="003D4852" w14:paraId="0841205F" w14:textId="77777777" w:rsidTr="00626385">
        <w:tc>
          <w:tcPr>
            <w:cnfStyle w:val="001000000000" w:firstRow="0" w:lastRow="0" w:firstColumn="1" w:lastColumn="0" w:oddVBand="0" w:evenVBand="0" w:oddHBand="0" w:evenHBand="0" w:firstRowFirstColumn="0" w:firstRowLastColumn="0" w:lastRowFirstColumn="0" w:lastRowLastColumn="0"/>
            <w:tcW w:w="3148" w:type="dxa"/>
          </w:tcPr>
          <w:p w14:paraId="2086603C" w14:textId="77777777" w:rsidR="00312E22" w:rsidRPr="003D4852" w:rsidRDefault="00312E22" w:rsidP="00B1057E">
            <w:pPr>
              <w:pStyle w:val="Tabulka-7"/>
            </w:pPr>
            <w:r w:rsidRPr="003D4852">
              <w:lastRenderedPageBreak/>
              <w:t>Číslo trati podle nákresného jízdního řádu</w:t>
            </w:r>
          </w:p>
        </w:tc>
        <w:tc>
          <w:tcPr>
            <w:tcW w:w="4960" w:type="dxa"/>
          </w:tcPr>
          <w:p w14:paraId="02A06A50" w14:textId="38047825" w:rsidR="00F46BFB" w:rsidRDefault="00F46BFB" w:rsidP="00B1057E">
            <w:pPr>
              <w:pStyle w:val="Tabulka-7"/>
              <w:cnfStyle w:val="000000000000" w:firstRow="0" w:lastRow="0" w:firstColumn="0" w:lastColumn="0" w:oddVBand="0" w:evenVBand="0" w:oddHBand="0" w:evenHBand="0" w:firstRowFirstColumn="0" w:firstRowLastColumn="0" w:lastRowFirstColumn="0" w:lastRowLastColumn="0"/>
            </w:pPr>
            <w:r>
              <w:t>505</w:t>
            </w:r>
            <w:r w:rsidR="000D58A1">
              <w:t>A</w:t>
            </w:r>
          </w:p>
          <w:p w14:paraId="67FF6BE5" w14:textId="14148EF5" w:rsidR="00312E22" w:rsidRDefault="00F46BFB" w:rsidP="00B1057E">
            <w:pPr>
              <w:pStyle w:val="Tabulka-7"/>
              <w:cnfStyle w:val="000000000000" w:firstRow="0" w:lastRow="0" w:firstColumn="0" w:lastColumn="0" w:oddVBand="0" w:evenVBand="0" w:oddHBand="0" w:evenHBand="0" w:firstRowFirstColumn="0" w:firstRowLastColumn="0" w:lastRowFirstColumn="0" w:lastRowLastColumn="0"/>
            </w:pPr>
            <w:r>
              <w:t>506</w:t>
            </w:r>
            <w:r w:rsidR="000D58A1">
              <w:t>A</w:t>
            </w:r>
          </w:p>
          <w:p w14:paraId="5E268ECC" w14:textId="66C09781" w:rsidR="00F46BFB" w:rsidRPr="003D4852" w:rsidRDefault="00F46BFB" w:rsidP="00B1057E">
            <w:pPr>
              <w:pStyle w:val="Tabulka-7"/>
              <w:cnfStyle w:val="000000000000" w:firstRow="0" w:lastRow="0" w:firstColumn="0" w:lastColumn="0" w:oddVBand="0" w:evenVBand="0" w:oddHBand="0" w:evenHBand="0" w:firstRowFirstColumn="0" w:firstRowLastColumn="0" w:lastRowFirstColumn="0" w:lastRowLastColumn="0"/>
            </w:pPr>
            <w:r>
              <w:t>513</w:t>
            </w:r>
            <w:r w:rsidR="000D58A1">
              <w:t>A</w:t>
            </w:r>
          </w:p>
        </w:tc>
      </w:tr>
      <w:tr w:rsidR="00312E22" w:rsidRPr="003D4852" w14:paraId="03484FAC" w14:textId="77777777" w:rsidTr="00626385">
        <w:tc>
          <w:tcPr>
            <w:cnfStyle w:val="001000000000" w:firstRow="0" w:lastRow="0" w:firstColumn="1" w:lastColumn="0" w:oddVBand="0" w:evenVBand="0" w:oddHBand="0" w:evenHBand="0" w:firstRowFirstColumn="0" w:firstRowLastColumn="0" w:lastRowFirstColumn="0" w:lastRowLastColumn="0"/>
            <w:tcW w:w="3148" w:type="dxa"/>
          </w:tcPr>
          <w:p w14:paraId="4583A471" w14:textId="77777777" w:rsidR="00312E22" w:rsidRPr="003D4852" w:rsidRDefault="00312E22" w:rsidP="00B1057E">
            <w:pPr>
              <w:pStyle w:val="Tabulka-7"/>
            </w:pPr>
            <w:r w:rsidRPr="003D4852">
              <w:t>Číslo trati podle knižního jízdního řádu</w:t>
            </w:r>
          </w:p>
        </w:tc>
        <w:tc>
          <w:tcPr>
            <w:tcW w:w="4960" w:type="dxa"/>
          </w:tcPr>
          <w:p w14:paraId="4691A5E0" w14:textId="487E7482" w:rsidR="00F05425" w:rsidRDefault="00F05425" w:rsidP="00B1057E">
            <w:pPr>
              <w:pStyle w:val="Tabulka-7"/>
              <w:cnfStyle w:val="000000000000" w:firstRow="0" w:lastRow="0" w:firstColumn="0" w:lastColumn="0" w:oddVBand="0" w:evenVBand="0" w:oddHBand="0" w:evenHBand="0" w:firstRowFirstColumn="0" w:firstRowLastColumn="0" w:lastRowFirstColumn="0" w:lastRowLastColumn="0"/>
            </w:pPr>
            <w:r>
              <w:t>020</w:t>
            </w:r>
          </w:p>
          <w:p w14:paraId="71EE7917" w14:textId="100262B6" w:rsidR="00312E22" w:rsidRDefault="00F05425" w:rsidP="00B1057E">
            <w:pPr>
              <w:pStyle w:val="Tabulka-7"/>
              <w:cnfStyle w:val="000000000000" w:firstRow="0" w:lastRow="0" w:firstColumn="0" w:lastColumn="0" w:oddVBand="0" w:evenVBand="0" w:oddHBand="0" w:evenHBand="0" w:firstRowFirstColumn="0" w:firstRowLastColumn="0" w:lastRowFirstColumn="0" w:lastRowLastColumn="0"/>
            </w:pPr>
            <w:r>
              <w:t>021</w:t>
            </w:r>
          </w:p>
          <w:p w14:paraId="66486B46" w14:textId="487F0D9B" w:rsidR="00F05425" w:rsidRPr="003D4852" w:rsidRDefault="00F05425" w:rsidP="00B1057E">
            <w:pPr>
              <w:pStyle w:val="Tabulka-7"/>
              <w:cnfStyle w:val="000000000000" w:firstRow="0" w:lastRow="0" w:firstColumn="0" w:lastColumn="0" w:oddVBand="0" w:evenVBand="0" w:oddHBand="0" w:evenHBand="0" w:firstRowFirstColumn="0" w:firstRowLastColumn="0" w:lastRowFirstColumn="0" w:lastRowLastColumn="0"/>
            </w:pPr>
            <w:r>
              <w:t>026</w:t>
            </w:r>
          </w:p>
        </w:tc>
      </w:tr>
      <w:tr w:rsidR="00312E22" w:rsidRPr="003D4852" w14:paraId="316185C9" w14:textId="77777777" w:rsidTr="00626385">
        <w:tc>
          <w:tcPr>
            <w:cnfStyle w:val="001000000000" w:firstRow="0" w:lastRow="0" w:firstColumn="1" w:lastColumn="0" w:oddVBand="0" w:evenVBand="0" w:oddHBand="0" w:evenHBand="0" w:firstRowFirstColumn="0" w:firstRowLastColumn="0" w:lastRowFirstColumn="0" w:lastRowLastColumn="0"/>
            <w:tcW w:w="3148" w:type="dxa"/>
          </w:tcPr>
          <w:p w14:paraId="08253AE7" w14:textId="77777777" w:rsidR="00312E22" w:rsidRPr="003D4852" w:rsidRDefault="00312E22" w:rsidP="00B1057E">
            <w:pPr>
              <w:pStyle w:val="Tabulka-7"/>
            </w:pPr>
            <w:r w:rsidRPr="003D4852">
              <w:t>Číslo traťového a definičního úseku</w:t>
            </w:r>
          </w:p>
        </w:tc>
        <w:tc>
          <w:tcPr>
            <w:tcW w:w="4960" w:type="dxa"/>
          </w:tcPr>
          <w:p w14:paraId="175152FD" w14:textId="5EF38FA6" w:rsidR="00312E22" w:rsidRDefault="00BF62CC" w:rsidP="00B1057E">
            <w:pPr>
              <w:pStyle w:val="Tabulka-7"/>
              <w:cnfStyle w:val="000000000000" w:firstRow="0" w:lastRow="0" w:firstColumn="0" w:lastColumn="0" w:oddVBand="0" w:evenVBand="0" w:oddHBand="0" w:evenHBand="0" w:firstRowFirstColumn="0" w:firstRowLastColumn="0" w:lastRowFirstColumn="0" w:lastRowLastColumn="0"/>
            </w:pPr>
            <w:r>
              <w:t>156102</w:t>
            </w:r>
            <w:r w:rsidR="00312E22">
              <w:t xml:space="preserve"> ŽST </w:t>
            </w:r>
            <w:r>
              <w:t>Týniště n.O.</w:t>
            </w:r>
            <w:r w:rsidR="00312E22">
              <w:t xml:space="preserve"> </w:t>
            </w:r>
            <w:r>
              <w:t>– Bolehošť</w:t>
            </w:r>
          </w:p>
          <w:p w14:paraId="25E97EAE" w14:textId="079C5C10" w:rsidR="00312E22" w:rsidRDefault="00BF62CC" w:rsidP="00B1057E">
            <w:pPr>
              <w:pStyle w:val="Tabulka-7"/>
              <w:cnfStyle w:val="000000000000" w:firstRow="0" w:lastRow="0" w:firstColumn="0" w:lastColumn="0" w:oddVBand="0" w:evenVBand="0" w:oddHBand="0" w:evenHBand="0" w:firstRowFirstColumn="0" w:firstRowLastColumn="0" w:lastRowFirstColumn="0" w:lastRowLastColumn="0"/>
            </w:pPr>
            <w:r>
              <w:t>130216</w:t>
            </w:r>
            <w:r w:rsidR="00312E22">
              <w:t xml:space="preserve"> </w:t>
            </w:r>
            <w:r>
              <w:t>ŽST Týniště n.O. – Třebechovice n.O.</w:t>
            </w:r>
          </w:p>
          <w:p w14:paraId="7FB5858E" w14:textId="669120D0" w:rsidR="00BF62CC" w:rsidRDefault="00BF62CC" w:rsidP="00B1057E">
            <w:pPr>
              <w:pStyle w:val="Tabulka-7"/>
              <w:cnfStyle w:val="000000000000" w:firstRow="0" w:lastRow="0" w:firstColumn="0" w:lastColumn="0" w:oddVBand="0" w:evenVBand="0" w:oddHBand="0" w:evenHBand="0" w:firstRowFirstColumn="0" w:firstRowLastColumn="0" w:lastRowFirstColumn="0" w:lastRowLastColumn="0"/>
            </w:pPr>
            <w:r>
              <w:t>130218 ŽST Týniště n.O. – Rašovice</w:t>
            </w:r>
          </w:p>
          <w:p w14:paraId="09ADAE72" w14:textId="65C3E633" w:rsidR="00312E22" w:rsidRDefault="00312E22" w:rsidP="00B1057E">
            <w:pPr>
              <w:pStyle w:val="Tabulka-7"/>
              <w:cnfStyle w:val="000000000000" w:firstRow="0" w:lastRow="0" w:firstColumn="0" w:lastColumn="0" w:oddVBand="0" w:evenVBand="0" w:oddHBand="0" w:evenHBand="0" w:firstRowFirstColumn="0" w:firstRowLastColumn="0" w:lastRowFirstColumn="0" w:lastRowLastColumn="0"/>
            </w:pPr>
            <w:r>
              <w:t>1</w:t>
            </w:r>
            <w:r w:rsidR="00BF62CC">
              <w:t>3021C</w:t>
            </w:r>
            <w:r>
              <w:t xml:space="preserve"> </w:t>
            </w:r>
            <w:r w:rsidR="00BF62CC">
              <w:t>ŽST Týniště n.O.</w:t>
            </w:r>
          </w:p>
          <w:p w14:paraId="7A29B06B" w14:textId="5E721EAF" w:rsidR="00BF62CC" w:rsidRDefault="00BF62CC" w:rsidP="00BF62CC">
            <w:pPr>
              <w:pStyle w:val="Tabulka-7"/>
              <w:cnfStyle w:val="000000000000" w:firstRow="0" w:lastRow="0" w:firstColumn="0" w:lastColumn="0" w:oddVBand="0" w:evenVBand="0" w:oddHBand="0" w:evenHBand="0" w:firstRowFirstColumn="0" w:firstRowLastColumn="0" w:lastRowFirstColumn="0" w:lastRowLastColumn="0"/>
            </w:pPr>
            <w:r>
              <w:t xml:space="preserve">13021G ŽST Týniště n.O. </w:t>
            </w:r>
          </w:p>
          <w:p w14:paraId="5A149FB5" w14:textId="70409D5D" w:rsidR="00BF62CC" w:rsidRDefault="00BF62CC" w:rsidP="00BF62CC">
            <w:pPr>
              <w:pStyle w:val="Tabulka-7"/>
              <w:cnfStyle w:val="000000000000" w:firstRow="0" w:lastRow="0" w:firstColumn="0" w:lastColumn="0" w:oddVBand="0" w:evenVBand="0" w:oddHBand="0" w:evenHBand="0" w:firstRowFirstColumn="0" w:firstRowLastColumn="0" w:lastRowFirstColumn="0" w:lastRowLastColumn="0"/>
            </w:pPr>
            <w:r>
              <w:t xml:space="preserve">13021E ŽST Týniště n.O. </w:t>
            </w:r>
          </w:p>
          <w:p w14:paraId="5F559E58" w14:textId="66012438" w:rsidR="00312E22" w:rsidRDefault="00312E22" w:rsidP="00B1057E">
            <w:pPr>
              <w:pStyle w:val="Tabulka-7"/>
              <w:cnfStyle w:val="000000000000" w:firstRow="0" w:lastRow="0" w:firstColumn="0" w:lastColumn="0" w:oddVBand="0" w:evenVBand="0" w:oddHBand="0" w:evenHBand="0" w:firstRowFirstColumn="0" w:firstRowLastColumn="0" w:lastRowFirstColumn="0" w:lastRowLastColumn="0"/>
            </w:pPr>
            <w:r>
              <w:t>1</w:t>
            </w:r>
            <w:r w:rsidR="00BF62CC">
              <w:t>30021M</w:t>
            </w:r>
            <w:r>
              <w:t xml:space="preserve"> </w:t>
            </w:r>
            <w:r w:rsidR="00BF62CC">
              <w:t xml:space="preserve">ŽST Týniště n.O. </w:t>
            </w:r>
          </w:p>
          <w:p w14:paraId="60E8EB9E" w14:textId="028B34A3" w:rsidR="00BF62CC" w:rsidRDefault="00BF62CC" w:rsidP="00BF62CC">
            <w:pPr>
              <w:pStyle w:val="Tabulka-7"/>
              <w:cnfStyle w:val="000000000000" w:firstRow="0" w:lastRow="0" w:firstColumn="0" w:lastColumn="0" w:oddVBand="0" w:evenVBand="0" w:oddHBand="0" w:evenHBand="0" w:firstRowFirstColumn="0" w:firstRowLastColumn="0" w:lastRowFirstColumn="0" w:lastRowLastColumn="0"/>
            </w:pPr>
            <w:r>
              <w:t>130021I1 ŽST Týniště n.O.</w:t>
            </w:r>
          </w:p>
          <w:p w14:paraId="75BEF556" w14:textId="2B42BE66" w:rsidR="00BF62CC" w:rsidRDefault="00BF62CC" w:rsidP="00BF62CC">
            <w:pPr>
              <w:pStyle w:val="Tabulka-7"/>
              <w:cnfStyle w:val="000000000000" w:firstRow="0" w:lastRow="0" w:firstColumn="0" w:lastColumn="0" w:oddVBand="0" w:evenVBand="0" w:oddHBand="0" w:evenHBand="0" w:firstRowFirstColumn="0" w:firstRowLastColumn="0" w:lastRowFirstColumn="0" w:lastRowLastColumn="0"/>
            </w:pPr>
            <w:r>
              <w:t>130021IE ŽST Týniště n.O.</w:t>
            </w:r>
          </w:p>
          <w:p w14:paraId="4DE2C310" w14:textId="792F5BFC" w:rsidR="00312E22" w:rsidRDefault="00312E22" w:rsidP="00B1057E">
            <w:pPr>
              <w:pStyle w:val="Tabulka-7"/>
              <w:cnfStyle w:val="000000000000" w:firstRow="0" w:lastRow="0" w:firstColumn="0" w:lastColumn="0" w:oddVBand="0" w:evenVBand="0" w:oddHBand="0" w:evenHBand="0" w:firstRowFirstColumn="0" w:firstRowLastColumn="0" w:lastRowFirstColumn="0" w:lastRowLastColumn="0"/>
            </w:pPr>
            <w:r>
              <w:t>1</w:t>
            </w:r>
            <w:r w:rsidR="00BF62CC">
              <w:t>49</w:t>
            </w:r>
            <w:r>
              <w:t xml:space="preserve">108 </w:t>
            </w:r>
            <w:r w:rsidR="00BF62CC">
              <w:t>ŽST Týniště n.O. – ŽST. Žďár n.O.</w:t>
            </w:r>
          </w:p>
          <w:p w14:paraId="0F6229C3" w14:textId="40771C5D" w:rsidR="00312E22" w:rsidRDefault="00312E22" w:rsidP="00B1057E">
            <w:pPr>
              <w:pStyle w:val="Tabulka-7"/>
              <w:cnfStyle w:val="000000000000" w:firstRow="0" w:lastRow="0" w:firstColumn="0" w:lastColumn="0" w:oddVBand="0" w:evenVBand="0" w:oddHBand="0" w:evenHBand="0" w:firstRowFirstColumn="0" w:firstRowLastColumn="0" w:lastRowFirstColumn="0" w:lastRowLastColumn="0"/>
            </w:pPr>
            <w:r>
              <w:t>1</w:t>
            </w:r>
            <w:r w:rsidR="00BF62CC">
              <w:t>491DF</w:t>
            </w:r>
            <w:r>
              <w:t xml:space="preserve"> </w:t>
            </w:r>
            <w:r w:rsidR="00BF62CC">
              <w:t>ŽST Žďár n.O.</w:t>
            </w:r>
          </w:p>
          <w:p w14:paraId="42E62D6A" w14:textId="1892D43A" w:rsidR="00BF62CC" w:rsidRDefault="00BF62CC" w:rsidP="00BF62CC">
            <w:pPr>
              <w:pStyle w:val="Tabulka-7"/>
              <w:cnfStyle w:val="000000000000" w:firstRow="0" w:lastRow="0" w:firstColumn="0" w:lastColumn="0" w:oddVBand="0" w:evenVBand="0" w:oddHBand="0" w:evenHBand="0" w:firstRowFirstColumn="0" w:firstRowLastColumn="0" w:lastRowFirstColumn="0" w:lastRowLastColumn="0"/>
            </w:pPr>
            <w:r>
              <w:t>1491DE ŽST Žďár n.O.</w:t>
            </w:r>
          </w:p>
          <w:p w14:paraId="69A7A463" w14:textId="1C6C9EB1" w:rsidR="00BF62CC" w:rsidRDefault="00BF62CC" w:rsidP="00BF62CC">
            <w:pPr>
              <w:pStyle w:val="Tabulka-7"/>
              <w:cnfStyle w:val="000000000000" w:firstRow="0" w:lastRow="0" w:firstColumn="0" w:lastColumn="0" w:oddVBand="0" w:evenVBand="0" w:oddHBand="0" w:evenHBand="0" w:firstRowFirstColumn="0" w:firstRowLastColumn="0" w:lastRowFirstColumn="0" w:lastRowLastColumn="0"/>
            </w:pPr>
            <w:r>
              <w:t>1491D1 ŽST Žďár n.O.</w:t>
            </w:r>
          </w:p>
          <w:p w14:paraId="76AD8777" w14:textId="557BB7EA" w:rsidR="00BF62CC" w:rsidRDefault="00BF62CC" w:rsidP="00BF62CC">
            <w:pPr>
              <w:pStyle w:val="Tabulka-7"/>
              <w:cnfStyle w:val="000000000000" w:firstRow="0" w:lastRow="0" w:firstColumn="0" w:lastColumn="0" w:oddVBand="0" w:evenVBand="0" w:oddHBand="0" w:evenHBand="0" w:firstRowFirstColumn="0" w:firstRowLastColumn="0" w:lastRowFirstColumn="0" w:lastRowLastColumn="0"/>
            </w:pPr>
            <w:r>
              <w:t>1491D ŽST Žďár n.O.</w:t>
            </w:r>
          </w:p>
          <w:p w14:paraId="465D3DD8" w14:textId="3DC097E0" w:rsidR="00BF62CC" w:rsidRDefault="00312E22" w:rsidP="00BF62CC">
            <w:pPr>
              <w:pStyle w:val="Tabulka-7"/>
              <w:cnfStyle w:val="000000000000" w:firstRow="0" w:lastRow="0" w:firstColumn="0" w:lastColumn="0" w:oddVBand="0" w:evenVBand="0" w:oddHBand="0" w:evenHBand="0" w:firstRowFirstColumn="0" w:firstRowLastColumn="0" w:lastRowFirstColumn="0" w:lastRowLastColumn="0"/>
            </w:pPr>
            <w:r>
              <w:t>1</w:t>
            </w:r>
            <w:r w:rsidR="00BF62CC">
              <w:t>491DC</w:t>
            </w:r>
            <w:r>
              <w:t xml:space="preserve"> </w:t>
            </w:r>
            <w:r w:rsidR="00BF62CC">
              <w:t>ŽST Žďár n.O.</w:t>
            </w:r>
          </w:p>
          <w:p w14:paraId="3959A8AD" w14:textId="62039477" w:rsidR="00BF62CC" w:rsidRDefault="00BF62CC" w:rsidP="00BF62CC">
            <w:pPr>
              <w:pStyle w:val="Tabulka-7"/>
              <w:cnfStyle w:val="000000000000" w:firstRow="0" w:lastRow="0" w:firstColumn="0" w:lastColumn="0" w:oddVBand="0" w:evenVBand="0" w:oddHBand="0" w:evenHBand="0" w:firstRowFirstColumn="0" w:firstRowLastColumn="0" w:lastRowFirstColumn="0" w:lastRowLastColumn="0"/>
            </w:pPr>
            <w:r>
              <w:t>1491DD ŽST Žďár n.O.</w:t>
            </w:r>
          </w:p>
          <w:p w14:paraId="0E2C36C1" w14:textId="77777777" w:rsidR="00312E22" w:rsidRDefault="00312E22" w:rsidP="00B1057E">
            <w:pPr>
              <w:pStyle w:val="Tabulka-7"/>
              <w:cnfStyle w:val="000000000000" w:firstRow="0" w:lastRow="0" w:firstColumn="0" w:lastColumn="0" w:oddVBand="0" w:evenVBand="0" w:oddHBand="0" w:evenHBand="0" w:firstRowFirstColumn="0" w:firstRowLastColumn="0" w:lastRowFirstColumn="0" w:lastRowLastColumn="0"/>
            </w:pPr>
            <w:r>
              <w:t>Vlečky:</w:t>
            </w:r>
          </w:p>
          <w:p w14:paraId="513D55F1" w14:textId="242155A5" w:rsidR="00312E22" w:rsidRDefault="00BF62CC" w:rsidP="00764E9B">
            <w:pPr>
              <w:pStyle w:val="Tabulka-7"/>
              <w:numPr>
                <w:ilvl w:val="0"/>
                <w:numId w:val="19"/>
              </w:numPr>
              <w:ind w:left="170" w:hanging="170"/>
              <w:cnfStyle w:val="000000000000" w:firstRow="0" w:lastRow="0" w:firstColumn="0" w:lastColumn="0" w:oddVBand="0" w:evenVBand="0" w:oddHBand="0" w:evenHBand="0" w:firstRowFirstColumn="0" w:firstRowLastColumn="0" w:lastRowFirstColumn="0" w:lastRowLastColumn="0"/>
            </w:pPr>
            <w:r>
              <w:t>130021L</w:t>
            </w:r>
            <w:r w:rsidR="00312E22">
              <w:t xml:space="preserve"> ŽST </w:t>
            </w:r>
            <w:r w:rsidR="00850EFE">
              <w:t>Týniště n</w:t>
            </w:r>
            <w:r w:rsidR="00924B73">
              <w:t>./</w:t>
            </w:r>
            <w:r w:rsidR="00850EFE">
              <w:t xml:space="preserve"> Orlicí</w:t>
            </w:r>
            <w:r w:rsidR="00312E22">
              <w:t xml:space="preserve"> </w:t>
            </w:r>
            <w:r w:rsidR="00850EFE">
              <w:t>–</w:t>
            </w:r>
            <w:r w:rsidR="00312E22">
              <w:t xml:space="preserve"> </w:t>
            </w:r>
            <w:r w:rsidR="00850EFE">
              <w:t xml:space="preserve">4259 </w:t>
            </w:r>
            <w:r w:rsidR="00312E22">
              <w:t xml:space="preserve">vl. </w:t>
            </w:r>
            <w:r w:rsidR="00850EFE">
              <w:t>Elitex reality</w:t>
            </w:r>
            <w:r w:rsidR="00312E22">
              <w:t xml:space="preserve"> (km </w:t>
            </w:r>
            <w:r w:rsidR="00850EFE">
              <w:t>22,565 výh.110a</w:t>
            </w:r>
            <w:r w:rsidR="00312E22">
              <w:t>)</w:t>
            </w:r>
          </w:p>
          <w:p w14:paraId="3916D17F" w14:textId="35C89F2A" w:rsidR="00312E22" w:rsidRDefault="00312E22" w:rsidP="00764E9B">
            <w:pPr>
              <w:pStyle w:val="Tabulka-7"/>
              <w:numPr>
                <w:ilvl w:val="0"/>
                <w:numId w:val="19"/>
              </w:numPr>
              <w:ind w:left="170" w:hanging="170"/>
              <w:cnfStyle w:val="000000000000" w:firstRow="0" w:lastRow="0" w:firstColumn="0" w:lastColumn="0" w:oddVBand="0" w:evenVBand="0" w:oddHBand="0" w:evenHBand="0" w:firstRowFirstColumn="0" w:firstRowLastColumn="0" w:lastRowFirstColumn="0" w:lastRowLastColumn="0"/>
            </w:pPr>
            <w:r>
              <w:t>1</w:t>
            </w:r>
            <w:r w:rsidR="00BF62CC">
              <w:t>30021IO</w:t>
            </w:r>
            <w:r>
              <w:t xml:space="preserve"> </w:t>
            </w:r>
            <w:r w:rsidR="00850EFE">
              <w:t>ŽST Týniště n</w:t>
            </w:r>
            <w:r w:rsidR="00924B73">
              <w:t>./</w:t>
            </w:r>
            <w:r w:rsidR="00850EFE">
              <w:t xml:space="preserve"> Orlicí – 4257 </w:t>
            </w:r>
            <w:r>
              <w:t xml:space="preserve">- vl. </w:t>
            </w:r>
            <w:r w:rsidR="00850EFE">
              <w:t>EKARA</w:t>
            </w:r>
            <w:r>
              <w:t xml:space="preserve"> (</w:t>
            </w:r>
            <w:r w:rsidR="00924B73">
              <w:t xml:space="preserve">km 49,847 </w:t>
            </w:r>
            <w:r w:rsidR="00850EFE">
              <w:t>výh. 23</w:t>
            </w:r>
            <w:r>
              <w:t>)</w:t>
            </w:r>
          </w:p>
          <w:p w14:paraId="51F4A4C2" w14:textId="1EBF3FD0" w:rsidR="00312E22" w:rsidRPr="003D4852" w:rsidRDefault="00BF62CC" w:rsidP="00AF49AF">
            <w:pPr>
              <w:pStyle w:val="Tabulka-7"/>
              <w:numPr>
                <w:ilvl w:val="0"/>
                <w:numId w:val="19"/>
              </w:numPr>
              <w:ind w:left="170" w:hanging="170"/>
              <w:cnfStyle w:val="000000000000" w:firstRow="0" w:lastRow="0" w:firstColumn="0" w:lastColumn="0" w:oddVBand="0" w:evenVBand="0" w:oddHBand="0" w:evenHBand="0" w:firstRowFirstColumn="0" w:firstRowLastColumn="0" w:lastRowFirstColumn="0" w:lastRowLastColumn="0"/>
            </w:pPr>
            <w:r>
              <w:t xml:space="preserve">130502 </w:t>
            </w:r>
            <w:r w:rsidR="00850EFE">
              <w:t>ŽST Týniště n</w:t>
            </w:r>
            <w:r w:rsidR="00924B73">
              <w:t>./</w:t>
            </w:r>
            <w:r w:rsidR="00850EFE">
              <w:t xml:space="preserve"> Orlicí –</w:t>
            </w:r>
            <w:r w:rsidR="00312E22">
              <w:t xml:space="preserve"> </w:t>
            </w:r>
            <w:r w:rsidR="00850EFE">
              <w:t>4258 Voj. vlečka</w:t>
            </w:r>
            <w:r w:rsidR="00312E22">
              <w:t xml:space="preserve"> </w:t>
            </w:r>
            <w:r w:rsidR="00AF49AF">
              <w:t xml:space="preserve">č.28 </w:t>
            </w:r>
            <w:r w:rsidR="00312E22">
              <w:t>(</w:t>
            </w:r>
            <w:r w:rsidR="00AF49AF">
              <w:t>km 49,413 výh.27b</w:t>
            </w:r>
            <w:r w:rsidR="00312E22">
              <w:t>)</w:t>
            </w:r>
          </w:p>
        </w:tc>
      </w:tr>
      <w:tr w:rsidR="00312E22" w:rsidRPr="003D4852" w14:paraId="78D9E3FB" w14:textId="77777777" w:rsidTr="00626385">
        <w:tc>
          <w:tcPr>
            <w:cnfStyle w:val="001000000000" w:firstRow="0" w:lastRow="0" w:firstColumn="1" w:lastColumn="0" w:oddVBand="0" w:evenVBand="0" w:oddHBand="0" w:evenHBand="0" w:firstRowFirstColumn="0" w:firstRowLastColumn="0" w:lastRowFirstColumn="0" w:lastRowLastColumn="0"/>
            <w:tcW w:w="3148" w:type="dxa"/>
          </w:tcPr>
          <w:p w14:paraId="05564BA9" w14:textId="77777777" w:rsidR="00312E22" w:rsidRPr="003D4852" w:rsidRDefault="00312E22" w:rsidP="00B1057E">
            <w:pPr>
              <w:pStyle w:val="Tabulka-7"/>
            </w:pPr>
            <w:r w:rsidRPr="003D4852">
              <w:t>Traťová třída zatížení</w:t>
            </w:r>
          </w:p>
        </w:tc>
        <w:tc>
          <w:tcPr>
            <w:tcW w:w="4960" w:type="dxa"/>
          </w:tcPr>
          <w:p w14:paraId="5680861D" w14:textId="39C9B6C6" w:rsidR="007D2943" w:rsidRDefault="007D2943" w:rsidP="00B1057E">
            <w:pPr>
              <w:pStyle w:val="Tabulka-7"/>
              <w:cnfStyle w:val="000000000000" w:firstRow="0" w:lastRow="0" w:firstColumn="0" w:lastColumn="0" w:oddVBand="0" w:evenVBand="0" w:oddHBand="0" w:evenHBand="0" w:firstRowFirstColumn="0" w:firstRowLastColumn="0" w:lastRowFirstColumn="0" w:lastRowLastColumn="0"/>
            </w:pPr>
            <w:r>
              <w:t>C3 (Týniště n.O. – Častolovice)</w:t>
            </w:r>
          </w:p>
          <w:p w14:paraId="192C7C7F" w14:textId="77777777" w:rsidR="007D2943" w:rsidRDefault="00312E22" w:rsidP="00B1057E">
            <w:pPr>
              <w:pStyle w:val="Tabulka-7"/>
              <w:cnfStyle w:val="000000000000" w:firstRow="0" w:lastRow="0" w:firstColumn="0" w:lastColumn="0" w:oddVBand="0" w:evenVBand="0" w:oddHBand="0" w:evenHBand="0" w:firstRowFirstColumn="0" w:firstRowLastColumn="0" w:lastRowFirstColumn="0" w:lastRowLastColumn="0"/>
            </w:pPr>
            <w:r>
              <w:t>D</w:t>
            </w:r>
            <w:r w:rsidR="007D2943">
              <w:t>4 (H.Králové – Týniště n.O. – Choceň)</w:t>
            </w:r>
          </w:p>
          <w:p w14:paraId="5AA14B7D" w14:textId="148E67DA" w:rsidR="007D2943" w:rsidRPr="003D4852" w:rsidRDefault="007D2943" w:rsidP="00B1057E">
            <w:pPr>
              <w:pStyle w:val="Tabulka-7"/>
              <w:cnfStyle w:val="000000000000" w:firstRow="0" w:lastRow="0" w:firstColumn="0" w:lastColumn="0" w:oddVBand="0" w:evenVBand="0" w:oddHBand="0" w:evenHBand="0" w:firstRowFirstColumn="0" w:firstRowLastColumn="0" w:lastRowFirstColumn="0" w:lastRowLastColumn="0"/>
            </w:pPr>
            <w:r>
              <w:t>C4 (Týniště n.O. – Bolehošť)</w:t>
            </w:r>
          </w:p>
        </w:tc>
      </w:tr>
      <w:tr w:rsidR="00312E22" w:rsidRPr="003D4852" w14:paraId="059A2B6F" w14:textId="77777777" w:rsidTr="00626385">
        <w:tc>
          <w:tcPr>
            <w:cnfStyle w:val="001000000000" w:firstRow="0" w:lastRow="0" w:firstColumn="1" w:lastColumn="0" w:oddVBand="0" w:evenVBand="0" w:oddHBand="0" w:evenHBand="0" w:firstRowFirstColumn="0" w:firstRowLastColumn="0" w:lastRowFirstColumn="0" w:lastRowLastColumn="0"/>
            <w:tcW w:w="3148" w:type="dxa"/>
          </w:tcPr>
          <w:p w14:paraId="5A0C11C3" w14:textId="77777777" w:rsidR="00312E22" w:rsidRPr="003D4852" w:rsidRDefault="00312E22" w:rsidP="00B1057E">
            <w:pPr>
              <w:pStyle w:val="Tabulka-7"/>
            </w:pPr>
            <w:r w:rsidRPr="003D4852">
              <w:t>Maximální traťová rychlost</w:t>
            </w:r>
          </w:p>
        </w:tc>
        <w:tc>
          <w:tcPr>
            <w:tcW w:w="4960" w:type="dxa"/>
          </w:tcPr>
          <w:p w14:paraId="117FF1E6" w14:textId="1D466938" w:rsidR="007D2943" w:rsidRDefault="007D2943" w:rsidP="00B1057E">
            <w:pPr>
              <w:pStyle w:val="Tabulka-7"/>
              <w:cnfStyle w:val="000000000000" w:firstRow="0" w:lastRow="0" w:firstColumn="0" w:lastColumn="0" w:oddVBand="0" w:evenVBand="0" w:oddHBand="0" w:evenHBand="0" w:firstRowFirstColumn="0" w:firstRowLastColumn="0" w:lastRowFirstColumn="0" w:lastRowLastColumn="0"/>
            </w:pPr>
            <w:r>
              <w:t>100 km/h (Týniště n.O. – Častolovice)</w:t>
            </w:r>
          </w:p>
          <w:p w14:paraId="681C09F4" w14:textId="77777777" w:rsidR="007D2943" w:rsidRDefault="00312E22" w:rsidP="007D2943">
            <w:pPr>
              <w:pStyle w:val="Tabulka-7"/>
              <w:cnfStyle w:val="000000000000" w:firstRow="0" w:lastRow="0" w:firstColumn="0" w:lastColumn="0" w:oddVBand="0" w:evenVBand="0" w:oddHBand="0" w:evenHBand="0" w:firstRowFirstColumn="0" w:firstRowLastColumn="0" w:lastRowFirstColumn="0" w:lastRowLastColumn="0"/>
            </w:pPr>
            <w:r>
              <w:t>100 km/h</w:t>
            </w:r>
            <w:r w:rsidR="007D2943">
              <w:t xml:space="preserve"> (H.Králové – Týniště n.O. – Choceň)</w:t>
            </w:r>
          </w:p>
          <w:p w14:paraId="1C12502A" w14:textId="2881A01A" w:rsidR="007D2943" w:rsidRPr="003D4852" w:rsidRDefault="007D2943" w:rsidP="00B1057E">
            <w:pPr>
              <w:pStyle w:val="Tabulka-7"/>
              <w:cnfStyle w:val="000000000000" w:firstRow="0" w:lastRow="0" w:firstColumn="0" w:lastColumn="0" w:oddVBand="0" w:evenVBand="0" w:oddHBand="0" w:evenHBand="0" w:firstRowFirstColumn="0" w:firstRowLastColumn="0" w:lastRowFirstColumn="0" w:lastRowLastColumn="0"/>
            </w:pPr>
            <w:r>
              <w:t>90 km/h (Týniště n.O. – Bolehošť)</w:t>
            </w:r>
          </w:p>
        </w:tc>
      </w:tr>
      <w:tr w:rsidR="00312E22" w:rsidRPr="003D4852" w14:paraId="6F2A3081" w14:textId="77777777" w:rsidTr="00626385">
        <w:tc>
          <w:tcPr>
            <w:cnfStyle w:val="001000000000" w:firstRow="0" w:lastRow="0" w:firstColumn="1" w:lastColumn="0" w:oddVBand="0" w:evenVBand="0" w:oddHBand="0" w:evenHBand="0" w:firstRowFirstColumn="0" w:firstRowLastColumn="0" w:lastRowFirstColumn="0" w:lastRowLastColumn="0"/>
            <w:tcW w:w="3148" w:type="dxa"/>
          </w:tcPr>
          <w:p w14:paraId="06810271" w14:textId="77777777" w:rsidR="00312E22" w:rsidRPr="003D4852" w:rsidRDefault="00312E22" w:rsidP="00B1057E">
            <w:pPr>
              <w:pStyle w:val="Tabulka-7"/>
            </w:pPr>
            <w:r w:rsidRPr="003D4852">
              <w:t>Trakční soustava</w:t>
            </w:r>
          </w:p>
        </w:tc>
        <w:tc>
          <w:tcPr>
            <w:tcW w:w="4960" w:type="dxa"/>
          </w:tcPr>
          <w:p w14:paraId="1E47569C" w14:textId="77777777" w:rsidR="00312E22" w:rsidRDefault="00312E22" w:rsidP="00B1057E">
            <w:pPr>
              <w:pStyle w:val="Tabulka-7"/>
              <w:cnfStyle w:val="000000000000" w:firstRow="0" w:lastRow="0" w:firstColumn="0" w:lastColumn="0" w:oddVBand="0" w:evenVBand="0" w:oddHBand="0" w:evenHBand="0" w:firstRowFirstColumn="0" w:firstRowLastColumn="0" w:lastRowFirstColumn="0" w:lastRowLastColumn="0"/>
            </w:pPr>
            <w:r>
              <w:t xml:space="preserve">nezávislá </w:t>
            </w:r>
          </w:p>
          <w:p w14:paraId="31D262EF" w14:textId="6AE8E896" w:rsidR="00312E22" w:rsidRPr="003D4852" w:rsidRDefault="00312E22" w:rsidP="00B1057E">
            <w:pPr>
              <w:pStyle w:val="Tabulka-7"/>
              <w:cnfStyle w:val="000000000000" w:firstRow="0" w:lastRow="0" w:firstColumn="0" w:lastColumn="0" w:oddVBand="0" w:evenVBand="0" w:oddHBand="0" w:evenHBand="0" w:firstRowFirstColumn="0" w:firstRowLastColumn="0" w:lastRowFirstColumn="0" w:lastRowLastColumn="0"/>
            </w:pPr>
          </w:p>
        </w:tc>
      </w:tr>
      <w:tr w:rsidR="00312E22" w:rsidRPr="003D4852" w14:paraId="2095FC40" w14:textId="77777777" w:rsidTr="00626385">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tcPr>
          <w:p w14:paraId="4093C238" w14:textId="77777777" w:rsidR="00312E22" w:rsidRPr="003D4852" w:rsidRDefault="00312E22" w:rsidP="00B1057E">
            <w:pPr>
              <w:pStyle w:val="Tabulka-7"/>
            </w:pPr>
            <w:r w:rsidRPr="003D4852">
              <w:t>Počet traťových kolejí</w:t>
            </w:r>
          </w:p>
        </w:tc>
        <w:tc>
          <w:tcPr>
            <w:tcW w:w="4960" w:type="dxa"/>
          </w:tcPr>
          <w:p w14:paraId="61426413" w14:textId="77777777" w:rsidR="00312E22" w:rsidRDefault="00312E22" w:rsidP="00B1057E">
            <w:pPr>
              <w:pStyle w:val="Tabulka-7"/>
              <w:cnfStyle w:val="010000000000" w:firstRow="0" w:lastRow="1" w:firstColumn="0" w:lastColumn="0" w:oddVBand="0" w:evenVBand="0" w:oddHBand="0" w:evenHBand="0" w:firstRowFirstColumn="0" w:firstRowLastColumn="0" w:lastRowFirstColumn="0" w:lastRowLastColumn="0"/>
            </w:pPr>
            <w:r>
              <w:t>1</w:t>
            </w:r>
            <w:r w:rsidR="00F05425">
              <w:t xml:space="preserve"> (směr Častolovice)</w:t>
            </w:r>
          </w:p>
          <w:p w14:paraId="5E84AA30" w14:textId="77777777" w:rsidR="00F05425" w:rsidRDefault="00F05425" w:rsidP="00B1057E">
            <w:pPr>
              <w:pStyle w:val="Tabulka-7"/>
              <w:cnfStyle w:val="010000000000" w:firstRow="0" w:lastRow="1" w:firstColumn="0" w:lastColumn="0" w:oddVBand="0" w:evenVBand="0" w:oddHBand="0" w:evenHBand="0" w:firstRowFirstColumn="0" w:firstRowLastColumn="0" w:lastRowFirstColumn="0" w:lastRowLastColumn="0"/>
            </w:pPr>
            <w:r>
              <w:t>1 (směr Choceň)</w:t>
            </w:r>
          </w:p>
          <w:p w14:paraId="7F8EB3D5" w14:textId="49040CEF" w:rsidR="00F05425" w:rsidRPr="003D4852" w:rsidRDefault="00F05425" w:rsidP="00B1057E">
            <w:pPr>
              <w:pStyle w:val="Tabulka-7"/>
              <w:cnfStyle w:val="010000000000" w:firstRow="0" w:lastRow="1" w:firstColumn="0" w:lastColumn="0" w:oddVBand="0" w:evenVBand="0" w:oddHBand="0" w:evenHBand="0" w:firstRowFirstColumn="0" w:firstRowLastColumn="0" w:lastRowFirstColumn="0" w:lastRowLastColumn="0"/>
            </w:pPr>
            <w:r>
              <w:t>1 (směr Hrade</w:t>
            </w:r>
            <w:r w:rsidR="007D2943">
              <w:t>c</w:t>
            </w:r>
            <w:r>
              <w:t xml:space="preserve"> Králové)</w:t>
            </w:r>
          </w:p>
        </w:tc>
      </w:tr>
    </w:tbl>
    <w:p w14:paraId="7A31BD8D" w14:textId="77777777" w:rsidR="006C1F43" w:rsidRDefault="006C1F43" w:rsidP="005D64E5">
      <w:pPr>
        <w:pStyle w:val="TextbezslBEZMEZER"/>
      </w:pPr>
    </w:p>
    <w:p w14:paraId="22AB8F9F" w14:textId="77777777" w:rsidR="0069470F" w:rsidRDefault="0069470F" w:rsidP="009B00B4">
      <w:pPr>
        <w:pStyle w:val="NADPIS2-1"/>
      </w:pPr>
      <w:bookmarkStart w:id="8" w:name="_Toc7077111"/>
      <w:bookmarkStart w:id="9" w:name="_Toc233015319"/>
      <w:r>
        <w:t>PŘEHLED VÝCHOZÍCH PODKLADŮ</w:t>
      </w:r>
      <w:bookmarkEnd w:id="8"/>
      <w:bookmarkEnd w:id="9"/>
    </w:p>
    <w:p w14:paraId="2AB18780" w14:textId="77777777" w:rsidR="0069470F" w:rsidRDefault="0069470F" w:rsidP="0069470F">
      <w:pPr>
        <w:pStyle w:val="Nadpis2-2"/>
      </w:pPr>
      <w:bookmarkStart w:id="10" w:name="_Toc7077112"/>
      <w:bookmarkStart w:id="11" w:name="_Toc233015320"/>
      <w:r>
        <w:t>Projektová dokumentace</w:t>
      </w:r>
      <w:bookmarkEnd w:id="10"/>
      <w:bookmarkEnd w:id="11"/>
    </w:p>
    <w:p w14:paraId="77A810F0" w14:textId="6AD9049B" w:rsidR="0069470F" w:rsidRDefault="0069470F" w:rsidP="0069470F">
      <w:pPr>
        <w:pStyle w:val="Text2-1"/>
      </w:pPr>
      <w:bookmarkStart w:id="12" w:name="_Ref224300026"/>
      <w:r>
        <w:t xml:space="preserve">Projektová dokumentace </w:t>
      </w:r>
      <w:r w:rsidRPr="00F118D5">
        <w:rPr>
          <w:b/>
          <w:bCs/>
        </w:rPr>
        <w:t>„</w:t>
      </w:r>
      <w:r w:rsidR="004053AA" w:rsidRPr="00BF45D3">
        <w:rPr>
          <w:b/>
          <w:bCs/>
        </w:rPr>
        <w:t>Zvýšení kapacity trati Týniště n.O. – Častolovice – Solnice, 3.</w:t>
      </w:r>
      <w:r w:rsidR="00A64A66">
        <w:rPr>
          <w:b/>
          <w:bCs/>
        </w:rPr>
        <w:t xml:space="preserve"> </w:t>
      </w:r>
      <w:r w:rsidR="004053AA" w:rsidRPr="00BF45D3">
        <w:rPr>
          <w:b/>
          <w:bCs/>
        </w:rPr>
        <w:t>část</w:t>
      </w:r>
      <w:r w:rsidR="00835C1D">
        <w:rPr>
          <w:b/>
          <w:bCs/>
        </w:rPr>
        <w:t>“</w:t>
      </w:r>
      <w:r w:rsidR="004053AA" w:rsidRPr="00BF45D3">
        <w:rPr>
          <w:b/>
          <w:bCs/>
        </w:rPr>
        <w:t>, II.</w:t>
      </w:r>
      <w:r w:rsidR="00A64A66">
        <w:rPr>
          <w:b/>
          <w:bCs/>
        </w:rPr>
        <w:t xml:space="preserve"> </w:t>
      </w:r>
      <w:r w:rsidR="004053AA" w:rsidRPr="00BF45D3">
        <w:rPr>
          <w:b/>
          <w:bCs/>
        </w:rPr>
        <w:t>etapa</w:t>
      </w:r>
      <w:r>
        <w:t>, zpracovatel</w:t>
      </w:r>
      <w:r w:rsidR="000210DC">
        <w:t xml:space="preserve"> </w:t>
      </w:r>
      <w:r w:rsidR="004053AA">
        <w:t>SUDOP PRAHA, a.s.</w:t>
      </w:r>
      <w:r w:rsidR="00B26E25">
        <w:t> </w:t>
      </w:r>
      <w:r w:rsidR="001723F3" w:rsidRPr="001723F3">
        <w:t>DSP</w:t>
      </w:r>
      <w:r w:rsidR="004053AA">
        <w:t>+PDPS</w:t>
      </w:r>
      <w:r w:rsidR="001723F3">
        <w:t>“</w:t>
      </w:r>
      <w:bookmarkEnd w:id="12"/>
      <w:r w:rsidR="00835C1D">
        <w:t xml:space="preserve"> 08/2023</w:t>
      </w:r>
    </w:p>
    <w:p w14:paraId="059EC66B" w14:textId="08AD4897" w:rsidR="0094574A" w:rsidRDefault="00F336D2" w:rsidP="0094574A">
      <w:pPr>
        <w:pStyle w:val="Textbezslovn"/>
      </w:pPr>
      <w:r w:rsidRPr="00F336D2">
        <w:t>Zhotovitel po uzavření SOD obdrží elektronickou podobu projektové dokumentace (DSP+PDPS) na základě, které bylo vydáno povolení záměru v otevřené formě.</w:t>
      </w:r>
      <w:r w:rsidR="00067820">
        <w:t xml:space="preserve"> </w:t>
      </w:r>
    </w:p>
    <w:p w14:paraId="372601B3" w14:textId="77777777" w:rsidR="0069470F" w:rsidRDefault="0069470F" w:rsidP="0069470F">
      <w:pPr>
        <w:pStyle w:val="Nadpis2-2"/>
      </w:pPr>
      <w:bookmarkStart w:id="13" w:name="_Toc7077113"/>
      <w:bookmarkStart w:id="14" w:name="_Toc233015321"/>
      <w:r>
        <w:t>Související dokumentace</w:t>
      </w:r>
      <w:bookmarkEnd w:id="13"/>
      <w:bookmarkEnd w:id="14"/>
    </w:p>
    <w:p w14:paraId="4E724DB3" w14:textId="76229F3C" w:rsidR="0069470F" w:rsidRDefault="00EF3AD8" w:rsidP="0069470F">
      <w:pPr>
        <w:pStyle w:val="Textbezslovn"/>
      </w:pPr>
      <w:r w:rsidRPr="009E7E2A">
        <w:t>Povolení záměru bude předáno bez zbytečného odkladu před podpisem Smlouvy vítěznému uchazeči.</w:t>
      </w:r>
      <w:r w:rsidR="0069470F" w:rsidRPr="0077778B">
        <w:t xml:space="preserve"> </w:t>
      </w:r>
    </w:p>
    <w:p w14:paraId="4C4FE4D3" w14:textId="77777777" w:rsidR="0069470F" w:rsidRDefault="0069470F" w:rsidP="009B00B4">
      <w:pPr>
        <w:pStyle w:val="NADPIS2-1"/>
      </w:pPr>
      <w:bookmarkStart w:id="15" w:name="_Toc7077114"/>
      <w:bookmarkStart w:id="16" w:name="_Toc233015322"/>
      <w:r>
        <w:t>KOORDINACE S JINÝMI STAVBAMI</w:t>
      </w:r>
      <w:bookmarkEnd w:id="15"/>
      <w:bookmarkEnd w:id="16"/>
      <w:r>
        <w:t xml:space="preserve"> </w:t>
      </w:r>
    </w:p>
    <w:p w14:paraId="129D3F3D" w14:textId="6AB16B5E" w:rsidR="00A868BE" w:rsidRDefault="0069470F" w:rsidP="0069470F">
      <w:pPr>
        <w:pStyle w:val="Text2-1"/>
      </w:pPr>
      <w:r>
        <w:t>Zhotovení stavby musí být provedeno v koordinaci s připravovanými, případně aktuálně realizovanými akcemi</w:t>
      </w:r>
      <w:r w:rsidR="00194439">
        <w:t>,</w:t>
      </w:r>
      <w:r>
        <w:t xml:space="preserve"> a to i dalších investorů, které přímo s předmětnou akcí souvisí nebo ji mohou ovlivnit. </w:t>
      </w:r>
      <w:r w:rsidR="00B37041" w:rsidRPr="00B37041">
        <w:t>Součástí plnění Díla je i zajištění koordinace při realizaci prací, poskytování a rozsahu výluk, přidělení prostorů pro staveniště v jednotlivých žst. apod.</w:t>
      </w:r>
    </w:p>
    <w:p w14:paraId="2242ABA8" w14:textId="07D360ED" w:rsidR="00A868BE" w:rsidRPr="0023365A" w:rsidRDefault="00A868BE" w:rsidP="00A868BE">
      <w:pPr>
        <w:pStyle w:val="Text2-1"/>
        <w:keepNext/>
        <w:rPr>
          <w:b/>
          <w:bCs/>
        </w:rPr>
      </w:pPr>
      <w:bookmarkStart w:id="17" w:name="_Ref225319261"/>
      <w:r w:rsidRPr="0023365A">
        <w:rPr>
          <w:b/>
          <w:bCs/>
        </w:rPr>
        <w:t xml:space="preserve">Předmětem Díla je část </w:t>
      </w:r>
      <w:r w:rsidR="009D5BFF">
        <w:rPr>
          <w:b/>
          <w:bCs/>
        </w:rPr>
        <w:t xml:space="preserve">investiční </w:t>
      </w:r>
      <w:r w:rsidRPr="0023365A">
        <w:rPr>
          <w:b/>
          <w:bCs/>
        </w:rPr>
        <w:t>akce „</w:t>
      </w:r>
      <w:r w:rsidR="004053AA" w:rsidRPr="00BF45D3">
        <w:rPr>
          <w:b/>
          <w:bCs/>
        </w:rPr>
        <w:t>Zvýšení kapacity trati Týniště n.O. – Častolovice – Solnice, 3.</w:t>
      </w:r>
      <w:r w:rsidR="00A64A66">
        <w:rPr>
          <w:b/>
          <w:bCs/>
        </w:rPr>
        <w:t xml:space="preserve"> </w:t>
      </w:r>
      <w:r w:rsidR="004053AA" w:rsidRPr="00BF45D3">
        <w:rPr>
          <w:b/>
          <w:bCs/>
        </w:rPr>
        <w:t>část</w:t>
      </w:r>
      <w:r w:rsidR="00835C1D">
        <w:rPr>
          <w:b/>
          <w:bCs/>
        </w:rPr>
        <w:t>“</w:t>
      </w:r>
      <w:r w:rsidR="004053AA" w:rsidRPr="00BF45D3">
        <w:rPr>
          <w:b/>
          <w:bCs/>
        </w:rPr>
        <w:t>, II.</w:t>
      </w:r>
      <w:r w:rsidR="00A64A66">
        <w:rPr>
          <w:b/>
          <w:bCs/>
        </w:rPr>
        <w:t xml:space="preserve"> </w:t>
      </w:r>
      <w:r w:rsidR="004053AA" w:rsidRPr="00BF45D3">
        <w:rPr>
          <w:b/>
          <w:bCs/>
        </w:rPr>
        <w:t>etapa</w:t>
      </w:r>
      <w:r w:rsidRPr="0023365A">
        <w:rPr>
          <w:b/>
          <w:bCs/>
        </w:rPr>
        <w:t xml:space="preserve">, která je rozdělena </w:t>
      </w:r>
      <w:r w:rsidR="000F5E5D">
        <w:rPr>
          <w:b/>
          <w:bCs/>
        </w:rPr>
        <w:t xml:space="preserve">celkem </w:t>
      </w:r>
      <w:r w:rsidRPr="0023365A">
        <w:rPr>
          <w:b/>
          <w:bCs/>
        </w:rPr>
        <w:t xml:space="preserve">na </w:t>
      </w:r>
      <w:r w:rsidR="000F47E5">
        <w:rPr>
          <w:b/>
          <w:bCs/>
        </w:rPr>
        <w:t>tři</w:t>
      </w:r>
      <w:r w:rsidRPr="0023365A">
        <w:rPr>
          <w:b/>
          <w:bCs/>
        </w:rPr>
        <w:t xml:space="preserve"> </w:t>
      </w:r>
      <w:r w:rsidR="000F5E5D">
        <w:rPr>
          <w:b/>
          <w:bCs/>
        </w:rPr>
        <w:lastRenderedPageBreak/>
        <w:t xml:space="preserve">samostatné </w:t>
      </w:r>
      <w:r w:rsidRPr="0023365A">
        <w:rPr>
          <w:b/>
          <w:bCs/>
        </w:rPr>
        <w:t>části</w:t>
      </w:r>
      <w:r w:rsidR="000F5E5D">
        <w:rPr>
          <w:b/>
          <w:bCs/>
        </w:rPr>
        <w:t xml:space="preserve"> (zakázky)</w:t>
      </w:r>
      <w:r w:rsidR="00106F10" w:rsidRPr="0023365A">
        <w:rPr>
          <w:b/>
          <w:bCs/>
        </w:rPr>
        <w:t xml:space="preserve">, které </w:t>
      </w:r>
      <w:r w:rsidRPr="0023365A">
        <w:rPr>
          <w:b/>
          <w:bCs/>
        </w:rPr>
        <w:t>tvoří jeden funkční celek. Zhotovitel je povinen poskytnout veškerou součinnost při koordinaci</w:t>
      </w:r>
      <w:r w:rsidR="000F5E5D">
        <w:rPr>
          <w:b/>
          <w:bCs/>
        </w:rPr>
        <w:t xml:space="preserve"> zhotovení těchto jednotlivých částí </w:t>
      </w:r>
      <w:r w:rsidR="00106F10" w:rsidRPr="0023365A">
        <w:rPr>
          <w:b/>
          <w:bCs/>
        </w:rPr>
        <w:t xml:space="preserve">s Objednatelem </w:t>
      </w:r>
      <w:r w:rsidR="0092398C" w:rsidRPr="0023365A">
        <w:rPr>
          <w:b/>
          <w:bCs/>
        </w:rPr>
        <w:t xml:space="preserve">a </w:t>
      </w:r>
      <w:r w:rsidRPr="0023365A">
        <w:rPr>
          <w:b/>
          <w:bCs/>
        </w:rPr>
        <w:t>s</w:t>
      </w:r>
      <w:r w:rsidR="0092398C" w:rsidRPr="0023365A">
        <w:rPr>
          <w:b/>
          <w:bCs/>
        </w:rPr>
        <w:t xml:space="preserve"> ostatními</w:t>
      </w:r>
      <w:r w:rsidRPr="0023365A">
        <w:rPr>
          <w:b/>
          <w:bCs/>
        </w:rPr>
        <w:t xml:space="preserve"> zhotoviteli níže uvedených částí</w:t>
      </w:r>
      <w:r w:rsidR="009D5BFF">
        <w:rPr>
          <w:b/>
          <w:bCs/>
        </w:rPr>
        <w:t xml:space="preserve"> investiční</w:t>
      </w:r>
      <w:r w:rsidRPr="0023365A">
        <w:rPr>
          <w:b/>
          <w:bCs/>
        </w:rPr>
        <w:t xml:space="preserve"> akce</w:t>
      </w:r>
      <w:r w:rsidR="0092398C" w:rsidRPr="0023365A">
        <w:rPr>
          <w:b/>
          <w:bCs/>
        </w:rPr>
        <w:t>:</w:t>
      </w:r>
      <w:bookmarkEnd w:id="17"/>
    </w:p>
    <w:p w14:paraId="72C0129C" w14:textId="764DB7F0" w:rsidR="00A868BE" w:rsidRPr="005104A4" w:rsidRDefault="00106F10" w:rsidP="00A868BE">
      <w:pPr>
        <w:pStyle w:val="Odstavec1-1a"/>
        <w:numPr>
          <w:ilvl w:val="0"/>
          <w:numId w:val="5"/>
        </w:numPr>
        <w:spacing w:after="120"/>
      </w:pPr>
      <w:r w:rsidRPr="00835C1D">
        <w:t>„</w:t>
      </w:r>
      <w:r w:rsidR="004053AA" w:rsidRPr="00835C1D">
        <w:t>Zvýšení kapacity trati Týniště n.O. – Častolovice – Solnice, 3.</w:t>
      </w:r>
      <w:r w:rsidR="00A64A66">
        <w:t xml:space="preserve"> </w:t>
      </w:r>
      <w:r w:rsidR="004053AA" w:rsidRPr="00835C1D">
        <w:t>část</w:t>
      </w:r>
      <w:r w:rsidR="00835C1D" w:rsidRPr="00835C1D">
        <w:t>“</w:t>
      </w:r>
      <w:r w:rsidR="004053AA" w:rsidRPr="00835C1D">
        <w:t>, II.</w:t>
      </w:r>
      <w:r w:rsidR="00A64A66">
        <w:t xml:space="preserve"> </w:t>
      </w:r>
      <w:r w:rsidR="004053AA" w:rsidRPr="00835C1D">
        <w:t>etapa</w:t>
      </w:r>
      <w:r w:rsidR="00270CC8" w:rsidRPr="00835C1D">
        <w:t xml:space="preserve"> </w:t>
      </w:r>
      <w:r w:rsidR="00B37041" w:rsidRPr="00270CC8">
        <w:rPr>
          <w:b/>
          <w:bCs/>
        </w:rPr>
        <w:t>–</w:t>
      </w:r>
      <w:r w:rsidR="00B37041" w:rsidRPr="000F5E5D">
        <w:t xml:space="preserve"> </w:t>
      </w:r>
      <w:r w:rsidR="00B37041" w:rsidRPr="00B37041">
        <w:rPr>
          <w:b/>
          <w:bCs/>
        </w:rPr>
        <w:t>INFRASTRUKTURA</w:t>
      </w:r>
      <w:r w:rsidR="00A868BE" w:rsidRPr="005104A4">
        <w:t xml:space="preserve"> </w:t>
      </w:r>
      <w:r w:rsidR="00B074B5">
        <w:t>(dále jen „</w:t>
      </w:r>
      <w:r w:rsidR="00F01FC0">
        <w:t>Infrastruktura</w:t>
      </w:r>
      <w:r w:rsidR="00B074B5">
        <w:t xml:space="preserve">“), </w:t>
      </w:r>
      <w:r>
        <w:t xml:space="preserve">investor </w:t>
      </w:r>
      <w:r w:rsidR="00A868BE" w:rsidRPr="005104A4">
        <w:t xml:space="preserve">SŽ, probíhá výběrové řízení na zhotovitele stavby, realizace </w:t>
      </w:r>
      <w:r w:rsidR="00A868BE" w:rsidRPr="007E0D13">
        <w:t>202</w:t>
      </w:r>
      <w:r w:rsidR="004053AA" w:rsidRPr="007E0D13">
        <w:t>7</w:t>
      </w:r>
      <w:r w:rsidR="00A868BE" w:rsidRPr="007E0D13">
        <w:t>–202</w:t>
      </w:r>
      <w:r w:rsidR="00E87FA9" w:rsidRPr="007E0D13">
        <w:t>9</w:t>
      </w:r>
      <w:r w:rsidR="00B074B5" w:rsidRPr="007E0D13">
        <w:t>,</w:t>
      </w:r>
    </w:p>
    <w:p w14:paraId="4D96EEEB" w14:textId="357FBAEC" w:rsidR="00A868BE" w:rsidRPr="005104A4" w:rsidRDefault="00106F10" w:rsidP="00A868BE">
      <w:pPr>
        <w:pStyle w:val="Odstavec1-1a"/>
        <w:numPr>
          <w:ilvl w:val="0"/>
          <w:numId w:val="5"/>
        </w:numPr>
        <w:spacing w:after="120"/>
      </w:pPr>
      <w:r>
        <w:rPr>
          <w:b/>
          <w:bCs/>
        </w:rPr>
        <w:t>„</w:t>
      </w:r>
      <w:r w:rsidR="004053AA" w:rsidRPr="004053AA">
        <w:t>Zvýšení kapacity trati Týniště n.O. – Častolovice – Solnice, 3.</w:t>
      </w:r>
      <w:r w:rsidR="00A64A66">
        <w:t xml:space="preserve"> </w:t>
      </w:r>
      <w:r w:rsidR="004053AA" w:rsidRPr="004053AA">
        <w:t>část</w:t>
      </w:r>
      <w:r w:rsidR="00835C1D">
        <w:t>“</w:t>
      </w:r>
      <w:r w:rsidR="004053AA" w:rsidRPr="004053AA">
        <w:t>, II.</w:t>
      </w:r>
      <w:r w:rsidR="00A64A66">
        <w:t xml:space="preserve"> </w:t>
      </w:r>
      <w:r w:rsidR="004053AA" w:rsidRPr="004053AA">
        <w:t>etapa</w:t>
      </w:r>
      <w:r w:rsidRPr="000F5E5D">
        <w:t xml:space="preserve"> –</w:t>
      </w:r>
      <w:r w:rsidR="00A868BE" w:rsidRPr="0023365A">
        <w:rPr>
          <w:b/>
          <w:bCs/>
        </w:rPr>
        <w:t xml:space="preserve"> </w:t>
      </w:r>
      <w:r w:rsidR="00B37041">
        <w:rPr>
          <w:b/>
          <w:bCs/>
        </w:rPr>
        <w:t>ENERGETIKA</w:t>
      </w:r>
      <w:r w:rsidR="00A868BE" w:rsidRPr="005104A4">
        <w:t xml:space="preserve"> </w:t>
      </w:r>
      <w:r w:rsidR="00B074B5">
        <w:t>(dále jen „</w:t>
      </w:r>
      <w:r w:rsidR="004053AA">
        <w:t>Energetika</w:t>
      </w:r>
      <w:r w:rsidR="00B074B5">
        <w:t>“),</w:t>
      </w:r>
      <w:r w:rsidR="00B074B5" w:rsidRPr="005104A4">
        <w:t xml:space="preserve"> </w:t>
      </w:r>
      <w:r w:rsidR="00B074B5">
        <w:t xml:space="preserve">investor </w:t>
      </w:r>
      <w:r w:rsidR="00A868BE" w:rsidRPr="005104A4">
        <w:t xml:space="preserve">SŽ, probíhá výběrové řízení na zhotovitele stavby, realizace </w:t>
      </w:r>
      <w:r w:rsidR="00A868BE" w:rsidRPr="007E0D13">
        <w:t>202</w:t>
      </w:r>
      <w:r w:rsidR="004053AA" w:rsidRPr="007E0D13">
        <w:t>7</w:t>
      </w:r>
      <w:r w:rsidR="00A868BE" w:rsidRPr="007E0D13">
        <w:t>–202</w:t>
      </w:r>
      <w:r w:rsidR="00E87FA9" w:rsidRPr="007E0D13">
        <w:t>9</w:t>
      </w:r>
      <w:r w:rsidR="00B074B5" w:rsidRPr="007E0D13">
        <w:t>.</w:t>
      </w:r>
    </w:p>
    <w:p w14:paraId="300A5CD4" w14:textId="04FC9803" w:rsidR="0069470F" w:rsidRDefault="00106F10" w:rsidP="008A6BA9">
      <w:pPr>
        <w:pStyle w:val="Text2-1"/>
        <w:numPr>
          <w:ilvl w:val="0"/>
          <w:numId w:val="0"/>
        </w:numPr>
        <w:ind w:left="737"/>
      </w:pPr>
      <w:r w:rsidRPr="0023365A">
        <w:rPr>
          <w:b/>
          <w:bCs/>
        </w:rPr>
        <w:t xml:space="preserve">Rozsah a popis koordinace je dále popsán v kapitole </w:t>
      </w:r>
      <w:r w:rsidRPr="0023365A">
        <w:rPr>
          <w:b/>
          <w:bCs/>
        </w:rPr>
        <w:fldChar w:fldCharType="begin"/>
      </w:r>
      <w:r w:rsidRPr="0023365A">
        <w:rPr>
          <w:b/>
          <w:bCs/>
        </w:rPr>
        <w:instrText xml:space="preserve"> REF _Ref224298161 \r \h </w:instrText>
      </w:r>
      <w:r w:rsidR="0023365A">
        <w:rPr>
          <w:b/>
          <w:bCs/>
        </w:rPr>
        <w:instrText xml:space="preserve"> \* MERGEFORMAT </w:instrText>
      </w:r>
      <w:r w:rsidRPr="0023365A">
        <w:rPr>
          <w:b/>
          <w:bCs/>
        </w:rPr>
      </w:r>
      <w:r w:rsidRPr="0023365A">
        <w:rPr>
          <w:b/>
          <w:bCs/>
        </w:rPr>
        <w:fldChar w:fldCharType="separate"/>
      </w:r>
      <w:r w:rsidR="00470A1A">
        <w:rPr>
          <w:b/>
          <w:bCs/>
        </w:rPr>
        <w:t>5</w:t>
      </w:r>
      <w:r w:rsidRPr="0023365A">
        <w:rPr>
          <w:b/>
          <w:bCs/>
        </w:rPr>
        <w:fldChar w:fldCharType="end"/>
      </w:r>
      <w:r w:rsidRPr="0023365A">
        <w:rPr>
          <w:b/>
          <w:bCs/>
        </w:rPr>
        <w:t>. ORGANIZACE VÝSTAVBY</w:t>
      </w:r>
      <w:r w:rsidR="000F5E5D" w:rsidRPr="0023365A">
        <w:rPr>
          <w:b/>
          <w:bCs/>
        </w:rPr>
        <w:t>,</w:t>
      </w:r>
      <w:r w:rsidRPr="0023365A">
        <w:rPr>
          <w:b/>
          <w:bCs/>
        </w:rPr>
        <w:t> VÝLUKY</w:t>
      </w:r>
      <w:r w:rsidR="000F5E5D" w:rsidRPr="0023365A">
        <w:rPr>
          <w:b/>
          <w:bCs/>
        </w:rPr>
        <w:t xml:space="preserve"> a KOORDINACE PRACÍ</w:t>
      </w:r>
      <w:r w:rsidRPr="0023365A">
        <w:rPr>
          <w:b/>
          <w:bCs/>
        </w:rPr>
        <w:t>.</w:t>
      </w:r>
      <w:r>
        <w:t xml:space="preserve"> </w:t>
      </w:r>
    </w:p>
    <w:p w14:paraId="1897F341" w14:textId="419E69E8" w:rsidR="0069470F" w:rsidRPr="00D45E34" w:rsidRDefault="00E0095A" w:rsidP="00104401">
      <w:pPr>
        <w:pStyle w:val="Text2-1"/>
        <w:keepNext/>
      </w:pPr>
      <w:r>
        <w:t>Dále musí probíhat koordinace s</w:t>
      </w:r>
      <w:r w:rsidRPr="00B1308E">
        <w:t xml:space="preserve"> níže uvedenými investicemi a opravnými pracemi:</w:t>
      </w:r>
    </w:p>
    <w:p w14:paraId="511EFD04" w14:textId="6F588C6C" w:rsidR="00B37041" w:rsidRPr="00464F38" w:rsidRDefault="00B37041" w:rsidP="00B37041">
      <w:pPr>
        <w:pStyle w:val="Odstavec1-1a"/>
      </w:pPr>
      <w:bookmarkStart w:id="18" w:name="_Toc7077115"/>
      <w:r w:rsidRPr="00464F38">
        <w:t>„Zvýšení kapacity trati Týniště n. O. – Častolovice – Solnice, 3. část</w:t>
      </w:r>
      <w:r w:rsidR="008060F5">
        <w:t>“</w:t>
      </w:r>
      <w:r w:rsidRPr="00464F38">
        <w:t xml:space="preserve">, </w:t>
      </w:r>
      <w:r>
        <w:t>I</w:t>
      </w:r>
      <w:r w:rsidRPr="00464F38">
        <w:t>.etapa – dokončená v termínu 10/2026 - výchozí stav pro II.</w:t>
      </w:r>
      <w:r w:rsidR="00A64A66">
        <w:t xml:space="preserve"> </w:t>
      </w:r>
      <w:r w:rsidRPr="00464F38">
        <w:t>etapu 3.</w:t>
      </w:r>
      <w:r w:rsidR="00A64A66">
        <w:t xml:space="preserve"> </w:t>
      </w:r>
      <w:r w:rsidRPr="00464F38">
        <w:t>stavby</w:t>
      </w:r>
    </w:p>
    <w:p w14:paraId="2CDD5D58" w14:textId="0D944C39" w:rsidR="00B37041" w:rsidRPr="00464F38" w:rsidRDefault="008060F5" w:rsidP="00B37041">
      <w:pPr>
        <w:pStyle w:val="Odstavec1-1a"/>
      </w:pPr>
      <w:r>
        <w:t>„</w:t>
      </w:r>
      <w:r w:rsidR="00B37041" w:rsidRPr="006C3E85">
        <w:t>Modernizace traťového úseku Hradec Kr.(mimo)-Týniště n.O.(mimo)</w:t>
      </w:r>
      <w:r>
        <w:t>“</w:t>
      </w:r>
      <w:r w:rsidR="00B37041" w:rsidRPr="006C3E85">
        <w:t xml:space="preserve">, </w:t>
      </w:r>
      <w:r w:rsidR="00B37041">
        <w:t>(</w:t>
      </w:r>
      <w:r w:rsidR="00B37041" w:rsidRPr="006C3E85">
        <w:t xml:space="preserve">investor </w:t>
      </w:r>
      <w:r w:rsidR="00B37041" w:rsidRPr="00464F38">
        <w:t>Správa železnic, státní organizace (dále jen „SŽ“), předpoklad ukončení realizace 12/2029);</w:t>
      </w:r>
    </w:p>
    <w:p w14:paraId="4352B91C" w14:textId="5BA57333" w:rsidR="00B37041" w:rsidRPr="00464F38" w:rsidRDefault="008060F5" w:rsidP="00B37041">
      <w:pPr>
        <w:pStyle w:val="Odstavec1-1a"/>
      </w:pPr>
      <w:r>
        <w:t>„</w:t>
      </w:r>
      <w:r w:rsidR="00B37041" w:rsidRPr="00464F38">
        <w:t>Zvýšení kapacity trati Týniště n. O. - Častolovice – Solnice, 4.</w:t>
      </w:r>
      <w:r w:rsidR="00A64A66">
        <w:t xml:space="preserve"> </w:t>
      </w:r>
      <w:r w:rsidR="00B37041" w:rsidRPr="00464F38">
        <w:t>část</w:t>
      </w:r>
      <w:r>
        <w:t>“</w:t>
      </w:r>
      <w:r w:rsidR="00B37041" w:rsidRPr="00464F38">
        <w:t>, 2b etapa (SŽ, předpoklad realizace 2027–2029);</w:t>
      </w:r>
    </w:p>
    <w:p w14:paraId="57942D3B" w14:textId="047A6F91" w:rsidR="00B37041" w:rsidRPr="00464F38" w:rsidRDefault="008060F5" w:rsidP="00B37041">
      <w:pPr>
        <w:pStyle w:val="Odstavec1-1a"/>
      </w:pPr>
      <w:r>
        <w:t>„</w:t>
      </w:r>
      <w:r w:rsidR="00B37041" w:rsidRPr="00464F38">
        <w:t>Elektrizace trati Týniště n. O. - Častolovice – Solnice</w:t>
      </w:r>
      <w:r>
        <w:t>“</w:t>
      </w:r>
      <w:r w:rsidR="00B37041" w:rsidRPr="00464F38">
        <w:t>, 2b etapa (SŽ, předpoklad realizace 2027–2029)</w:t>
      </w:r>
    </w:p>
    <w:p w14:paraId="6A9803E7" w14:textId="5D885685" w:rsidR="00B37041" w:rsidRPr="00464F38" w:rsidRDefault="00B37041" w:rsidP="00B37041">
      <w:pPr>
        <w:pStyle w:val="Odstavec1-1a"/>
      </w:pPr>
      <w:r w:rsidRPr="00464F38">
        <w:t xml:space="preserve">K.ú. Týniště n.O., </w:t>
      </w:r>
      <w:r w:rsidR="008060F5">
        <w:t>„</w:t>
      </w:r>
      <w:r w:rsidRPr="00464F38">
        <w:t>Odsávací a zbrojící pracoviště Týniště nad Orlicí</w:t>
      </w:r>
      <w:r w:rsidR="008060F5">
        <w:t>“</w:t>
      </w:r>
      <w:r w:rsidRPr="00464F38">
        <w:t xml:space="preserve"> (ČD, a.s. stavba nemá stavební povolení) </w:t>
      </w:r>
    </w:p>
    <w:p w14:paraId="64DA9C18" w14:textId="77777777" w:rsidR="00B37041" w:rsidRPr="00464F38" w:rsidRDefault="00B37041" w:rsidP="00B37041">
      <w:pPr>
        <w:pStyle w:val="Odstavec1-1a"/>
      </w:pPr>
      <w:r w:rsidRPr="00464F38">
        <w:t xml:space="preserve">Přeložka kVN a kNN Týniště n.O., stavba ČEZ Distribuce (SŽ, předpoklad realizace 2027-2028) </w:t>
      </w:r>
    </w:p>
    <w:p w14:paraId="31A32321" w14:textId="77777777" w:rsidR="00B37041" w:rsidRPr="00464F38" w:rsidRDefault="00B37041" w:rsidP="00B37041">
      <w:pPr>
        <w:pStyle w:val="Odstavec1-1a"/>
      </w:pPr>
      <w:r w:rsidRPr="00464F38">
        <w:t>Novostavba výrobní a skladové haly WAREHOUSE III (nedrážní stavba soukromého investora)</w:t>
      </w:r>
    </w:p>
    <w:p w14:paraId="301C8239" w14:textId="77777777" w:rsidR="0069470F" w:rsidRDefault="00F67D41" w:rsidP="009B00B4">
      <w:pPr>
        <w:pStyle w:val="NADPIS2-1"/>
      </w:pPr>
      <w:bookmarkStart w:id="19" w:name="_Toc233015323"/>
      <w:r>
        <w:t xml:space="preserve">POŽADAVKY NA </w:t>
      </w:r>
      <w:r w:rsidR="0069470F" w:rsidRPr="00EC2E51">
        <w:t>TECHNICKÉ</w:t>
      </w:r>
      <w:r w:rsidR="0069470F">
        <w:t xml:space="preserve"> </w:t>
      </w:r>
      <w:r>
        <w:t xml:space="preserve">ŘEŠENÍ </w:t>
      </w:r>
      <w:r w:rsidR="0069470F">
        <w:t>A PROVEDENÍ DÍLA</w:t>
      </w:r>
      <w:bookmarkEnd w:id="18"/>
      <w:bookmarkEnd w:id="19"/>
    </w:p>
    <w:p w14:paraId="50BC96FA" w14:textId="77777777" w:rsidR="0069470F" w:rsidRDefault="0069470F" w:rsidP="0069470F">
      <w:pPr>
        <w:pStyle w:val="Nadpis2-2"/>
      </w:pPr>
      <w:bookmarkStart w:id="20" w:name="_Toc7077116"/>
      <w:bookmarkStart w:id="21" w:name="_Toc233015324"/>
      <w:r>
        <w:t>Všeobecně</w:t>
      </w:r>
      <w:bookmarkEnd w:id="20"/>
      <w:bookmarkEnd w:id="21"/>
    </w:p>
    <w:p w14:paraId="7FA69DD6" w14:textId="77777777" w:rsidR="007360CD" w:rsidRPr="007360CD" w:rsidRDefault="007360CD" w:rsidP="007360CD">
      <w:pPr>
        <w:pStyle w:val="Text2-1"/>
      </w:pPr>
      <w:bookmarkStart w:id="22" w:name="_Hlk183418517"/>
      <w:r w:rsidRPr="009F7787">
        <w:rPr>
          <w:b/>
          <w:bCs/>
        </w:rPr>
        <w:t>V zadávací dokumentaci pro zhotovení stavby jsou uvedeny Všeobecné technické podmínky – VTP/R-F/</w:t>
      </w:r>
      <w:r w:rsidRPr="0006418B">
        <w:rPr>
          <w:b/>
          <w:bCs/>
        </w:rPr>
        <w:t>1</w:t>
      </w:r>
      <w:r w:rsidR="00067820" w:rsidRPr="0006418B">
        <w:rPr>
          <w:b/>
          <w:bCs/>
        </w:rPr>
        <w:t>7</w:t>
      </w:r>
      <w:r w:rsidRPr="0006418B">
        <w:rPr>
          <w:b/>
          <w:bCs/>
        </w:rPr>
        <w:t>/2</w:t>
      </w:r>
      <w:r w:rsidR="00067820" w:rsidRPr="0006418B">
        <w:rPr>
          <w:b/>
          <w:bCs/>
        </w:rPr>
        <w:t>5</w:t>
      </w:r>
      <w:r w:rsidRPr="0006418B">
        <w:rPr>
          <w:b/>
          <w:bCs/>
        </w:rPr>
        <w:t xml:space="preserve"> (dále</w:t>
      </w:r>
      <w:r w:rsidRPr="009F7787">
        <w:rPr>
          <w:b/>
          <w:bCs/>
        </w:rPr>
        <w:t xml:space="preserve"> jen „VTP/R-F“).</w:t>
      </w:r>
    </w:p>
    <w:bookmarkEnd w:id="22"/>
    <w:p w14:paraId="7690143E" w14:textId="05FB328D" w:rsidR="0092398C" w:rsidRPr="00F87942" w:rsidRDefault="0092398C" w:rsidP="0092398C">
      <w:pPr>
        <w:pStyle w:val="Text2-1"/>
        <w:rPr>
          <w:rStyle w:val="Tun"/>
          <w:b w:val="0"/>
        </w:rPr>
      </w:pPr>
      <w:r>
        <w:rPr>
          <w:rStyle w:val="Tun"/>
          <w:b w:val="0"/>
        </w:rPr>
        <w:t xml:space="preserve">Podkladem pro zhotovení díla je kompletní projektová dokumentace </w:t>
      </w:r>
      <w:r w:rsidR="008060F5" w:rsidRPr="008060F5">
        <w:rPr>
          <w:rStyle w:val="Tun"/>
          <w:bCs/>
        </w:rPr>
        <w:t>„</w:t>
      </w:r>
      <w:r w:rsidR="00270CC8" w:rsidRPr="00270CC8">
        <w:rPr>
          <w:b/>
          <w:bCs/>
        </w:rPr>
        <w:t>Zvýšení kapacity trati Týniště n.O. – Častolovice – Solnice, 3.</w:t>
      </w:r>
      <w:r w:rsidR="00A64A66">
        <w:rPr>
          <w:b/>
          <w:bCs/>
        </w:rPr>
        <w:t xml:space="preserve"> </w:t>
      </w:r>
      <w:r w:rsidR="00270CC8" w:rsidRPr="00270CC8">
        <w:rPr>
          <w:b/>
          <w:bCs/>
        </w:rPr>
        <w:t>část</w:t>
      </w:r>
      <w:r w:rsidR="008060F5">
        <w:rPr>
          <w:b/>
          <w:bCs/>
        </w:rPr>
        <w:t>“</w:t>
      </w:r>
      <w:r w:rsidR="00270CC8" w:rsidRPr="00270CC8">
        <w:rPr>
          <w:b/>
          <w:bCs/>
        </w:rPr>
        <w:t>, II.</w:t>
      </w:r>
      <w:r w:rsidR="00A64A66">
        <w:rPr>
          <w:b/>
          <w:bCs/>
        </w:rPr>
        <w:t xml:space="preserve"> </w:t>
      </w:r>
      <w:r w:rsidR="00270CC8" w:rsidRPr="00270CC8">
        <w:rPr>
          <w:b/>
          <w:bCs/>
        </w:rPr>
        <w:t>etapa</w:t>
      </w:r>
      <w:r w:rsidRPr="0023365A">
        <w:t>,</w:t>
      </w:r>
      <w:r>
        <w:rPr>
          <w:b/>
          <w:bCs/>
        </w:rPr>
        <w:t xml:space="preserve"> </w:t>
      </w:r>
      <w:r>
        <w:rPr>
          <w:rStyle w:val="Tun"/>
          <w:b w:val="0"/>
        </w:rPr>
        <w:t>viz</w:t>
      </w:r>
      <w:r w:rsidR="008A6BA9">
        <w:rPr>
          <w:rStyle w:val="Tun"/>
          <w:b w:val="0"/>
        </w:rPr>
        <w:t> </w:t>
      </w:r>
      <w:r>
        <w:rPr>
          <w:rStyle w:val="Tun"/>
          <w:b w:val="0"/>
        </w:rPr>
        <w:t>odst.</w:t>
      </w:r>
      <w:r w:rsidR="008A6BA9">
        <w:rPr>
          <w:rStyle w:val="Tun"/>
          <w:b w:val="0"/>
        </w:rPr>
        <w:t xml:space="preserve"> </w:t>
      </w:r>
      <w:r>
        <w:rPr>
          <w:rStyle w:val="Tun"/>
          <w:b w:val="0"/>
        </w:rPr>
        <w:fldChar w:fldCharType="begin"/>
      </w:r>
      <w:r>
        <w:rPr>
          <w:rStyle w:val="Tun"/>
          <w:b w:val="0"/>
        </w:rPr>
        <w:instrText xml:space="preserve"> REF _Ref224300026 \r \h </w:instrText>
      </w:r>
      <w:r>
        <w:rPr>
          <w:rStyle w:val="Tun"/>
          <w:b w:val="0"/>
        </w:rPr>
      </w:r>
      <w:r>
        <w:rPr>
          <w:rStyle w:val="Tun"/>
          <w:b w:val="0"/>
        </w:rPr>
        <w:fldChar w:fldCharType="separate"/>
      </w:r>
      <w:r w:rsidR="00470A1A">
        <w:rPr>
          <w:rStyle w:val="Tun"/>
          <w:b w:val="0"/>
        </w:rPr>
        <w:t>2.1.1</w:t>
      </w:r>
      <w:r>
        <w:rPr>
          <w:rStyle w:val="Tun"/>
          <w:b w:val="0"/>
        </w:rPr>
        <w:fldChar w:fldCharType="end"/>
      </w:r>
      <w:r w:rsidR="00270CC8">
        <w:rPr>
          <w:rStyle w:val="Tun"/>
          <w:b w:val="0"/>
        </w:rPr>
        <w:t>.</w:t>
      </w:r>
      <w:r w:rsidRPr="0092398C">
        <w:t xml:space="preserve"> </w:t>
      </w:r>
      <w:r>
        <w:rPr>
          <w:rStyle w:val="Tun"/>
          <w:b w:val="0"/>
        </w:rPr>
        <w:t>Pro zhotovení se použijí relevantní části těchto dokumentací</w:t>
      </w:r>
      <w:r w:rsidR="008A6BA9">
        <w:rPr>
          <w:rStyle w:val="Tun"/>
          <w:b w:val="0"/>
        </w:rPr>
        <w:t>, a to</w:t>
      </w:r>
      <w:r>
        <w:rPr>
          <w:rStyle w:val="Tun"/>
          <w:b w:val="0"/>
        </w:rPr>
        <w:t xml:space="preserve"> podle seznamu objektů</w:t>
      </w:r>
      <w:r w:rsidR="008A6BA9">
        <w:rPr>
          <w:rStyle w:val="Tun"/>
          <w:b w:val="0"/>
        </w:rPr>
        <w:t xml:space="preserve"> </w:t>
      </w:r>
      <w:r>
        <w:rPr>
          <w:rStyle w:val="Tun"/>
          <w:b w:val="0"/>
        </w:rPr>
        <w:t xml:space="preserve">(viz </w:t>
      </w:r>
      <w:r>
        <w:t xml:space="preserve">příloha </w:t>
      </w:r>
      <w:r>
        <w:fldChar w:fldCharType="begin"/>
      </w:r>
      <w:r>
        <w:instrText xml:space="preserve"> REF _Ref224297179 \r \h </w:instrText>
      </w:r>
      <w:r>
        <w:fldChar w:fldCharType="separate"/>
      </w:r>
      <w:r w:rsidR="00470A1A">
        <w:t>7.1.1</w:t>
      </w:r>
      <w:r>
        <w:fldChar w:fldCharType="end"/>
      </w:r>
      <w:r>
        <w:t>).</w:t>
      </w:r>
    </w:p>
    <w:p w14:paraId="08271ACE" w14:textId="78F3F9BD" w:rsidR="0069470F" w:rsidRPr="008A5883" w:rsidRDefault="00B37041" w:rsidP="0069470F">
      <w:pPr>
        <w:pStyle w:val="Text2-1"/>
      </w:pPr>
      <w:r w:rsidRPr="00B37041">
        <w:t>Prostory pro supervizi stavebních prací pracovníky SFDI zajišťuje zhotovitel části Infrastruktura</w:t>
      </w:r>
      <w:r w:rsidR="00773EB6" w:rsidRPr="007E0D13">
        <w:t>.</w:t>
      </w:r>
    </w:p>
    <w:p w14:paraId="5716C842" w14:textId="7C0074C5" w:rsidR="00336B23" w:rsidRPr="00EC25B5" w:rsidRDefault="008F71EF" w:rsidP="00826941">
      <w:pPr>
        <w:pStyle w:val="Text2-1"/>
      </w:pPr>
      <w:r w:rsidRPr="00802EE1">
        <w:rPr>
          <w:rStyle w:val="Tun"/>
        </w:rPr>
        <w:t>Zhotovitel je povinen vést elektronický stavební deník</w:t>
      </w:r>
      <w:r w:rsidRPr="00802EE1">
        <w:t xml:space="preserve"> (dále jen "ESD") a to ode dne převzetí Staveniště do dne řádného předání a převzetí Díla nebo jeho části do</w:t>
      </w:r>
      <w:r w:rsidR="00D00024">
        <w:t> </w:t>
      </w:r>
      <w:r w:rsidRPr="00802EE1">
        <w:t xml:space="preserve">uvedení do provozu / Zkušebního provozu, popřípadě do dne odstranění poslední zjištěné vady nebo dokončení nedokončené práce, zjištěné při kontrolní prohlídce Díla. ESD je veden v aplikaci „Buildary.online </w:t>
      </w:r>
      <w:r w:rsidR="00695E55">
        <w:t>–</w:t>
      </w:r>
      <w:r w:rsidRPr="00802EE1">
        <w:t xml:space="preserve"> elektronický stavební deník“ (</w:t>
      </w:r>
      <w:r w:rsidR="00826941">
        <w:t>viz</w:t>
      </w:r>
      <w:r w:rsidR="007903A0">
        <w:t> </w:t>
      </w:r>
      <w:r w:rsidR="00172C93" w:rsidRPr="00172C93">
        <w:t>https://www.buildary.online/cs/moduly/elektronicky-stavebni-denik</w:t>
      </w:r>
      <w:r w:rsidRPr="00802EE1">
        <w:t xml:space="preserve">). ESD se vede v českém jazyce. </w:t>
      </w:r>
      <w:r w:rsidR="00DC6084" w:rsidRPr="00802EE1">
        <w:t xml:space="preserve">Objednatel </w:t>
      </w:r>
      <w:r w:rsidRPr="00802EE1">
        <w:t>poskytne zdarma Zhotoviteli před Datem zahájení prací maximálně 1</w:t>
      </w:r>
      <w:r w:rsidR="00802EE1">
        <w:t>0</w:t>
      </w:r>
      <w:r w:rsidRPr="00802EE1">
        <w:t xml:space="preserve"> </w:t>
      </w:r>
      <w:r w:rsidRPr="00EC25B5">
        <w:t>licenčních jednotek pro aplikaci Buildary.online pro vedení ESD</w:t>
      </w:r>
      <w:r w:rsidR="002476A6">
        <w:t>,</w:t>
      </w:r>
      <w:r w:rsidRPr="00EC25B5">
        <w:t xml:space="preserve"> a to na</w:t>
      </w:r>
      <w:r w:rsidR="00E219D0">
        <w:t> </w:t>
      </w:r>
      <w:r w:rsidRPr="00EC25B5">
        <w:t>celou dobu povinnosti vést stavební deník dle § 1</w:t>
      </w:r>
      <w:r w:rsidR="00271861">
        <w:t>66</w:t>
      </w:r>
      <w:r w:rsidRPr="00EC25B5">
        <w:t xml:space="preserve"> zákona č. </w:t>
      </w:r>
      <w:r w:rsidR="00271861">
        <w:t>2</w:t>
      </w:r>
      <w:r w:rsidRPr="00EC25B5">
        <w:t>83/20</w:t>
      </w:r>
      <w:r w:rsidR="00271861">
        <w:t>21</w:t>
      </w:r>
      <w:r w:rsidRPr="00EC25B5">
        <w:t xml:space="preserve"> Sb.</w:t>
      </w:r>
      <w:r w:rsidR="000215D5">
        <w:t>,</w:t>
      </w:r>
      <w:r w:rsidRPr="00EC25B5">
        <w:t xml:space="preserve"> stavební zákon. </w:t>
      </w:r>
    </w:p>
    <w:p w14:paraId="3F71D8CB" w14:textId="77777777" w:rsidR="00676F41" w:rsidRPr="00C41FD4" w:rsidRDefault="00676F41" w:rsidP="00601E7D">
      <w:pPr>
        <w:pStyle w:val="Text2-1"/>
        <w:keepNext/>
      </w:pPr>
      <w:r w:rsidRPr="00C41FD4">
        <w:lastRenderedPageBreak/>
        <w:t>Odstavc</w:t>
      </w:r>
      <w:r w:rsidR="000C0368" w:rsidRPr="00C41FD4">
        <w:t>e</w:t>
      </w:r>
      <w:r w:rsidRPr="00C41FD4">
        <w:t xml:space="preserve"> </w:t>
      </w:r>
      <w:r w:rsidR="00394444" w:rsidRPr="00C41FD4">
        <w:t>2</w:t>
      </w:r>
      <w:r w:rsidRPr="00C41FD4">
        <w:t xml:space="preserve">.2.1 </w:t>
      </w:r>
      <w:r w:rsidR="000C0368" w:rsidRPr="00C41FD4">
        <w:t xml:space="preserve">a </w:t>
      </w:r>
      <w:r w:rsidR="00394444" w:rsidRPr="00C41FD4">
        <w:t>2</w:t>
      </w:r>
      <w:r w:rsidR="000C0368" w:rsidRPr="00C41FD4">
        <w:t xml:space="preserve">.2.7 </w:t>
      </w:r>
      <w:r w:rsidRPr="00C41FD4">
        <w:t>ve VTP/R-F</w:t>
      </w:r>
      <w:r w:rsidR="007360CD" w:rsidRPr="00C41FD4">
        <w:t xml:space="preserve"> </w:t>
      </w:r>
      <w:r w:rsidRPr="00C41FD4">
        <w:t xml:space="preserve">se </w:t>
      </w:r>
      <w:r w:rsidR="000C0368" w:rsidRPr="00C41FD4">
        <w:t xml:space="preserve">ruší a </w:t>
      </w:r>
      <w:r w:rsidRPr="00C41FD4">
        <w:t>nahrazuj</w:t>
      </w:r>
      <w:r w:rsidR="000C0368" w:rsidRPr="00C41FD4">
        <w:t xml:space="preserve">í </w:t>
      </w:r>
      <w:r w:rsidRPr="00C41FD4">
        <w:t>následujícím</w:t>
      </w:r>
      <w:r w:rsidR="000C0368" w:rsidRPr="00C41FD4">
        <w:t>i</w:t>
      </w:r>
      <w:r w:rsidRPr="00C41FD4">
        <w:t xml:space="preserve"> odstavc</w:t>
      </w:r>
      <w:r w:rsidR="000C0368" w:rsidRPr="00C41FD4">
        <w:t>i</w:t>
      </w:r>
      <w:r w:rsidRPr="00C41FD4">
        <w:t xml:space="preserve">: </w:t>
      </w:r>
    </w:p>
    <w:p w14:paraId="0D96B978" w14:textId="77777777" w:rsidR="000C0368" w:rsidRPr="00C41FD4" w:rsidRDefault="00676F41">
      <w:pPr>
        <w:pStyle w:val="Textbezslovn"/>
        <w:tabs>
          <w:tab w:val="left" w:pos="1701"/>
        </w:tabs>
        <w:ind w:left="1701" w:hanging="964"/>
      </w:pPr>
      <w:r w:rsidRPr="00C41FD4">
        <w:t>„</w:t>
      </w:r>
      <w:r w:rsidR="00931EAB" w:rsidRPr="00C41FD4">
        <w:t>2</w:t>
      </w:r>
      <w:r w:rsidRPr="00C41FD4">
        <w:t>.2.1</w:t>
      </w:r>
      <w:r w:rsidRPr="00C41FD4">
        <w:tab/>
        <w:t xml:space="preserve">Majetkové vypořádání je vedeno v </w:t>
      </w:r>
      <w:r w:rsidR="00526284" w:rsidRPr="00C41FD4">
        <w:rPr>
          <w:b/>
        </w:rPr>
        <w:t>M</w:t>
      </w:r>
      <w:r w:rsidRPr="00C41FD4">
        <w:rPr>
          <w:b/>
        </w:rPr>
        <w:t>ajetkoprávní aplikaci</w:t>
      </w:r>
      <w:r w:rsidR="00635942" w:rsidRPr="00C41FD4">
        <w:t xml:space="preserve"> (webová aplikace MAJA </w:t>
      </w:r>
      <w:r w:rsidR="00F52990" w:rsidRPr="00C41FD4">
        <w:t>–</w:t>
      </w:r>
      <w:r w:rsidR="00635942" w:rsidRPr="00C41FD4">
        <w:t xml:space="preserve"> majetkoprávní příprava staveb)</w:t>
      </w:r>
      <w:r w:rsidRPr="00C41FD4">
        <w:t>, kterou zajišťuje, provozuje a</w:t>
      </w:r>
      <w:r w:rsidR="00F52990" w:rsidRPr="00C41FD4">
        <w:t xml:space="preserve"> </w:t>
      </w:r>
      <w:r w:rsidRPr="00C41FD4">
        <w:t>spravuje Objednatel. Zhotovitel po podpisu SOD obdrží přístupová práva k této aplikaci, kde jsou evidovány všechny uzavřené smlouvy dle záborového elaborátu z Projektové dokumentace, které jsou nebo budou v průběhu předávání Staveniště uzavřeny.</w:t>
      </w:r>
    </w:p>
    <w:p w14:paraId="6A55DC46" w14:textId="77777777" w:rsidR="000C0368" w:rsidRPr="00C41FD4" w:rsidRDefault="00504B43" w:rsidP="00B5235F">
      <w:pPr>
        <w:pStyle w:val="Textbezslovn"/>
        <w:tabs>
          <w:tab w:val="left" w:pos="1701"/>
        </w:tabs>
        <w:ind w:left="1701" w:hanging="964"/>
      </w:pPr>
      <w:r w:rsidRPr="00C41FD4">
        <w:t>2</w:t>
      </w:r>
      <w:r w:rsidR="000C0368" w:rsidRPr="00C41FD4">
        <w:t xml:space="preserve">.2.7 </w:t>
      </w:r>
      <w:r w:rsidR="000C0368" w:rsidRPr="00C41FD4">
        <w:tab/>
        <w:t>Objednatel poskytne Zhotoviteli vzory smluv a součinnost při majetkoprávním vypořádání. Objednatel předá Zhotoviteli uzavřené smlouvy o smlouvách budoucích prostřednictvím Majetkoprávní aplikace.</w:t>
      </w:r>
      <w:r w:rsidR="00676F41" w:rsidRPr="00C41FD4">
        <w:t>“</w:t>
      </w:r>
    </w:p>
    <w:p w14:paraId="7AF065A8" w14:textId="77777777" w:rsidR="007B293D" w:rsidRPr="00C41FD4" w:rsidRDefault="007B293D" w:rsidP="000C0368">
      <w:pPr>
        <w:pStyle w:val="Text2-1"/>
      </w:pPr>
      <w:r w:rsidRPr="00C41FD4">
        <w:t xml:space="preserve">V odstavci </w:t>
      </w:r>
      <w:r w:rsidR="00394444" w:rsidRPr="00C41FD4">
        <w:t>2</w:t>
      </w:r>
      <w:r w:rsidRPr="00C41FD4">
        <w:t xml:space="preserve">.2.9 </w:t>
      </w:r>
      <w:r w:rsidR="00CC37F6" w:rsidRPr="00C41FD4">
        <w:t>ve VTP/R-F</w:t>
      </w:r>
      <w:r w:rsidR="007360CD" w:rsidRPr="00C41FD4">
        <w:t xml:space="preserve"> </w:t>
      </w:r>
      <w:r w:rsidR="00CC37F6" w:rsidRPr="00C41FD4">
        <w:t>se nahrazuje text „Uzavřené smlouvy, vč.</w:t>
      </w:r>
      <w:r w:rsidR="000C0368" w:rsidRPr="00C41FD4">
        <w:t> </w:t>
      </w:r>
      <w:r w:rsidR="00CC37F6" w:rsidRPr="00C41FD4">
        <w:t xml:space="preserve">geometrických plánů, se zavazuje předat určenému pracovníkovi Objednatele </w:t>
      </w:r>
      <w:r w:rsidR="000C0368" w:rsidRPr="00C41FD4">
        <w:t xml:space="preserve">v listinné i elektronické podobě (sken), a dále </w:t>
      </w:r>
      <w:r w:rsidR="00CC37F6" w:rsidRPr="00C41FD4">
        <w:t xml:space="preserve">…“ </w:t>
      </w:r>
      <w:r w:rsidR="000C0368" w:rsidRPr="00C41FD4">
        <w:t xml:space="preserve">nahrazen </w:t>
      </w:r>
      <w:r w:rsidR="00CC37F6" w:rsidRPr="00C41FD4">
        <w:t>následujícím</w:t>
      </w:r>
      <w:r w:rsidR="000C0368" w:rsidRPr="00C41FD4">
        <w:t xml:space="preserve"> textem: „Uzavřené smlouvy, vč.</w:t>
      </w:r>
      <w:r w:rsidR="00A91DCD" w:rsidRPr="00C41FD4">
        <w:t> </w:t>
      </w:r>
      <w:r w:rsidR="000C0368" w:rsidRPr="00C41FD4">
        <w:t>geometrických plánů, se zavazuje předat Objednateli v listinné i elektronické podobě (sken), který bude nahrán do Majetkoprávní aplikace, a dále …“</w:t>
      </w:r>
    </w:p>
    <w:p w14:paraId="7378E460" w14:textId="77777777" w:rsidR="00676F41" w:rsidRPr="00C41FD4" w:rsidRDefault="00526284" w:rsidP="00802EE1">
      <w:pPr>
        <w:pStyle w:val="Text2-1"/>
      </w:pPr>
      <w:r w:rsidRPr="00C41FD4">
        <w:t>Všechny odkazy na „Tabulku pozemků a staveb dotčených stavbou“ ve VTP/R-F</w:t>
      </w:r>
      <w:r w:rsidR="007360CD" w:rsidRPr="00C41FD4">
        <w:t xml:space="preserve"> </w:t>
      </w:r>
      <w:r w:rsidRPr="00C41FD4">
        <w:t xml:space="preserve">se </w:t>
      </w:r>
      <w:r w:rsidR="007B293D" w:rsidRPr="00C41FD4">
        <w:t xml:space="preserve">ruší a nahrazují odkazem </w:t>
      </w:r>
      <w:r w:rsidRPr="00C41FD4">
        <w:t xml:space="preserve">na „Majetkoprávní aplikaci“ </w:t>
      </w:r>
    </w:p>
    <w:p w14:paraId="7FDE2AEF" w14:textId="77777777" w:rsidR="00526284" w:rsidRPr="00C41FD4" w:rsidRDefault="00526284" w:rsidP="00802EE1">
      <w:pPr>
        <w:pStyle w:val="Text2-1"/>
      </w:pPr>
      <w:r w:rsidRPr="00C41FD4">
        <w:t>Zhotovitel je povinen zaznamenávat všechny informace o majetkoprávních jednáních v Majetkoprávní aplikaci.</w:t>
      </w:r>
    </w:p>
    <w:p w14:paraId="01A911F8" w14:textId="77777777" w:rsidR="001D4645" w:rsidRDefault="001D4645" w:rsidP="001D4645">
      <w:pPr>
        <w:pStyle w:val="Text2-1"/>
      </w:pPr>
      <w:bookmarkStart w:id="23" w:name="_Hlk219988406"/>
      <w:r>
        <w:t xml:space="preserve">Text v písmenu c) odstavce 5.1.3 </w:t>
      </w:r>
      <w:r w:rsidRPr="00AD4307">
        <w:t>ve VTP/R-F se ruší a nahrazuj</w:t>
      </w:r>
      <w:r>
        <w:t xml:space="preserve">e se </w:t>
      </w:r>
      <w:r w:rsidRPr="00AD4307">
        <w:t>následujícím</w:t>
      </w:r>
      <w:r>
        <w:t xml:space="preserve"> textem:</w:t>
      </w:r>
    </w:p>
    <w:p w14:paraId="4E22FE81" w14:textId="77777777" w:rsidR="001D4645" w:rsidRDefault="001D4645" w:rsidP="00C76371">
      <w:pPr>
        <w:pStyle w:val="Textbezslovn"/>
        <w:ind w:left="1077" w:hanging="340"/>
      </w:pPr>
      <w:r>
        <w:t>„c)</w:t>
      </w:r>
      <w:r>
        <w:tab/>
        <w:t>vydání ES prohlášení o ověření systému podle Směrnice Evropskému parlamentu a Rady (EU) 2016/797 [22] a vložení do systému databáze ERADIS.“</w:t>
      </w:r>
    </w:p>
    <w:p w14:paraId="092220F8" w14:textId="77777777" w:rsidR="00097F20" w:rsidRPr="00097F20" w:rsidRDefault="00097F20" w:rsidP="002F4E03">
      <w:pPr>
        <w:keepNext/>
        <w:numPr>
          <w:ilvl w:val="2"/>
          <w:numId w:val="10"/>
        </w:numPr>
        <w:spacing w:after="120" w:line="264" w:lineRule="auto"/>
        <w:ind w:left="750" w:hanging="750"/>
        <w:jc w:val="both"/>
        <w:rPr>
          <w:sz w:val="18"/>
          <w:szCs w:val="18"/>
        </w:rPr>
      </w:pPr>
      <w:r w:rsidRPr="00097F20">
        <w:rPr>
          <w:sz w:val="18"/>
          <w:szCs w:val="18"/>
        </w:rPr>
        <w:t xml:space="preserve">Třetí odrážka odst. </w:t>
      </w:r>
      <w:r w:rsidR="00AC01E9" w:rsidRPr="00097F20">
        <w:rPr>
          <w:sz w:val="18"/>
          <w:szCs w:val="18"/>
        </w:rPr>
        <w:t xml:space="preserve">(6) </w:t>
      </w:r>
      <w:r w:rsidR="00AC01E9">
        <w:rPr>
          <w:sz w:val="18"/>
          <w:szCs w:val="18"/>
        </w:rPr>
        <w:t>podčlánku 1.11.5.1</w:t>
      </w:r>
      <w:r w:rsidR="00992B90">
        <w:rPr>
          <w:sz w:val="18"/>
          <w:szCs w:val="18"/>
        </w:rPr>
        <w:t xml:space="preserve"> </w:t>
      </w:r>
      <w:r w:rsidRPr="00097F20">
        <w:rPr>
          <w:sz w:val="18"/>
          <w:szCs w:val="18"/>
        </w:rPr>
        <w:t>v</w:t>
      </w:r>
      <w:r w:rsidR="00405D50">
        <w:rPr>
          <w:sz w:val="18"/>
          <w:szCs w:val="18"/>
        </w:rPr>
        <w:t xml:space="preserve"> </w:t>
      </w:r>
      <w:r w:rsidRPr="00097F20">
        <w:rPr>
          <w:sz w:val="18"/>
          <w:szCs w:val="18"/>
        </w:rPr>
        <w:t>Kapitole 1 TKP se ruší a nahrazuje se následujícím textem:</w:t>
      </w:r>
    </w:p>
    <w:bookmarkEnd w:id="23"/>
    <w:p w14:paraId="7D576D3B" w14:textId="77777777" w:rsidR="00097F20" w:rsidRPr="00097F20" w:rsidRDefault="00097F20" w:rsidP="00097F20">
      <w:pPr>
        <w:pStyle w:val="Textbezslovn"/>
      </w:pPr>
      <w:r w:rsidRPr="00097F20">
        <w:t>„• kompletní dokumentace Stavby ve struktuře TreeInfo, resp. InvestDokument, v otevřené a uzavřené formě,“</w:t>
      </w:r>
    </w:p>
    <w:p w14:paraId="7932C257" w14:textId="1AD1E000" w:rsidR="005956C4" w:rsidRDefault="00186F6C" w:rsidP="005956C4">
      <w:pPr>
        <w:pStyle w:val="Text2-1"/>
      </w:pPr>
      <w:r w:rsidRPr="00186F6C">
        <w:t>Ke dni zpracování těchto ZTP nebyla ukončena majetkoprávní jednání s vlastníky stavbou dotčených nemovitých věcí. Tato jednání budou pokračovat tak, aby byla zajištěna práva potřebná k uskutečnění stavby v souladu s ZOV. Pokud z těchto jednání vyplynou zvláštní požadavky vlastníků dotčených nemovitých věcí mající vliv na provedení stavby, bude o</w:t>
      </w:r>
      <w:r w:rsidR="00131F05">
        <w:t> </w:t>
      </w:r>
      <w:r w:rsidRPr="00186F6C">
        <w:t>tom Zhotovitel Objednatelem včas informován.</w:t>
      </w:r>
    </w:p>
    <w:p w14:paraId="61BD34D3" w14:textId="4C9F0478" w:rsidR="00BB40E2" w:rsidRPr="00D5677E" w:rsidRDefault="00B8435E" w:rsidP="00B8435E">
      <w:pPr>
        <w:pStyle w:val="Text2-1"/>
      </w:pPr>
      <w:r w:rsidRPr="00A67339">
        <w:t>Stálá ostraha obvodu celého Staveniště po celou dobu prací bude zajišťována zhotovitelem části Infrastruktura</w:t>
      </w:r>
      <w:r>
        <w:t>; tím se rozumí ostraha Staveniště uvedeného v projektové dokumentaci</w:t>
      </w:r>
      <w:r w:rsidRPr="00446763">
        <w:t xml:space="preserve"> </w:t>
      </w:r>
      <w:r>
        <w:t xml:space="preserve">s výjimkou ploch zařízení staveniště ostatních zhotovitelů (viz odst. </w:t>
      </w:r>
      <w:r w:rsidR="00A64652">
        <w:fldChar w:fldCharType="begin"/>
      </w:r>
      <w:r w:rsidR="00A64652">
        <w:instrText xml:space="preserve"> REF _Ref232677984 \r \h </w:instrText>
      </w:r>
      <w:r w:rsidR="00A64652">
        <w:fldChar w:fldCharType="separate"/>
      </w:r>
      <w:r w:rsidR="00470A1A">
        <w:t>5.4.3</w:t>
      </w:r>
      <w:r w:rsidR="00A64652">
        <w:fldChar w:fldCharType="end"/>
      </w:r>
      <w:r>
        <w:t>).</w:t>
      </w:r>
      <w:r w:rsidRPr="00F6580F">
        <w:t xml:space="preserve"> </w:t>
      </w:r>
      <w:r>
        <w:t>Ostraha bude</w:t>
      </w:r>
      <w:r w:rsidRPr="00A67339">
        <w:t xml:space="preserve"> spočívat v kombinaci fyzické </w:t>
      </w:r>
      <w:r>
        <w:t>přítomnosti</w:t>
      </w:r>
      <w:r w:rsidRPr="00A67339">
        <w:t xml:space="preserve"> bezpečnostní služby a preventivních bezpečnostních elektronických systémů. </w:t>
      </w:r>
      <w:r>
        <w:t>Zhotovitel je povinen poskytovat zhotoviteli části Infrastruktura za tímto účelem veškerou potřebnou součinnost</w:t>
      </w:r>
      <w:r w:rsidRPr="00537B6F">
        <w:t>.</w:t>
      </w:r>
      <w:r>
        <w:t xml:space="preserve"> </w:t>
      </w:r>
      <w:r w:rsidRPr="005679F3">
        <w:rPr>
          <w:b/>
          <w:bCs/>
        </w:rPr>
        <w:t xml:space="preserve">Ostrahu ploch zařízení staveniště </w:t>
      </w:r>
      <w:r>
        <w:rPr>
          <w:b/>
          <w:bCs/>
        </w:rPr>
        <w:t xml:space="preserve">pro část </w:t>
      </w:r>
      <w:r w:rsidR="00A1505B">
        <w:rPr>
          <w:b/>
          <w:bCs/>
        </w:rPr>
        <w:t>Zabezpečovací zařízení</w:t>
      </w:r>
      <w:r>
        <w:rPr>
          <w:b/>
          <w:bCs/>
        </w:rPr>
        <w:t xml:space="preserve"> si Z</w:t>
      </w:r>
      <w:r w:rsidRPr="005679F3">
        <w:rPr>
          <w:b/>
          <w:bCs/>
        </w:rPr>
        <w:t>hotovite</w:t>
      </w:r>
      <w:r>
        <w:rPr>
          <w:b/>
          <w:bCs/>
        </w:rPr>
        <w:t>l</w:t>
      </w:r>
      <w:r w:rsidRPr="005679F3">
        <w:rPr>
          <w:b/>
          <w:bCs/>
        </w:rPr>
        <w:t xml:space="preserve"> </w:t>
      </w:r>
      <w:r>
        <w:rPr>
          <w:b/>
          <w:bCs/>
        </w:rPr>
        <w:t xml:space="preserve">zajistí sám </w:t>
      </w:r>
      <w:r w:rsidRPr="005679F3">
        <w:rPr>
          <w:b/>
          <w:bCs/>
        </w:rPr>
        <w:t xml:space="preserve">(viz odst. </w:t>
      </w:r>
      <w:r w:rsidR="00A64652">
        <w:rPr>
          <w:b/>
          <w:bCs/>
        </w:rPr>
        <w:fldChar w:fldCharType="begin"/>
      </w:r>
      <w:r w:rsidR="00A64652">
        <w:rPr>
          <w:b/>
          <w:bCs/>
        </w:rPr>
        <w:instrText xml:space="preserve"> REF _Ref232677984 \r \h </w:instrText>
      </w:r>
      <w:r w:rsidR="00A64652">
        <w:rPr>
          <w:b/>
          <w:bCs/>
        </w:rPr>
      </w:r>
      <w:r w:rsidR="00A64652">
        <w:rPr>
          <w:b/>
          <w:bCs/>
        </w:rPr>
        <w:fldChar w:fldCharType="separate"/>
      </w:r>
      <w:r w:rsidR="00470A1A">
        <w:rPr>
          <w:b/>
          <w:bCs/>
        </w:rPr>
        <w:t>5.4.3</w:t>
      </w:r>
      <w:r w:rsidR="00A64652">
        <w:rPr>
          <w:b/>
          <w:bCs/>
        </w:rPr>
        <w:fldChar w:fldCharType="end"/>
      </w:r>
      <w:r w:rsidRPr="005679F3">
        <w:rPr>
          <w:b/>
          <w:bCs/>
        </w:rPr>
        <w:t>)</w:t>
      </w:r>
      <w:r>
        <w:t xml:space="preserve">; </w:t>
      </w:r>
      <w:r w:rsidRPr="003C717C">
        <w:t xml:space="preserve">náklady na zajištění </w:t>
      </w:r>
      <w:r>
        <w:t xml:space="preserve">této </w:t>
      </w:r>
      <w:r w:rsidRPr="003C717C">
        <w:t xml:space="preserve">ostrahy </w:t>
      </w:r>
      <w:r>
        <w:t xml:space="preserve">jsou součástí smluvní ceny. Pro účely zajištění ostrahy ploch </w:t>
      </w:r>
      <w:r w:rsidRPr="003C717C">
        <w:t xml:space="preserve">zařízení staveniště </w:t>
      </w:r>
      <w:r>
        <w:t>pro část Energetika poskytne zhotovitel části Infrastruktura Zhotoviteli potřebnou součinnost, a to zejména při sdílení přístupových bodů na Staveniště, předávání informací o bezpečnostních incidentech a koordinaci návaznosti ostrahy na hranicích jednotlivých ploch zařízení staveniště. Všichni zhotovitelé jsou</w:t>
      </w:r>
      <w:r w:rsidRPr="003C717C">
        <w:t xml:space="preserve"> </w:t>
      </w:r>
      <w:r>
        <w:t>povinni na Staveništi dodržovat hygienické limity, zejména limity hluku a prašnosti</w:t>
      </w:r>
      <w:r w:rsidRPr="003C717C">
        <w:t>.</w:t>
      </w:r>
    </w:p>
    <w:p w14:paraId="54B285F0" w14:textId="77777777" w:rsidR="008638C8" w:rsidRPr="007D7B6E" w:rsidRDefault="008638C8" w:rsidP="008638C8">
      <w:pPr>
        <w:pStyle w:val="Text2-1"/>
      </w:pPr>
      <w:r w:rsidRPr="007D7B6E">
        <w:t xml:space="preserve">Zhotovitel provede ruční kopané sondy za účelem ověření skutečného vedení inženýrských sítí před započetím zemních prací strojmo. </w:t>
      </w:r>
    </w:p>
    <w:p w14:paraId="5FC9204D" w14:textId="77777777" w:rsidR="008638C8" w:rsidRPr="007D7B6E" w:rsidRDefault="008638C8" w:rsidP="008638C8">
      <w:pPr>
        <w:pStyle w:val="Text2-1"/>
      </w:pPr>
      <w:r w:rsidRPr="007D7B6E">
        <w:t>V rámci výkopových prací (zejména pro kabelovod) bude kladen zvýšený důraz na ruční výkopy. Strojní mechanizace se bude moc</w:t>
      </w:r>
      <w:r w:rsidR="00533FCD" w:rsidRPr="007D7B6E">
        <w:t>i</w:t>
      </w:r>
      <w:r w:rsidRPr="007D7B6E">
        <w:t xml:space="preserve"> použít až po odhalení všech kabelových vedení.</w:t>
      </w:r>
    </w:p>
    <w:p w14:paraId="41E91B31" w14:textId="77777777" w:rsidR="008638C8" w:rsidRPr="007D7B6E" w:rsidRDefault="008638C8" w:rsidP="008638C8">
      <w:pPr>
        <w:pStyle w:val="Text2-1"/>
      </w:pPr>
      <w:r w:rsidRPr="007D7B6E">
        <w:lastRenderedPageBreak/>
        <w:t>Zhotovitel bude mít povinně zřízenou kabelovou pohotovost, která bude na místě poškození jakéhokoliv kabelového vedení (včetně optických sítí) do 45 min od nahlášení a bude mít na stavbě uskladněn materiál a zařízení pro rychlou opravu.</w:t>
      </w:r>
    </w:p>
    <w:p w14:paraId="0E6C804F" w14:textId="77777777" w:rsidR="00CA0C42" w:rsidRPr="007D7B6E" w:rsidRDefault="00CA0C42" w:rsidP="00CA0C42">
      <w:pPr>
        <w:pStyle w:val="Text2-1"/>
      </w:pPr>
      <w:r w:rsidRPr="007D7B6E">
        <w:t>Pro vyznačení všech stávajících, provizorních a nových kabelových tras Zhotovitel použije a bude pravidelně aktualizovat veřejně dostupnou mapovou mobilní aplikaci (např. Google Maps, Mapy.cz), kterou bude mít každý podzhotovitel a TDS k dispozici. Cílem je vytvoření vrstev vedení kabelových tras v mapovém podkladu v běžně využívané aplikaci. Data pro import mohou být ve formátu *.KML a/nebo *.GPX.</w:t>
      </w:r>
    </w:p>
    <w:p w14:paraId="370AE864" w14:textId="77777777" w:rsidR="00CA0C42" w:rsidRDefault="00CA0C42" w:rsidP="00CA0C42">
      <w:pPr>
        <w:pStyle w:val="Text2-1"/>
      </w:pPr>
      <w:r w:rsidRPr="000F691C">
        <w:t>Zhotovitel v</w:t>
      </w:r>
      <w:r>
        <w:t> případě plánovaného zásahu do komunikační přenosové sítě nebo radiové technologie (prvky GSM-R) musí postupovat podle pokynu SŽ PO-05/2025-GŘ a </w:t>
      </w:r>
      <w:r w:rsidRPr="000F691C">
        <w:t xml:space="preserve">dostatečném předstihu zažádá o výluku provozovaného kabelu </w:t>
      </w:r>
      <w:r>
        <w:t>po</w:t>
      </w:r>
      <w:r w:rsidRPr="000F691C">
        <w:t xml:space="preserve">dle </w:t>
      </w:r>
      <w:r>
        <w:t xml:space="preserve">tohoto </w:t>
      </w:r>
      <w:r w:rsidRPr="000F691C">
        <w:t>pokynu.</w:t>
      </w:r>
      <w:r>
        <w:t xml:space="preserve"> Tento pokyn také řeší postup při vzniku poruchy na přenosové síti.</w:t>
      </w:r>
    </w:p>
    <w:p w14:paraId="261F96A4" w14:textId="77777777" w:rsidR="002E5F28" w:rsidRPr="00610A9E" w:rsidRDefault="005C2261" w:rsidP="00D447C8">
      <w:pPr>
        <w:pStyle w:val="Text2-1"/>
        <w:keepNext/>
        <w:ind w:left="750" w:hanging="750"/>
      </w:pPr>
      <w:bookmarkStart w:id="24" w:name="_Hlk210221771"/>
      <w:r w:rsidRPr="00610A9E">
        <w:rPr>
          <w:b/>
          <w:bCs/>
        </w:rPr>
        <w:t xml:space="preserve">Odpovědný pracovník </w:t>
      </w:r>
      <w:r w:rsidR="00EA0CA0" w:rsidRPr="00610A9E">
        <w:rPr>
          <w:b/>
          <w:bCs/>
        </w:rPr>
        <w:t>pro kabelové trasy a provizorní stavy</w:t>
      </w:r>
      <w:r w:rsidR="00D447C8" w:rsidRPr="00610A9E">
        <w:rPr>
          <w:b/>
          <w:bCs/>
        </w:rPr>
        <w:t xml:space="preserve"> </w:t>
      </w:r>
      <w:r w:rsidR="00D447C8" w:rsidRPr="00610A9E">
        <w:t>– základní povinnosti:</w:t>
      </w:r>
    </w:p>
    <w:p w14:paraId="1228AF05" w14:textId="77777777" w:rsidR="00B8435E" w:rsidRPr="00610A9E" w:rsidRDefault="00B8435E" w:rsidP="00B8435E">
      <w:pPr>
        <w:pStyle w:val="Odstavec1-1a"/>
        <w:numPr>
          <w:ilvl w:val="0"/>
          <w:numId w:val="27"/>
        </w:numPr>
      </w:pPr>
      <w:bookmarkStart w:id="25" w:name="_Hlk220054453"/>
      <w:bookmarkStart w:id="26" w:name="_Toc7077117"/>
      <w:bookmarkEnd w:id="24"/>
      <w:r w:rsidRPr="00610A9E">
        <w:t>vede denní záznamy, které obsahují zejména zápisy o poloze stávajících a nově položených inženýrských sítí, zápisy z předání pracoviště jednotlivým subdodavatelům a jejich poučení ve stavebním deníku dotčených objektů;</w:t>
      </w:r>
    </w:p>
    <w:p w14:paraId="3DCF07B7" w14:textId="77777777" w:rsidR="00B8435E" w:rsidRPr="00610A9E" w:rsidRDefault="00B8435E" w:rsidP="00B8435E">
      <w:pPr>
        <w:pStyle w:val="Odstavec1-1a"/>
      </w:pPr>
      <w:r w:rsidRPr="00610A9E">
        <w:t>před zahájením zemních prací předává přímým zhotovitelům a subdodavatelům konkrétní lokální pracoviště včetně poučení o již provedených stavebních pracích, zejména již zakrytých. Součástí předání bude i situace se zákresem stávajících a nově položených inženýrských sítí a o tomto předání bude proveden zápis, který bude podepsán odpovědným pracovníkem a zástupci všech zhotovitelů a subdodavatelů pracujících na tomto pracovišti, zápis bude zadán do Stavebního deníku;</w:t>
      </w:r>
    </w:p>
    <w:p w14:paraId="4A67DA76" w14:textId="77777777" w:rsidR="00B8435E" w:rsidRPr="00610A9E" w:rsidRDefault="00B8435E" w:rsidP="00B8435E">
      <w:pPr>
        <w:pStyle w:val="Odstavec1-1a"/>
      </w:pPr>
      <w:r w:rsidRPr="00610A9E">
        <w:t>v průběhu výstavby koordinuje stavební práce jednotlivých dodavatelů na stavbě tak, aby nedocházelo k poškozování již provedených částí díla (např. koordinace provádění výkopových prací a pokládky kabelových tras s pracemi na železničním spodku). Pravidelně kontroluje jednotlivá pracoviště, kde je riziko poškození již provedených prací (vytipované ve spolupráci s Objednatelem) a záznamy z kontroly budou zaznamenány do Stavebního deníku;</w:t>
      </w:r>
    </w:p>
    <w:p w14:paraId="0D34B8B0" w14:textId="77777777" w:rsidR="00B8435E" w:rsidRPr="00610A9E" w:rsidRDefault="00B8435E" w:rsidP="00B8435E">
      <w:pPr>
        <w:pStyle w:val="Odstavec1-1a"/>
      </w:pPr>
      <w:r w:rsidRPr="00610A9E">
        <w:t>zodpovídá za kvalitu uložení provizorních i definitivních kabelových tras a jejich provedení v souladu s platnými předpisy, zejména s pokynem SŽ PO</w:t>
      </w:r>
      <w:r w:rsidRPr="00610A9E">
        <w:noBreakHyphen/>
        <w:t>09/2023</w:t>
      </w:r>
      <w:r w:rsidRPr="00610A9E">
        <w:noBreakHyphen/>
        <w:t>GŘ a provádí fotodokumentaci výstavby všech provizorních i definitivních kabelových tras v jejich celém rozsahu, a to ve všech fázích výstavby, zejména před zakrytím jednotlivých etap. Tuto fotodokumentaci předává v pravidelných intervalech Správci stavby;</w:t>
      </w:r>
    </w:p>
    <w:p w14:paraId="3A9DE6EB" w14:textId="77777777" w:rsidR="00B8435E" w:rsidRPr="00610A9E" w:rsidRDefault="00B8435E" w:rsidP="00B8435E">
      <w:pPr>
        <w:pStyle w:val="Odstavec1-1a"/>
      </w:pPr>
      <w:r w:rsidRPr="00610A9E">
        <w:t>zodpovídá za provedení dalších provizorních stavů (zejména provizorních přístupů pro veřejnost, informačních a orientačních systémů apod. – viz PO</w:t>
      </w:r>
      <w:r w:rsidRPr="00610A9E">
        <w:noBreakHyphen/>
        <w:t>09/2021-DŘ) v požadované kvalitě a jejich následnou údržbu v rámci stavby a pravidelném intervalu určeném Objednatelem, kontroluje jejich stav a pořizuje fotodokumentaci, kterou předává Správci stavby. V případě jejich poškození zajišťuje jejich uvedení do požadovaného stavu;</w:t>
      </w:r>
    </w:p>
    <w:p w14:paraId="56B09AF0" w14:textId="77777777" w:rsidR="00B8435E" w:rsidRPr="00610A9E" w:rsidRDefault="00B8435E" w:rsidP="00B8435E">
      <w:pPr>
        <w:pStyle w:val="Odstavec1-1a"/>
      </w:pPr>
      <w:bookmarkStart w:id="27" w:name="_Ref231819722"/>
      <w:r w:rsidRPr="00610A9E">
        <w:t>pro každou výluku z titulu kabelových tras a provizorních stavů nad rámec platného a projednaného harmonogramu výluk stavby, vytváří podrobný harmonogram obsahující jednotlivé pracovní činnosti prováděné v konkrétní výluce, a to včetně zdůvodnění požadovaných výlukových časů a rozsahů vyloučených míst;</w:t>
      </w:r>
      <w:bookmarkEnd w:id="27"/>
      <w:r w:rsidRPr="00610A9E">
        <w:t xml:space="preserve"> </w:t>
      </w:r>
    </w:p>
    <w:p w14:paraId="5034D3A9" w14:textId="77777777" w:rsidR="00B8435E" w:rsidRPr="00610A9E" w:rsidRDefault="00B8435E" w:rsidP="00B8435E">
      <w:pPr>
        <w:pStyle w:val="Odstavec1-1a"/>
      </w:pPr>
      <w:r w:rsidRPr="00610A9E">
        <w:t>v případě mimořádné události vzniklé z důvodu Zhotovitele koordinuje opravné práce, spolupracuje se Správcem stavby a dalšími zástupci SŽ a informuje je o průběhu a předpokládaném termínu odstranění závady;</w:t>
      </w:r>
    </w:p>
    <w:p w14:paraId="15A8D882" w14:textId="77777777" w:rsidR="00B8435E" w:rsidRDefault="00B8435E" w:rsidP="00B8435E">
      <w:pPr>
        <w:pStyle w:val="Odstavec1-1a"/>
      </w:pPr>
      <w:r w:rsidRPr="00610A9E">
        <w:t xml:space="preserve">u všech uvedených činností má povinnost poskytnout koordinátorovi BOZP veškerou součinnost, plnit jeho podmínky a postupovat podle jeho pokynů. V případě porušení této povinnosti bude toto jednání chápáno jako odmítnutí součinnosti nebo plnění podmínek koordinátora BOZP při práci na Staveništi. </w:t>
      </w:r>
    </w:p>
    <w:p w14:paraId="0986AC1A" w14:textId="14389370" w:rsidR="00B8435E" w:rsidRPr="00610A9E" w:rsidRDefault="00B8435E" w:rsidP="00B8435E">
      <w:pPr>
        <w:pStyle w:val="Odstavec1-1a"/>
      </w:pPr>
      <w:r w:rsidRPr="00592BE0">
        <w:t>spolupracuje a zajišťuje součinnost s odpovědnými pracovníky pro kabelové trasy a</w:t>
      </w:r>
      <w:r>
        <w:t> </w:t>
      </w:r>
      <w:r w:rsidRPr="00592BE0">
        <w:t xml:space="preserve">provizorní stavy pro ostatní části Investiční akce, a to zejména při vytváření podrobného harmonogramu dle písm. </w:t>
      </w:r>
      <w:r>
        <w:fldChar w:fldCharType="begin"/>
      </w:r>
      <w:r>
        <w:instrText xml:space="preserve"> REF _Ref231819722 \r \h </w:instrText>
      </w:r>
      <w:r>
        <w:fldChar w:fldCharType="separate"/>
      </w:r>
      <w:r w:rsidR="00470A1A">
        <w:t>f)</w:t>
      </w:r>
      <w:r>
        <w:fldChar w:fldCharType="end"/>
      </w:r>
      <w:r w:rsidRPr="00592BE0">
        <w:t>.</w:t>
      </w:r>
    </w:p>
    <w:p w14:paraId="5331114B" w14:textId="1090AF46" w:rsidR="00632DBA" w:rsidRDefault="00632DBA" w:rsidP="00632DBA">
      <w:pPr>
        <w:pStyle w:val="Text2-1"/>
      </w:pPr>
      <w:r>
        <w:lastRenderedPageBreak/>
        <w:t xml:space="preserve">Zhotovitel je povinen při plnění Díla použít takové Produkty pro ŽDC anebo Služby pro </w:t>
      </w:r>
      <w:r w:rsidRPr="00A76BC7">
        <w:t xml:space="preserve">ŽDC, které byly schváleny podle směrnice SŽ SM008, Systém posuzování vlivu produktů a služeb pro železniční dopravní cestu na bezpečnost provozování dráhy. Přehled Produktů ŽDC anebo Služeb pro ŽDC, pro něž je vydáno Osvědčení je zveřejněno na webových stránkách SŽ </w:t>
      </w:r>
      <w:hyperlink r:id="rId11" w:history="1">
        <w:r w:rsidRPr="00A76BC7">
          <w:t>www.spravazeleznic.cz</w:t>
        </w:r>
      </w:hyperlink>
      <w:r w:rsidRPr="00A76BC7">
        <w:t xml:space="preserve"> v sekci: Dodavatelé/Odběratelé – Technické požadavky na výrobky, zařízení a technologie pro ŽDC (</w:t>
      </w:r>
      <w:hyperlink r:id="rId12" w:history="1">
        <w:r w:rsidR="0023365A" w:rsidRPr="00A76BC7">
          <w:t>https://www.spravazeleznic.cz/dodavatele-odberatele/technicke-pozadavky-na-vyrobky-zarizeni-a-technologie-pro-zdc</w:t>
        </w:r>
      </w:hyperlink>
      <w:r w:rsidRPr="00A76BC7">
        <w:t>).</w:t>
      </w:r>
    </w:p>
    <w:p w14:paraId="3B068DDD" w14:textId="77777777" w:rsidR="00EF3AD8" w:rsidRPr="000C17DE" w:rsidRDefault="00EF3AD8" w:rsidP="00EF3AD8">
      <w:pPr>
        <w:pStyle w:val="Text2-1"/>
      </w:pPr>
      <w:r w:rsidRPr="000C17DE">
        <w:rPr>
          <w:b/>
          <w:bCs/>
        </w:rPr>
        <w:t>Lhůty pro odstraňování vad Díla v záruční době u definovaného zabezpečovacího a sdělovacího zařízení.</w:t>
      </w:r>
    </w:p>
    <w:p w14:paraId="057D2E22" w14:textId="77777777" w:rsidR="00EF3AD8" w:rsidRPr="000C17DE" w:rsidRDefault="00EF3AD8" w:rsidP="00EF3AD8">
      <w:pPr>
        <w:pStyle w:val="Text2-2"/>
      </w:pPr>
      <w:r w:rsidRPr="000C17DE">
        <w:t xml:space="preserve">Reklamaci vady Díla u níže jmenovaného zařízení má Objednatel právo reklamovat také prostřednictvím Organizační jednotky (správce DLHM). Odpovědný pracovník uplatňující reklamaci je povinen zaslat kopie reklamačních dopisů příslušným gestorským útvarům včetně příslušné Stavební správě, která zde zastupuje Objednatele. </w:t>
      </w:r>
    </w:p>
    <w:p w14:paraId="2E5F6F79" w14:textId="77777777" w:rsidR="00EF3AD8" w:rsidRPr="000C17DE" w:rsidRDefault="00EF3AD8" w:rsidP="00EF3AD8">
      <w:pPr>
        <w:pStyle w:val="Text2-2"/>
      </w:pPr>
      <w:r w:rsidRPr="000C17DE">
        <w:t>Zhotovitel při reklamaci uvedeného zařízení bude postupovat při odstraňování vad Díla v záruční době v těchto lhůtách:</w:t>
      </w:r>
    </w:p>
    <w:p w14:paraId="1E443360" w14:textId="77777777" w:rsidR="00EF3AD8" w:rsidRPr="000C17DE" w:rsidRDefault="00EF3AD8" w:rsidP="00EF3AD8">
      <w:pPr>
        <w:keepNext/>
        <w:keepLines/>
        <w:pBdr>
          <w:top w:val="single" w:sz="12" w:space="3" w:color="00A1E0"/>
        </w:pBdr>
        <w:suppressAutoHyphens/>
        <w:spacing w:after="60" w:line="264" w:lineRule="auto"/>
        <w:ind w:left="680" w:right="-57"/>
        <w:rPr>
          <w:rFonts w:asciiTheme="majorHAnsi" w:hAnsiTheme="majorHAnsi"/>
          <w:b/>
          <w:bCs/>
          <w:noProof/>
          <w:sz w:val="14"/>
          <w:szCs w:val="18"/>
          <w:lang w:eastAsia="cs-CZ"/>
        </w:rPr>
      </w:pPr>
      <w:bookmarkStart w:id="28" w:name="_Hlk214531811"/>
      <w:r w:rsidRPr="000C17DE">
        <w:rPr>
          <w:rFonts w:asciiTheme="majorHAnsi" w:hAnsiTheme="majorHAnsi"/>
          <w:b/>
          <w:noProof/>
          <w:sz w:val="14"/>
          <w:szCs w:val="18"/>
          <w:lang w:eastAsia="cs-CZ"/>
        </w:rPr>
        <w:t xml:space="preserve">Lhůty pro vyřešení a odstraňování vad díla v záruční době pro tratě, </w:t>
      </w:r>
      <w:bookmarkEnd w:id="28"/>
      <w:r w:rsidRPr="000C17DE">
        <w:rPr>
          <w:rFonts w:asciiTheme="majorHAnsi" w:hAnsiTheme="majorHAnsi"/>
          <w:b/>
          <w:noProof/>
          <w:sz w:val="14"/>
          <w:szCs w:val="18"/>
          <w:lang w:eastAsia="cs-CZ"/>
        </w:rPr>
        <w:t>které jsou součástí (národních) tranzitních koridorů</w:t>
      </w:r>
    </w:p>
    <w:tbl>
      <w:tblPr>
        <w:tblStyle w:val="Tabulka11"/>
        <w:tblW w:w="4644" w:type="pct"/>
        <w:tblLayout w:type="fixed"/>
        <w:tblLook w:val="04A0" w:firstRow="1" w:lastRow="0" w:firstColumn="1" w:lastColumn="0" w:noHBand="0" w:noVBand="1"/>
      </w:tblPr>
      <w:tblGrid>
        <w:gridCol w:w="1730"/>
        <w:gridCol w:w="709"/>
        <w:gridCol w:w="709"/>
        <w:gridCol w:w="2126"/>
        <w:gridCol w:w="1417"/>
        <w:gridCol w:w="1417"/>
      </w:tblGrid>
      <w:tr w:rsidR="00EF3AD8" w:rsidRPr="00527833" w14:paraId="28D5C1A3" w14:textId="77777777" w:rsidTr="00515231">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30" w:type="dxa"/>
            <w:hideMark/>
          </w:tcPr>
          <w:p w14:paraId="3973A91D" w14:textId="77777777" w:rsidR="00EF3AD8" w:rsidRPr="000C17DE" w:rsidRDefault="00EF3AD8" w:rsidP="00515231">
            <w:pPr>
              <w:spacing w:before="20" w:after="20" w:line="240" w:lineRule="auto"/>
              <w:rPr>
                <w:b/>
                <w:bCs/>
                <w:sz w:val="14"/>
                <w:szCs w:val="18"/>
              </w:rPr>
            </w:pPr>
            <w:r w:rsidRPr="000C17DE">
              <w:rPr>
                <w:b/>
                <w:bCs/>
                <w:sz w:val="14"/>
                <w:szCs w:val="18"/>
              </w:rPr>
              <w:t>Druh zařízení</w:t>
            </w:r>
          </w:p>
        </w:tc>
        <w:tc>
          <w:tcPr>
            <w:tcW w:w="1418" w:type="dxa"/>
            <w:gridSpan w:val="2"/>
            <w:hideMark/>
          </w:tcPr>
          <w:p w14:paraId="252BA311" w14:textId="77777777" w:rsidR="00EF3AD8" w:rsidRPr="000C17DE" w:rsidRDefault="00EF3AD8" w:rsidP="00515231">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
                <w:bCs/>
                <w:sz w:val="14"/>
                <w:szCs w:val="18"/>
              </w:rPr>
            </w:pPr>
            <w:r w:rsidRPr="000C17DE">
              <w:rPr>
                <w:b/>
                <w:bCs/>
                <w:sz w:val="14"/>
                <w:szCs w:val="18"/>
              </w:rPr>
              <w:t>Doba provozu</w:t>
            </w:r>
          </w:p>
        </w:tc>
        <w:tc>
          <w:tcPr>
            <w:tcW w:w="2126" w:type="dxa"/>
            <w:hideMark/>
          </w:tcPr>
          <w:p w14:paraId="161B7B60" w14:textId="77777777" w:rsidR="00EF3AD8" w:rsidRPr="000C17DE" w:rsidRDefault="00EF3AD8" w:rsidP="00515231">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
                <w:bCs/>
                <w:sz w:val="14"/>
                <w:szCs w:val="18"/>
              </w:rPr>
            </w:pPr>
            <w:r w:rsidRPr="000C17DE">
              <w:rPr>
                <w:b/>
                <w:bCs/>
                <w:sz w:val="14"/>
                <w:szCs w:val="18"/>
              </w:rPr>
              <w:t>Max. doba pro znovu zprovoznění zařízení, tj. vyřešení vady kategorie A</w:t>
            </w:r>
          </w:p>
        </w:tc>
        <w:tc>
          <w:tcPr>
            <w:tcW w:w="1417" w:type="dxa"/>
            <w:hideMark/>
          </w:tcPr>
          <w:p w14:paraId="3758CE31" w14:textId="77777777" w:rsidR="00EF3AD8" w:rsidRPr="000C17DE" w:rsidRDefault="00EF3AD8" w:rsidP="00515231">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
                <w:bCs/>
                <w:sz w:val="14"/>
                <w:szCs w:val="18"/>
              </w:rPr>
            </w:pPr>
            <w:r w:rsidRPr="000C17DE">
              <w:rPr>
                <w:b/>
                <w:bCs/>
                <w:sz w:val="14"/>
                <w:szCs w:val="18"/>
              </w:rPr>
              <w:t>Max. doba pro odstranění vady kategorie B</w:t>
            </w:r>
          </w:p>
        </w:tc>
        <w:tc>
          <w:tcPr>
            <w:tcW w:w="1417" w:type="dxa"/>
          </w:tcPr>
          <w:p w14:paraId="64EB101B" w14:textId="77777777" w:rsidR="00EF3AD8" w:rsidRPr="000C17DE" w:rsidRDefault="00EF3AD8" w:rsidP="00515231">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
                <w:bCs/>
                <w:sz w:val="14"/>
                <w:szCs w:val="18"/>
              </w:rPr>
            </w:pPr>
            <w:r w:rsidRPr="000C17DE">
              <w:rPr>
                <w:b/>
                <w:bCs/>
                <w:sz w:val="14"/>
                <w:szCs w:val="18"/>
              </w:rPr>
              <w:t>Max. doba pro odstranění vady kategorie C</w:t>
            </w:r>
          </w:p>
        </w:tc>
      </w:tr>
      <w:tr w:rsidR="00EF3AD8" w:rsidRPr="00527833" w14:paraId="795261CB" w14:textId="77777777" w:rsidTr="00515231">
        <w:trPr>
          <w:trHeight w:val="20"/>
        </w:trPr>
        <w:tc>
          <w:tcPr>
            <w:cnfStyle w:val="001000000000" w:firstRow="0" w:lastRow="0" w:firstColumn="1" w:lastColumn="0" w:oddVBand="0" w:evenVBand="0" w:oddHBand="0" w:evenHBand="0" w:firstRowFirstColumn="0" w:firstRowLastColumn="0" w:lastRowFirstColumn="0" w:lastRowLastColumn="0"/>
            <w:tcW w:w="1730" w:type="dxa"/>
            <w:hideMark/>
          </w:tcPr>
          <w:p w14:paraId="2B725E49" w14:textId="77777777" w:rsidR="00EF3AD8" w:rsidRPr="000C17DE" w:rsidRDefault="00EF3AD8" w:rsidP="00515231">
            <w:pPr>
              <w:spacing w:before="20" w:after="20" w:line="240" w:lineRule="auto"/>
              <w:rPr>
                <w:sz w:val="14"/>
                <w:szCs w:val="18"/>
              </w:rPr>
            </w:pPr>
            <w:r w:rsidRPr="000C17DE">
              <w:rPr>
                <w:sz w:val="14"/>
                <w:szCs w:val="18"/>
              </w:rPr>
              <w:t>ETCS (RBC)</w:t>
            </w:r>
          </w:p>
        </w:tc>
        <w:tc>
          <w:tcPr>
            <w:tcW w:w="709" w:type="dxa"/>
            <w:hideMark/>
          </w:tcPr>
          <w:p w14:paraId="5D97E8B7"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7x24</w:t>
            </w:r>
          </w:p>
        </w:tc>
        <w:tc>
          <w:tcPr>
            <w:tcW w:w="709" w:type="dxa"/>
            <w:hideMark/>
          </w:tcPr>
          <w:p w14:paraId="27C79849"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(0-24)</w:t>
            </w:r>
          </w:p>
        </w:tc>
        <w:tc>
          <w:tcPr>
            <w:tcW w:w="2126" w:type="dxa"/>
            <w:hideMark/>
          </w:tcPr>
          <w:p w14:paraId="2F2A0043"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3 hodiny</w:t>
            </w:r>
          </w:p>
        </w:tc>
        <w:tc>
          <w:tcPr>
            <w:tcW w:w="1417" w:type="dxa"/>
            <w:hideMark/>
          </w:tcPr>
          <w:p w14:paraId="7958D8B6"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12 hodin</w:t>
            </w:r>
          </w:p>
        </w:tc>
        <w:tc>
          <w:tcPr>
            <w:tcW w:w="1417" w:type="dxa"/>
          </w:tcPr>
          <w:p w14:paraId="607EBE2B"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0C17DE">
              <w:rPr>
                <w:sz w:val="14"/>
                <w:szCs w:val="18"/>
              </w:rPr>
              <w:t>30 KD</w:t>
            </w:r>
          </w:p>
        </w:tc>
      </w:tr>
      <w:tr w:rsidR="00EF3AD8" w:rsidRPr="00527833" w14:paraId="2F73F137" w14:textId="77777777" w:rsidTr="00515231">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687E9158" w14:textId="77777777" w:rsidR="00EF3AD8" w:rsidRPr="000C17DE" w:rsidRDefault="00EF3AD8" w:rsidP="00515231">
            <w:pPr>
              <w:spacing w:before="20" w:after="20" w:line="240" w:lineRule="auto"/>
              <w:rPr>
                <w:sz w:val="14"/>
                <w:szCs w:val="18"/>
              </w:rPr>
            </w:pPr>
            <w:r w:rsidRPr="000C17DE">
              <w:rPr>
                <w:sz w:val="14"/>
                <w:szCs w:val="18"/>
              </w:rPr>
              <w:t>DOZ a související přenosové prostředky</w:t>
            </w:r>
          </w:p>
        </w:tc>
        <w:tc>
          <w:tcPr>
            <w:tcW w:w="709" w:type="dxa"/>
          </w:tcPr>
          <w:p w14:paraId="5A9ACCAF"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7x24</w:t>
            </w:r>
          </w:p>
        </w:tc>
        <w:tc>
          <w:tcPr>
            <w:tcW w:w="709" w:type="dxa"/>
          </w:tcPr>
          <w:p w14:paraId="7FAB4F1B"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(0-24)</w:t>
            </w:r>
          </w:p>
        </w:tc>
        <w:tc>
          <w:tcPr>
            <w:tcW w:w="2126" w:type="dxa"/>
          </w:tcPr>
          <w:p w14:paraId="6A06B079"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3 hodiny</w:t>
            </w:r>
          </w:p>
        </w:tc>
        <w:tc>
          <w:tcPr>
            <w:tcW w:w="1417" w:type="dxa"/>
          </w:tcPr>
          <w:p w14:paraId="1DAD00EE"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12 hodin</w:t>
            </w:r>
          </w:p>
        </w:tc>
        <w:tc>
          <w:tcPr>
            <w:tcW w:w="1417" w:type="dxa"/>
          </w:tcPr>
          <w:p w14:paraId="11095E51"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0C17DE">
              <w:rPr>
                <w:sz w:val="14"/>
                <w:szCs w:val="18"/>
              </w:rPr>
              <w:t>30 KD</w:t>
            </w:r>
          </w:p>
        </w:tc>
      </w:tr>
      <w:tr w:rsidR="00EF3AD8" w:rsidRPr="00527833" w14:paraId="3E71D55A" w14:textId="77777777" w:rsidTr="00515231">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0DF98FC5" w14:textId="77777777" w:rsidR="00EF3AD8" w:rsidRPr="000C17DE" w:rsidRDefault="00EF3AD8" w:rsidP="00515231">
            <w:pPr>
              <w:spacing w:before="20" w:after="20" w:line="240" w:lineRule="auto"/>
              <w:rPr>
                <w:sz w:val="14"/>
                <w:szCs w:val="18"/>
              </w:rPr>
            </w:pPr>
            <w:r w:rsidRPr="000C17DE">
              <w:rPr>
                <w:sz w:val="14"/>
                <w:szCs w:val="18"/>
              </w:rPr>
              <w:t>SZZ, TZZ</w:t>
            </w:r>
          </w:p>
        </w:tc>
        <w:tc>
          <w:tcPr>
            <w:tcW w:w="709" w:type="dxa"/>
          </w:tcPr>
          <w:p w14:paraId="3A0D224D"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7x24</w:t>
            </w:r>
          </w:p>
        </w:tc>
        <w:tc>
          <w:tcPr>
            <w:tcW w:w="709" w:type="dxa"/>
          </w:tcPr>
          <w:p w14:paraId="24E9C47B"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(0-24)</w:t>
            </w:r>
          </w:p>
        </w:tc>
        <w:tc>
          <w:tcPr>
            <w:tcW w:w="2126" w:type="dxa"/>
          </w:tcPr>
          <w:p w14:paraId="37237ABA"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3 hodiny</w:t>
            </w:r>
          </w:p>
        </w:tc>
        <w:tc>
          <w:tcPr>
            <w:tcW w:w="1417" w:type="dxa"/>
          </w:tcPr>
          <w:p w14:paraId="6727F574"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24 hodin</w:t>
            </w:r>
          </w:p>
        </w:tc>
        <w:tc>
          <w:tcPr>
            <w:tcW w:w="1417" w:type="dxa"/>
          </w:tcPr>
          <w:p w14:paraId="030052B7"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0C17DE">
              <w:rPr>
                <w:sz w:val="14"/>
                <w:szCs w:val="18"/>
              </w:rPr>
              <w:t>30 KD</w:t>
            </w:r>
          </w:p>
        </w:tc>
      </w:tr>
      <w:tr w:rsidR="00EF3AD8" w:rsidRPr="00527833" w14:paraId="08C673EE" w14:textId="77777777" w:rsidTr="00515231">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3012B13E" w14:textId="77777777" w:rsidR="00EF3AD8" w:rsidRPr="000C17DE" w:rsidRDefault="00EF3AD8" w:rsidP="00515231">
            <w:pPr>
              <w:spacing w:before="20" w:after="20" w:line="240" w:lineRule="auto"/>
              <w:rPr>
                <w:sz w:val="14"/>
                <w:szCs w:val="18"/>
              </w:rPr>
            </w:pPr>
            <w:r w:rsidRPr="000C17DE">
              <w:rPr>
                <w:sz w:val="14"/>
                <w:szCs w:val="18"/>
              </w:rPr>
              <w:t>PZZ</w:t>
            </w:r>
          </w:p>
        </w:tc>
        <w:tc>
          <w:tcPr>
            <w:tcW w:w="709" w:type="dxa"/>
          </w:tcPr>
          <w:p w14:paraId="5826764E"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7x24</w:t>
            </w:r>
          </w:p>
        </w:tc>
        <w:tc>
          <w:tcPr>
            <w:tcW w:w="709" w:type="dxa"/>
          </w:tcPr>
          <w:p w14:paraId="569585EC"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(0-24)</w:t>
            </w:r>
          </w:p>
        </w:tc>
        <w:tc>
          <w:tcPr>
            <w:tcW w:w="2126" w:type="dxa"/>
          </w:tcPr>
          <w:p w14:paraId="413F84AD"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6 hodin</w:t>
            </w:r>
          </w:p>
        </w:tc>
        <w:tc>
          <w:tcPr>
            <w:tcW w:w="1417" w:type="dxa"/>
          </w:tcPr>
          <w:p w14:paraId="3CD1C7CD"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24 hodin</w:t>
            </w:r>
          </w:p>
        </w:tc>
        <w:tc>
          <w:tcPr>
            <w:tcW w:w="1417" w:type="dxa"/>
          </w:tcPr>
          <w:p w14:paraId="56EACCFA" w14:textId="77777777" w:rsidR="00EF3AD8" w:rsidRPr="000C17DE" w:rsidDel="00661771"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0C17DE">
              <w:rPr>
                <w:sz w:val="14"/>
                <w:szCs w:val="18"/>
              </w:rPr>
              <w:t>30 KD</w:t>
            </w:r>
          </w:p>
        </w:tc>
      </w:tr>
      <w:tr w:rsidR="00EF3AD8" w:rsidRPr="00527833" w14:paraId="242FC3D0" w14:textId="77777777" w:rsidTr="00515231">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405A3486" w14:textId="77777777" w:rsidR="00EF3AD8" w:rsidRPr="000C17DE" w:rsidRDefault="00EF3AD8" w:rsidP="00515231">
            <w:pPr>
              <w:spacing w:before="20" w:after="20" w:line="240" w:lineRule="auto"/>
              <w:rPr>
                <w:sz w:val="14"/>
                <w:szCs w:val="18"/>
              </w:rPr>
            </w:pPr>
            <w:r w:rsidRPr="000C17DE">
              <w:rPr>
                <w:sz w:val="14"/>
                <w:szCs w:val="18"/>
              </w:rPr>
              <w:t>Diagnostika pro ETCS (RBC), DOZ, GSM-R</w:t>
            </w:r>
          </w:p>
        </w:tc>
        <w:tc>
          <w:tcPr>
            <w:tcW w:w="709" w:type="dxa"/>
          </w:tcPr>
          <w:p w14:paraId="5F9DC1F5"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7x24</w:t>
            </w:r>
          </w:p>
        </w:tc>
        <w:tc>
          <w:tcPr>
            <w:tcW w:w="709" w:type="dxa"/>
          </w:tcPr>
          <w:p w14:paraId="4226C692"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(0-24)</w:t>
            </w:r>
          </w:p>
        </w:tc>
        <w:tc>
          <w:tcPr>
            <w:tcW w:w="2126" w:type="dxa"/>
          </w:tcPr>
          <w:p w14:paraId="649C9E76" w14:textId="77777777" w:rsidR="00EF3AD8" w:rsidRPr="000C17DE" w:rsidDel="00661771"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12 hodin</w:t>
            </w:r>
          </w:p>
        </w:tc>
        <w:tc>
          <w:tcPr>
            <w:tcW w:w="1417" w:type="dxa"/>
          </w:tcPr>
          <w:p w14:paraId="67780362" w14:textId="77777777" w:rsidR="00EF3AD8" w:rsidRPr="000C17DE" w:rsidDel="00661771"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2 PD</w:t>
            </w:r>
          </w:p>
        </w:tc>
        <w:tc>
          <w:tcPr>
            <w:tcW w:w="1417" w:type="dxa"/>
          </w:tcPr>
          <w:p w14:paraId="0226C3BC"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0C17DE">
              <w:rPr>
                <w:sz w:val="14"/>
                <w:szCs w:val="18"/>
              </w:rPr>
              <w:t>30 KD</w:t>
            </w:r>
          </w:p>
        </w:tc>
      </w:tr>
      <w:tr w:rsidR="00EF3AD8" w:rsidRPr="00527833" w14:paraId="7DB2F1B6" w14:textId="77777777" w:rsidTr="00515231">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5777C51A" w14:textId="77777777" w:rsidR="00EF3AD8" w:rsidRPr="000C17DE" w:rsidRDefault="00EF3AD8" w:rsidP="00515231">
            <w:pPr>
              <w:spacing w:before="20" w:after="20" w:line="240" w:lineRule="auto"/>
              <w:rPr>
                <w:sz w:val="14"/>
                <w:szCs w:val="18"/>
              </w:rPr>
            </w:pPr>
            <w:r w:rsidRPr="000C17DE">
              <w:rPr>
                <w:sz w:val="14"/>
                <w:szCs w:val="18"/>
              </w:rPr>
              <w:t>Diagnostika pro SZZ, TZZ, PZZ</w:t>
            </w:r>
          </w:p>
        </w:tc>
        <w:tc>
          <w:tcPr>
            <w:tcW w:w="709" w:type="dxa"/>
          </w:tcPr>
          <w:p w14:paraId="28D14C51"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7x24</w:t>
            </w:r>
          </w:p>
        </w:tc>
        <w:tc>
          <w:tcPr>
            <w:tcW w:w="709" w:type="dxa"/>
          </w:tcPr>
          <w:p w14:paraId="0069790D"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(0-24)</w:t>
            </w:r>
          </w:p>
        </w:tc>
        <w:tc>
          <w:tcPr>
            <w:tcW w:w="2126" w:type="dxa"/>
          </w:tcPr>
          <w:p w14:paraId="69558EFC"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24 hodin</w:t>
            </w:r>
          </w:p>
        </w:tc>
        <w:tc>
          <w:tcPr>
            <w:tcW w:w="1417" w:type="dxa"/>
          </w:tcPr>
          <w:p w14:paraId="125B3A49"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4 PD</w:t>
            </w:r>
          </w:p>
        </w:tc>
        <w:tc>
          <w:tcPr>
            <w:tcW w:w="1417" w:type="dxa"/>
          </w:tcPr>
          <w:p w14:paraId="50D7B120"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0C17DE">
              <w:rPr>
                <w:sz w:val="14"/>
                <w:szCs w:val="18"/>
              </w:rPr>
              <w:t>30 KD</w:t>
            </w:r>
          </w:p>
        </w:tc>
      </w:tr>
      <w:tr w:rsidR="00EF3AD8" w:rsidRPr="00527833" w14:paraId="3E5408F0" w14:textId="77777777" w:rsidTr="00515231">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54EFD232" w14:textId="77777777" w:rsidR="00EF3AD8" w:rsidRPr="000C17DE" w:rsidRDefault="00EF3AD8" w:rsidP="00515231">
            <w:pPr>
              <w:spacing w:before="20" w:after="20" w:line="240" w:lineRule="auto"/>
              <w:rPr>
                <w:sz w:val="14"/>
                <w:szCs w:val="18"/>
              </w:rPr>
            </w:pPr>
            <w:r w:rsidRPr="000C17DE">
              <w:rPr>
                <w:sz w:val="14"/>
                <w:szCs w:val="18"/>
              </w:rPr>
              <w:t>GSM-R + související přenosová zařízení</w:t>
            </w:r>
          </w:p>
        </w:tc>
        <w:tc>
          <w:tcPr>
            <w:tcW w:w="709" w:type="dxa"/>
          </w:tcPr>
          <w:p w14:paraId="0F5FA467"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7x24</w:t>
            </w:r>
          </w:p>
        </w:tc>
        <w:tc>
          <w:tcPr>
            <w:tcW w:w="709" w:type="dxa"/>
          </w:tcPr>
          <w:p w14:paraId="6332CDE5"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(0-24)</w:t>
            </w:r>
          </w:p>
        </w:tc>
        <w:tc>
          <w:tcPr>
            <w:tcW w:w="2126" w:type="dxa"/>
          </w:tcPr>
          <w:p w14:paraId="2F11B929"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6 hodin</w:t>
            </w:r>
          </w:p>
        </w:tc>
        <w:tc>
          <w:tcPr>
            <w:tcW w:w="1417" w:type="dxa"/>
          </w:tcPr>
          <w:p w14:paraId="55F9341B" w14:textId="77777777" w:rsidR="00EF3AD8" w:rsidRPr="000C17DE" w:rsidDel="00661771"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12 hodin</w:t>
            </w:r>
          </w:p>
        </w:tc>
        <w:tc>
          <w:tcPr>
            <w:tcW w:w="1417" w:type="dxa"/>
          </w:tcPr>
          <w:p w14:paraId="5450E452"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0C17DE">
              <w:rPr>
                <w:sz w:val="14"/>
                <w:szCs w:val="18"/>
              </w:rPr>
              <w:t>30 KD</w:t>
            </w:r>
          </w:p>
        </w:tc>
      </w:tr>
    </w:tbl>
    <w:p w14:paraId="38E7AF49" w14:textId="77777777" w:rsidR="00EF3AD8" w:rsidRPr="000C17DE" w:rsidRDefault="00EF3AD8" w:rsidP="00EF3AD8">
      <w:pPr>
        <w:spacing w:after="0" w:line="264" w:lineRule="auto"/>
        <w:ind w:left="737"/>
        <w:jc w:val="both"/>
        <w:rPr>
          <w:sz w:val="18"/>
          <w:szCs w:val="18"/>
        </w:rPr>
      </w:pPr>
    </w:p>
    <w:p w14:paraId="2B3C6407" w14:textId="77777777" w:rsidR="00EF3AD8" w:rsidRPr="000C17DE" w:rsidRDefault="00EF3AD8" w:rsidP="00EF3AD8">
      <w:pPr>
        <w:keepNext/>
        <w:keepLines/>
        <w:pBdr>
          <w:top w:val="single" w:sz="12" w:space="3" w:color="00A1E0"/>
        </w:pBdr>
        <w:suppressAutoHyphens/>
        <w:spacing w:after="60" w:line="264" w:lineRule="auto"/>
        <w:ind w:left="680" w:right="-57"/>
        <w:rPr>
          <w:rFonts w:asciiTheme="majorHAnsi" w:hAnsiTheme="majorHAnsi"/>
          <w:b/>
          <w:noProof/>
          <w:sz w:val="14"/>
          <w:szCs w:val="18"/>
          <w:lang w:eastAsia="cs-CZ"/>
        </w:rPr>
      </w:pPr>
      <w:r w:rsidRPr="000C17DE">
        <w:rPr>
          <w:rFonts w:asciiTheme="majorHAnsi" w:hAnsiTheme="majorHAnsi"/>
          <w:b/>
          <w:noProof/>
          <w:sz w:val="14"/>
          <w:szCs w:val="18"/>
          <w:lang w:eastAsia="cs-CZ"/>
        </w:rPr>
        <w:t>Lhůty pro vyřešení a odstraňování vad díla v záruční době pro tratě drah regionálních</w:t>
      </w:r>
    </w:p>
    <w:tbl>
      <w:tblPr>
        <w:tblStyle w:val="Tabulka11"/>
        <w:tblW w:w="4644" w:type="pct"/>
        <w:tblLayout w:type="fixed"/>
        <w:tblLook w:val="04A0" w:firstRow="1" w:lastRow="0" w:firstColumn="1" w:lastColumn="0" w:noHBand="0" w:noVBand="1"/>
      </w:tblPr>
      <w:tblGrid>
        <w:gridCol w:w="1730"/>
        <w:gridCol w:w="709"/>
        <w:gridCol w:w="709"/>
        <w:gridCol w:w="2126"/>
        <w:gridCol w:w="1417"/>
        <w:gridCol w:w="1417"/>
      </w:tblGrid>
      <w:tr w:rsidR="00EF3AD8" w:rsidRPr="00527833" w14:paraId="0B95B40E" w14:textId="77777777" w:rsidTr="00515231">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30" w:type="dxa"/>
            <w:hideMark/>
          </w:tcPr>
          <w:p w14:paraId="46D63895" w14:textId="77777777" w:rsidR="00EF3AD8" w:rsidRPr="000C17DE" w:rsidRDefault="00EF3AD8" w:rsidP="00515231">
            <w:pPr>
              <w:spacing w:before="20" w:after="20" w:line="240" w:lineRule="auto"/>
              <w:rPr>
                <w:b/>
                <w:bCs/>
                <w:sz w:val="14"/>
                <w:szCs w:val="18"/>
              </w:rPr>
            </w:pPr>
            <w:r w:rsidRPr="000C17DE">
              <w:rPr>
                <w:b/>
                <w:bCs/>
                <w:sz w:val="14"/>
                <w:szCs w:val="18"/>
              </w:rPr>
              <w:t>Druh zařízení</w:t>
            </w:r>
          </w:p>
        </w:tc>
        <w:tc>
          <w:tcPr>
            <w:tcW w:w="1418" w:type="dxa"/>
            <w:gridSpan w:val="2"/>
            <w:hideMark/>
          </w:tcPr>
          <w:p w14:paraId="23459661" w14:textId="77777777" w:rsidR="00EF3AD8" w:rsidRPr="000C17DE" w:rsidRDefault="00EF3AD8" w:rsidP="00515231">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
                <w:bCs/>
                <w:sz w:val="14"/>
                <w:szCs w:val="18"/>
              </w:rPr>
            </w:pPr>
            <w:r w:rsidRPr="000C17DE">
              <w:rPr>
                <w:b/>
                <w:bCs/>
                <w:sz w:val="14"/>
                <w:szCs w:val="18"/>
              </w:rPr>
              <w:t>Doba provozu</w:t>
            </w:r>
          </w:p>
        </w:tc>
        <w:tc>
          <w:tcPr>
            <w:tcW w:w="2126" w:type="dxa"/>
            <w:hideMark/>
          </w:tcPr>
          <w:p w14:paraId="3FA6D072" w14:textId="77777777" w:rsidR="00EF3AD8" w:rsidRPr="000C17DE" w:rsidRDefault="00EF3AD8" w:rsidP="00515231">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
                <w:bCs/>
                <w:sz w:val="14"/>
                <w:szCs w:val="18"/>
              </w:rPr>
            </w:pPr>
            <w:r w:rsidRPr="000C17DE">
              <w:rPr>
                <w:b/>
                <w:bCs/>
                <w:sz w:val="14"/>
                <w:szCs w:val="18"/>
              </w:rPr>
              <w:t>Max. doba pro znovu zprovoznění zařízení, tj. vyřešení vady kategorie A</w:t>
            </w:r>
          </w:p>
        </w:tc>
        <w:tc>
          <w:tcPr>
            <w:tcW w:w="1417" w:type="dxa"/>
            <w:hideMark/>
          </w:tcPr>
          <w:p w14:paraId="7D976AA5" w14:textId="77777777" w:rsidR="00EF3AD8" w:rsidRPr="000C17DE" w:rsidRDefault="00EF3AD8" w:rsidP="00515231">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
                <w:bCs/>
                <w:sz w:val="14"/>
                <w:szCs w:val="18"/>
              </w:rPr>
            </w:pPr>
            <w:r w:rsidRPr="000C17DE">
              <w:rPr>
                <w:b/>
                <w:bCs/>
                <w:sz w:val="14"/>
                <w:szCs w:val="18"/>
              </w:rPr>
              <w:t>Max. doba pro odstranění vady kategorie B</w:t>
            </w:r>
          </w:p>
        </w:tc>
        <w:tc>
          <w:tcPr>
            <w:tcW w:w="1417" w:type="dxa"/>
          </w:tcPr>
          <w:p w14:paraId="34E335DA" w14:textId="77777777" w:rsidR="00EF3AD8" w:rsidRPr="000C17DE" w:rsidRDefault="00EF3AD8" w:rsidP="00515231">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
                <w:bCs/>
                <w:sz w:val="14"/>
                <w:szCs w:val="18"/>
              </w:rPr>
            </w:pPr>
            <w:r w:rsidRPr="000C17DE">
              <w:rPr>
                <w:b/>
                <w:bCs/>
                <w:sz w:val="14"/>
                <w:szCs w:val="18"/>
              </w:rPr>
              <w:t>Max. doba pro odstranění vady kategorie C</w:t>
            </w:r>
          </w:p>
        </w:tc>
      </w:tr>
      <w:tr w:rsidR="00EF3AD8" w:rsidRPr="00527833" w14:paraId="1C24159A" w14:textId="77777777" w:rsidTr="00515231">
        <w:trPr>
          <w:trHeight w:val="20"/>
        </w:trPr>
        <w:tc>
          <w:tcPr>
            <w:cnfStyle w:val="001000000000" w:firstRow="0" w:lastRow="0" w:firstColumn="1" w:lastColumn="0" w:oddVBand="0" w:evenVBand="0" w:oddHBand="0" w:evenHBand="0" w:firstRowFirstColumn="0" w:firstRowLastColumn="0" w:lastRowFirstColumn="0" w:lastRowLastColumn="0"/>
            <w:tcW w:w="1730" w:type="dxa"/>
            <w:hideMark/>
          </w:tcPr>
          <w:p w14:paraId="092937FC" w14:textId="77777777" w:rsidR="00EF3AD8" w:rsidRPr="000C17DE" w:rsidRDefault="00EF3AD8" w:rsidP="00515231">
            <w:pPr>
              <w:spacing w:before="20" w:after="20" w:line="240" w:lineRule="auto"/>
              <w:rPr>
                <w:sz w:val="14"/>
                <w:szCs w:val="18"/>
              </w:rPr>
            </w:pPr>
            <w:r w:rsidRPr="000C17DE">
              <w:rPr>
                <w:sz w:val="14"/>
                <w:szCs w:val="18"/>
              </w:rPr>
              <w:t>ETCS (RBC)</w:t>
            </w:r>
          </w:p>
        </w:tc>
        <w:tc>
          <w:tcPr>
            <w:tcW w:w="709" w:type="dxa"/>
            <w:hideMark/>
          </w:tcPr>
          <w:p w14:paraId="0D55692F"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7x24</w:t>
            </w:r>
          </w:p>
        </w:tc>
        <w:tc>
          <w:tcPr>
            <w:tcW w:w="709" w:type="dxa"/>
            <w:hideMark/>
          </w:tcPr>
          <w:p w14:paraId="20B0F11D"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(0-24)</w:t>
            </w:r>
          </w:p>
        </w:tc>
        <w:tc>
          <w:tcPr>
            <w:tcW w:w="2126" w:type="dxa"/>
            <w:hideMark/>
          </w:tcPr>
          <w:p w14:paraId="3F1EB27D"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6 hodin</w:t>
            </w:r>
          </w:p>
        </w:tc>
        <w:tc>
          <w:tcPr>
            <w:tcW w:w="1417" w:type="dxa"/>
            <w:hideMark/>
          </w:tcPr>
          <w:p w14:paraId="17B22DCB"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24 hodin</w:t>
            </w:r>
          </w:p>
        </w:tc>
        <w:tc>
          <w:tcPr>
            <w:tcW w:w="1417" w:type="dxa"/>
          </w:tcPr>
          <w:p w14:paraId="29938A0E"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0C17DE">
              <w:rPr>
                <w:sz w:val="14"/>
                <w:szCs w:val="18"/>
              </w:rPr>
              <w:t>30 KD</w:t>
            </w:r>
          </w:p>
        </w:tc>
      </w:tr>
      <w:tr w:rsidR="00EF3AD8" w:rsidRPr="00527833" w14:paraId="5A681C27" w14:textId="77777777" w:rsidTr="00515231">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2F5D789B" w14:textId="77777777" w:rsidR="00EF3AD8" w:rsidRPr="000C17DE" w:rsidRDefault="00EF3AD8" w:rsidP="00515231">
            <w:pPr>
              <w:spacing w:before="20" w:after="20" w:line="240" w:lineRule="auto"/>
              <w:rPr>
                <w:sz w:val="14"/>
                <w:szCs w:val="18"/>
              </w:rPr>
            </w:pPr>
            <w:r w:rsidRPr="000C17DE">
              <w:rPr>
                <w:sz w:val="14"/>
                <w:szCs w:val="18"/>
              </w:rPr>
              <w:t>DOZ a související přenosové prostředky</w:t>
            </w:r>
          </w:p>
        </w:tc>
        <w:tc>
          <w:tcPr>
            <w:tcW w:w="709" w:type="dxa"/>
          </w:tcPr>
          <w:p w14:paraId="2FE8ACF9"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7x24</w:t>
            </w:r>
          </w:p>
        </w:tc>
        <w:tc>
          <w:tcPr>
            <w:tcW w:w="709" w:type="dxa"/>
          </w:tcPr>
          <w:p w14:paraId="0C409E0F"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(0-24)</w:t>
            </w:r>
          </w:p>
        </w:tc>
        <w:tc>
          <w:tcPr>
            <w:tcW w:w="2126" w:type="dxa"/>
          </w:tcPr>
          <w:p w14:paraId="25FC5182"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6 hodin</w:t>
            </w:r>
          </w:p>
        </w:tc>
        <w:tc>
          <w:tcPr>
            <w:tcW w:w="1417" w:type="dxa"/>
          </w:tcPr>
          <w:p w14:paraId="5BCFBA92"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24 hodin</w:t>
            </w:r>
          </w:p>
        </w:tc>
        <w:tc>
          <w:tcPr>
            <w:tcW w:w="1417" w:type="dxa"/>
          </w:tcPr>
          <w:p w14:paraId="4B3564C8"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0C17DE">
              <w:rPr>
                <w:sz w:val="14"/>
                <w:szCs w:val="18"/>
              </w:rPr>
              <w:t>30 KD</w:t>
            </w:r>
          </w:p>
        </w:tc>
      </w:tr>
      <w:tr w:rsidR="00EF3AD8" w:rsidRPr="00527833" w14:paraId="0F01EFEB" w14:textId="77777777" w:rsidTr="00515231">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670CF9A7" w14:textId="77777777" w:rsidR="00EF3AD8" w:rsidRPr="000C17DE" w:rsidRDefault="00EF3AD8" w:rsidP="00515231">
            <w:pPr>
              <w:spacing w:before="20" w:after="20" w:line="240" w:lineRule="auto"/>
              <w:rPr>
                <w:sz w:val="14"/>
                <w:szCs w:val="18"/>
              </w:rPr>
            </w:pPr>
            <w:r w:rsidRPr="000C17DE">
              <w:rPr>
                <w:sz w:val="14"/>
                <w:szCs w:val="18"/>
              </w:rPr>
              <w:t>SZZ, TZZ</w:t>
            </w:r>
          </w:p>
        </w:tc>
        <w:tc>
          <w:tcPr>
            <w:tcW w:w="709" w:type="dxa"/>
          </w:tcPr>
          <w:p w14:paraId="77D274AD"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7x24</w:t>
            </w:r>
          </w:p>
        </w:tc>
        <w:tc>
          <w:tcPr>
            <w:tcW w:w="709" w:type="dxa"/>
          </w:tcPr>
          <w:p w14:paraId="5FD2F819"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(0-24)</w:t>
            </w:r>
          </w:p>
        </w:tc>
        <w:tc>
          <w:tcPr>
            <w:tcW w:w="2126" w:type="dxa"/>
          </w:tcPr>
          <w:p w14:paraId="3B84BC9C"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9 hodin</w:t>
            </w:r>
          </w:p>
        </w:tc>
        <w:tc>
          <w:tcPr>
            <w:tcW w:w="1417" w:type="dxa"/>
          </w:tcPr>
          <w:p w14:paraId="6E448B3B"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48 hodin</w:t>
            </w:r>
          </w:p>
        </w:tc>
        <w:tc>
          <w:tcPr>
            <w:tcW w:w="1417" w:type="dxa"/>
          </w:tcPr>
          <w:p w14:paraId="569E391D"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0C17DE">
              <w:rPr>
                <w:sz w:val="14"/>
                <w:szCs w:val="18"/>
              </w:rPr>
              <w:t>30 KD</w:t>
            </w:r>
          </w:p>
        </w:tc>
      </w:tr>
      <w:tr w:rsidR="00EF3AD8" w:rsidRPr="00527833" w14:paraId="2879C984" w14:textId="77777777" w:rsidTr="00515231">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585DD0CD" w14:textId="77777777" w:rsidR="00EF3AD8" w:rsidRPr="000C17DE" w:rsidRDefault="00EF3AD8" w:rsidP="00515231">
            <w:pPr>
              <w:spacing w:before="20" w:after="20" w:line="240" w:lineRule="auto"/>
              <w:rPr>
                <w:sz w:val="14"/>
                <w:szCs w:val="18"/>
              </w:rPr>
            </w:pPr>
            <w:r w:rsidRPr="000C17DE">
              <w:rPr>
                <w:sz w:val="14"/>
                <w:szCs w:val="18"/>
              </w:rPr>
              <w:t>PZZ</w:t>
            </w:r>
          </w:p>
        </w:tc>
        <w:tc>
          <w:tcPr>
            <w:tcW w:w="709" w:type="dxa"/>
          </w:tcPr>
          <w:p w14:paraId="22203EC9"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7x24</w:t>
            </w:r>
          </w:p>
        </w:tc>
        <w:tc>
          <w:tcPr>
            <w:tcW w:w="709" w:type="dxa"/>
          </w:tcPr>
          <w:p w14:paraId="4A157797"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(0-24)</w:t>
            </w:r>
          </w:p>
        </w:tc>
        <w:tc>
          <w:tcPr>
            <w:tcW w:w="2126" w:type="dxa"/>
          </w:tcPr>
          <w:p w14:paraId="3499BC24"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12 hodin</w:t>
            </w:r>
          </w:p>
        </w:tc>
        <w:tc>
          <w:tcPr>
            <w:tcW w:w="1417" w:type="dxa"/>
          </w:tcPr>
          <w:p w14:paraId="08D37438"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48 hodin</w:t>
            </w:r>
          </w:p>
        </w:tc>
        <w:tc>
          <w:tcPr>
            <w:tcW w:w="1417" w:type="dxa"/>
          </w:tcPr>
          <w:p w14:paraId="331E323B" w14:textId="77777777" w:rsidR="00EF3AD8" w:rsidRPr="000C17DE" w:rsidDel="00661771"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0C17DE">
              <w:rPr>
                <w:sz w:val="14"/>
                <w:szCs w:val="18"/>
              </w:rPr>
              <w:t>30 KD</w:t>
            </w:r>
          </w:p>
        </w:tc>
      </w:tr>
      <w:tr w:rsidR="00EF3AD8" w:rsidRPr="00527833" w14:paraId="2562FD94" w14:textId="77777777" w:rsidTr="00515231">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63349CC0" w14:textId="77777777" w:rsidR="00EF3AD8" w:rsidRPr="000C17DE" w:rsidRDefault="00EF3AD8" w:rsidP="00515231">
            <w:pPr>
              <w:spacing w:before="20" w:after="20" w:line="240" w:lineRule="auto"/>
              <w:rPr>
                <w:sz w:val="14"/>
                <w:szCs w:val="18"/>
              </w:rPr>
            </w:pPr>
            <w:r w:rsidRPr="000C17DE">
              <w:rPr>
                <w:sz w:val="14"/>
                <w:szCs w:val="18"/>
              </w:rPr>
              <w:t>Diagnostika pro ETCS(RBC), DOZ, GSM-R</w:t>
            </w:r>
          </w:p>
        </w:tc>
        <w:tc>
          <w:tcPr>
            <w:tcW w:w="709" w:type="dxa"/>
          </w:tcPr>
          <w:p w14:paraId="746E5CBF"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7x24</w:t>
            </w:r>
          </w:p>
        </w:tc>
        <w:tc>
          <w:tcPr>
            <w:tcW w:w="709" w:type="dxa"/>
          </w:tcPr>
          <w:p w14:paraId="48E8F3E9"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(0-24)</w:t>
            </w:r>
          </w:p>
        </w:tc>
        <w:tc>
          <w:tcPr>
            <w:tcW w:w="2126" w:type="dxa"/>
          </w:tcPr>
          <w:p w14:paraId="2BE21A79" w14:textId="77777777" w:rsidR="00EF3AD8" w:rsidRPr="000C17DE" w:rsidDel="00661771"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24 hodin</w:t>
            </w:r>
          </w:p>
        </w:tc>
        <w:tc>
          <w:tcPr>
            <w:tcW w:w="1417" w:type="dxa"/>
          </w:tcPr>
          <w:p w14:paraId="1C1E4BDB" w14:textId="77777777" w:rsidR="00EF3AD8" w:rsidRPr="000C17DE" w:rsidDel="00661771"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5 PD</w:t>
            </w:r>
          </w:p>
        </w:tc>
        <w:tc>
          <w:tcPr>
            <w:tcW w:w="1417" w:type="dxa"/>
          </w:tcPr>
          <w:p w14:paraId="5150D75D"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0C17DE">
              <w:rPr>
                <w:sz w:val="14"/>
                <w:szCs w:val="18"/>
              </w:rPr>
              <w:t>30 KD</w:t>
            </w:r>
          </w:p>
        </w:tc>
      </w:tr>
      <w:tr w:rsidR="00EF3AD8" w:rsidRPr="00527833" w14:paraId="03011DCD" w14:textId="77777777" w:rsidTr="00515231">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61A6D4BB" w14:textId="77777777" w:rsidR="00EF3AD8" w:rsidRPr="000C17DE" w:rsidRDefault="00EF3AD8" w:rsidP="00515231">
            <w:pPr>
              <w:spacing w:before="20" w:after="20" w:line="240" w:lineRule="auto"/>
              <w:rPr>
                <w:sz w:val="14"/>
                <w:szCs w:val="18"/>
              </w:rPr>
            </w:pPr>
            <w:r w:rsidRPr="000C17DE">
              <w:rPr>
                <w:sz w:val="14"/>
                <w:szCs w:val="18"/>
              </w:rPr>
              <w:t>Diagnostika pro SZZ, TZZ, PZZ</w:t>
            </w:r>
          </w:p>
        </w:tc>
        <w:tc>
          <w:tcPr>
            <w:tcW w:w="709" w:type="dxa"/>
          </w:tcPr>
          <w:p w14:paraId="583BEC17"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7x24</w:t>
            </w:r>
          </w:p>
        </w:tc>
        <w:tc>
          <w:tcPr>
            <w:tcW w:w="709" w:type="dxa"/>
          </w:tcPr>
          <w:p w14:paraId="0DDD0640"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(0-24)</w:t>
            </w:r>
          </w:p>
        </w:tc>
        <w:tc>
          <w:tcPr>
            <w:tcW w:w="2126" w:type="dxa"/>
          </w:tcPr>
          <w:p w14:paraId="73457B32"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48 hodin</w:t>
            </w:r>
          </w:p>
        </w:tc>
        <w:tc>
          <w:tcPr>
            <w:tcW w:w="1417" w:type="dxa"/>
          </w:tcPr>
          <w:p w14:paraId="4B9424F9"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5 PD</w:t>
            </w:r>
          </w:p>
        </w:tc>
        <w:tc>
          <w:tcPr>
            <w:tcW w:w="1417" w:type="dxa"/>
          </w:tcPr>
          <w:p w14:paraId="0D5B4F62"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0C17DE">
              <w:rPr>
                <w:sz w:val="14"/>
                <w:szCs w:val="18"/>
              </w:rPr>
              <w:t>30 KD</w:t>
            </w:r>
          </w:p>
        </w:tc>
      </w:tr>
      <w:tr w:rsidR="00EF3AD8" w:rsidRPr="00527833" w14:paraId="53080268" w14:textId="77777777" w:rsidTr="00515231">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5CE0E19E" w14:textId="77777777" w:rsidR="00EF3AD8" w:rsidRPr="000C17DE" w:rsidRDefault="00EF3AD8" w:rsidP="00515231">
            <w:pPr>
              <w:spacing w:before="20" w:after="20" w:line="240" w:lineRule="auto"/>
              <w:rPr>
                <w:sz w:val="14"/>
                <w:szCs w:val="18"/>
              </w:rPr>
            </w:pPr>
            <w:r w:rsidRPr="000C17DE">
              <w:rPr>
                <w:sz w:val="14"/>
                <w:szCs w:val="18"/>
              </w:rPr>
              <w:t>GSM-R + související přenosová zařízení</w:t>
            </w:r>
          </w:p>
        </w:tc>
        <w:tc>
          <w:tcPr>
            <w:tcW w:w="709" w:type="dxa"/>
          </w:tcPr>
          <w:p w14:paraId="3A3C4151"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7x24</w:t>
            </w:r>
          </w:p>
        </w:tc>
        <w:tc>
          <w:tcPr>
            <w:tcW w:w="709" w:type="dxa"/>
          </w:tcPr>
          <w:p w14:paraId="34A2A5E1"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(0-24)</w:t>
            </w:r>
          </w:p>
        </w:tc>
        <w:tc>
          <w:tcPr>
            <w:tcW w:w="2126" w:type="dxa"/>
          </w:tcPr>
          <w:p w14:paraId="5EC28054"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12 hodin</w:t>
            </w:r>
          </w:p>
        </w:tc>
        <w:tc>
          <w:tcPr>
            <w:tcW w:w="1417" w:type="dxa"/>
          </w:tcPr>
          <w:p w14:paraId="66C1FD51" w14:textId="77777777" w:rsidR="00EF3AD8" w:rsidRPr="000C17DE" w:rsidDel="00661771"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24 hodin</w:t>
            </w:r>
          </w:p>
        </w:tc>
        <w:tc>
          <w:tcPr>
            <w:tcW w:w="1417" w:type="dxa"/>
          </w:tcPr>
          <w:p w14:paraId="3B1FEE5C"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0C17DE">
              <w:rPr>
                <w:sz w:val="14"/>
                <w:szCs w:val="18"/>
              </w:rPr>
              <w:t>30 KD</w:t>
            </w:r>
          </w:p>
        </w:tc>
      </w:tr>
    </w:tbl>
    <w:p w14:paraId="75513874" w14:textId="77777777" w:rsidR="00EF3AD8" w:rsidRPr="000C17DE" w:rsidRDefault="00EF3AD8" w:rsidP="00EF3AD8">
      <w:pPr>
        <w:spacing w:after="0" w:line="264" w:lineRule="auto"/>
        <w:ind w:left="737"/>
        <w:jc w:val="both"/>
        <w:rPr>
          <w:sz w:val="18"/>
          <w:szCs w:val="18"/>
        </w:rPr>
      </w:pPr>
    </w:p>
    <w:p w14:paraId="47EFB0D4" w14:textId="77777777" w:rsidR="00EF3AD8" w:rsidRPr="000C17DE" w:rsidRDefault="00EF3AD8" w:rsidP="00EF3AD8">
      <w:pPr>
        <w:pStyle w:val="Odrka1-1"/>
      </w:pPr>
      <w:r w:rsidRPr="000C17DE">
        <w:rPr>
          <w:b/>
          <w:bCs/>
        </w:rPr>
        <w:t>Vada kategorie A</w:t>
      </w:r>
      <w:r w:rsidRPr="000C17DE">
        <w:t xml:space="preserve"> – je kritická vada, která má zásadní dopad na základní funkce Díla, má přímý vliv na bezpečnost provozu nebo významný vliv na dostupnost </w:t>
      </w:r>
      <w:r w:rsidRPr="000C17DE">
        <w:lastRenderedPageBreak/>
        <w:t>železniční dopravní cesty pro potřeby železniční dopravy anebo způsobuje celkový Výpadek Díla.</w:t>
      </w:r>
    </w:p>
    <w:p w14:paraId="515F8410" w14:textId="77777777" w:rsidR="00EF3AD8" w:rsidRPr="000C17DE" w:rsidRDefault="00EF3AD8" w:rsidP="00EF3AD8">
      <w:pPr>
        <w:pStyle w:val="Odrka1-1"/>
      </w:pPr>
      <w:r w:rsidRPr="000C17DE">
        <w:rPr>
          <w:b/>
          <w:bCs/>
        </w:rPr>
        <w:t>Vada kategorie B</w:t>
      </w:r>
      <w:r w:rsidRPr="000C17DE">
        <w:t xml:space="preserve"> – je vada umožňující provoz základních funkcí Díla nebo vada umožňující plný provoz Díla, ale současně je zařízením daný stav považován za nestandardní dle návodu dodavatele. Tato vada může významně ovlivňovat důležité procesy Objednatele. Tato vada zároveň nemá přímý vliv na bezpečnost železniční dopravy, ale v dlouhodobém horizontu by mohla způsobit Výpadek Díla. </w:t>
      </w:r>
    </w:p>
    <w:p w14:paraId="585A4BDA" w14:textId="77777777" w:rsidR="00EF3AD8" w:rsidRPr="000C17DE" w:rsidRDefault="00EF3AD8" w:rsidP="00EF3AD8">
      <w:pPr>
        <w:pStyle w:val="Odrka1-1"/>
      </w:pPr>
      <w:r w:rsidRPr="000C17DE">
        <w:rPr>
          <w:b/>
          <w:bCs/>
        </w:rPr>
        <w:t>Vada kategorie C</w:t>
      </w:r>
      <w:r w:rsidRPr="000C17DE">
        <w:t xml:space="preserve"> – je vada, která není vadou kategorie A nebo B, jedná se například o chybné popisy prvků, názvy zařízení, nedostupnost doplňkových funkcí, které neovlivňují funkčnost Díla ani jeho využití k zamýšlenému účelu.</w:t>
      </w:r>
    </w:p>
    <w:p w14:paraId="1B1CD592" w14:textId="77777777" w:rsidR="00EF3AD8" w:rsidRPr="000C17DE" w:rsidRDefault="00EF3AD8" w:rsidP="00EF3AD8">
      <w:pPr>
        <w:pStyle w:val="Odrka1-1"/>
      </w:pPr>
      <w:r w:rsidRPr="000C17DE">
        <w:rPr>
          <w:b/>
          <w:bCs/>
        </w:rPr>
        <w:t>Kategorie tratě</w:t>
      </w:r>
      <w:r w:rsidRPr="000C17DE">
        <w:t xml:space="preserve"> – platí zařazení dané tratě (dopravny) do kategorie podle map</w:t>
      </w:r>
    </w:p>
    <w:p w14:paraId="3C3A00AE" w14:textId="77777777" w:rsidR="00EF3AD8" w:rsidRPr="000C17DE" w:rsidRDefault="00EF3AD8" w:rsidP="00EF3AD8">
      <w:pPr>
        <w:pStyle w:val="Odrka1-2-"/>
      </w:pPr>
      <w:r w:rsidRPr="000C17DE">
        <w:t xml:space="preserve">pro národní tranzitní koridory: </w:t>
      </w:r>
    </w:p>
    <w:p w14:paraId="1838E75C" w14:textId="485483C5" w:rsidR="00EF3AD8" w:rsidRPr="000C17DE" w:rsidRDefault="00EF3AD8" w:rsidP="00EF3AD8">
      <w:pPr>
        <w:spacing w:after="120" w:line="264" w:lineRule="auto"/>
        <w:ind w:left="1077"/>
        <w:jc w:val="both"/>
        <w:rPr>
          <w:spacing w:val="-2"/>
          <w:sz w:val="18"/>
          <w:szCs w:val="18"/>
        </w:rPr>
      </w:pPr>
      <w:hyperlink r:id="rId13" w:history="1">
        <w:r w:rsidRPr="000C17DE">
          <w:rPr>
            <w:noProof/>
            <w:color w:val="0563C1" w:themeColor="hyperlink"/>
            <w:spacing w:val="-2"/>
            <w:sz w:val="18"/>
            <w:szCs w:val="18"/>
            <w:u w:val="single"/>
          </w:rPr>
          <w:t>https://provoz.spravazeleznic.cz/portal/Show.aspx?path=/Data/Mapy/koridory.pdf</w:t>
        </w:r>
      </w:hyperlink>
      <w:r w:rsidRPr="000C17DE">
        <w:rPr>
          <w:spacing w:val="-2"/>
          <w:sz w:val="18"/>
          <w:szCs w:val="18"/>
        </w:rPr>
        <w:t>;</w:t>
      </w:r>
    </w:p>
    <w:p w14:paraId="5A106739" w14:textId="77777777" w:rsidR="00EF3AD8" w:rsidRPr="000C17DE" w:rsidRDefault="00EF3AD8" w:rsidP="00EF3AD8">
      <w:pPr>
        <w:pStyle w:val="Odrka1-2-"/>
      </w:pPr>
      <w:r w:rsidRPr="000C17DE">
        <w:t>pro tratě drah celostátní, kromě tratí zařazených do národních tranzitních koridorů a pro tratě drah regionálních:</w:t>
      </w:r>
    </w:p>
    <w:p w14:paraId="4254D564" w14:textId="31C08D87" w:rsidR="00EF3AD8" w:rsidRPr="000C17DE" w:rsidRDefault="00EF3AD8" w:rsidP="00EF3AD8">
      <w:pPr>
        <w:spacing w:after="120" w:line="264" w:lineRule="auto"/>
        <w:ind w:left="1077"/>
        <w:jc w:val="both"/>
        <w:rPr>
          <w:noProof/>
          <w:color w:val="0563C1" w:themeColor="hyperlink"/>
          <w:spacing w:val="-2"/>
          <w:sz w:val="18"/>
          <w:szCs w:val="18"/>
          <w:u w:val="single"/>
        </w:rPr>
      </w:pPr>
      <w:hyperlink r:id="rId14" w:history="1">
        <w:r w:rsidRPr="000C17DE">
          <w:rPr>
            <w:noProof/>
            <w:color w:val="0563C1" w:themeColor="hyperlink"/>
            <w:spacing w:val="-2"/>
            <w:sz w:val="18"/>
            <w:szCs w:val="18"/>
            <w:u w:val="single"/>
          </w:rPr>
          <w:t>https://provoz.spravazeleznic.cz/portal/Show.aspx?path=/Data/Mapy/kategorie.pdf</w:t>
        </w:r>
      </w:hyperlink>
      <w:r w:rsidRPr="000C17DE">
        <w:rPr>
          <w:noProof/>
          <w:color w:val="0563C1" w:themeColor="hyperlink"/>
          <w:spacing w:val="-2"/>
          <w:sz w:val="18"/>
          <w:szCs w:val="18"/>
          <w:u w:val="single"/>
        </w:rPr>
        <w:t>;</w:t>
      </w:r>
    </w:p>
    <w:p w14:paraId="4B8B3572" w14:textId="77777777" w:rsidR="00EF3AD8" w:rsidRPr="000C17DE" w:rsidRDefault="00EF3AD8" w:rsidP="00EF3AD8">
      <w:pPr>
        <w:spacing w:after="120" w:line="264" w:lineRule="auto"/>
        <w:ind w:left="737"/>
        <w:jc w:val="both"/>
        <w:rPr>
          <w:sz w:val="18"/>
          <w:szCs w:val="18"/>
        </w:rPr>
      </w:pPr>
      <w:r w:rsidRPr="000C17DE">
        <w:rPr>
          <w:sz w:val="18"/>
          <w:szCs w:val="18"/>
        </w:rPr>
        <w:t>V případě tratí drah celostátních se jedná jak o tratě zařazené do systému TEN-T, tak o tratě ostatních drah celostátních, ze kterých jsou vyjmuty pouze tratě zařazené do národních tranzitních koridorů.</w:t>
      </w:r>
    </w:p>
    <w:p w14:paraId="368E2145" w14:textId="77777777" w:rsidR="00EF3AD8" w:rsidRPr="000C17DE" w:rsidRDefault="00EF3AD8" w:rsidP="00EF3AD8">
      <w:pPr>
        <w:pStyle w:val="Odrka1-1"/>
      </w:pPr>
      <w:r w:rsidRPr="000C17DE">
        <w:rPr>
          <w:b/>
          <w:bCs/>
        </w:rPr>
        <w:t>Doba pro znovu zprovoznění zařízení, tj. vyřešení vady</w:t>
      </w:r>
      <w:r w:rsidRPr="000C17DE">
        <w:t xml:space="preserve"> – je rozdíl mezi časem oznámením vady a uvedením vadou dotčené části Díla do stavu, který nemá zásadní dopad na funkce Díla, nemá přímý vliv na bezpečnost provozu nebo významný vliv na dostupnost ŽDC anebo nezpůsobuje celkový Výpadek Díla, tj. uvedením zařízení do stavu bez vad nebo vykazujícím vadu kategorie B či C.</w:t>
      </w:r>
    </w:p>
    <w:p w14:paraId="059F1927" w14:textId="77777777" w:rsidR="00EF3AD8" w:rsidRPr="000C17DE" w:rsidRDefault="00EF3AD8" w:rsidP="00EF3AD8">
      <w:pPr>
        <w:pStyle w:val="Odrka1-1"/>
      </w:pPr>
      <w:r w:rsidRPr="000C17DE">
        <w:rPr>
          <w:b/>
          <w:bCs/>
        </w:rPr>
        <w:t>Doba pro odstranění vady</w:t>
      </w:r>
      <w:r w:rsidRPr="000C17DE">
        <w:t xml:space="preserve"> – je rozdíl mezi časem oznámením vady a jejím odstraněním (tj. uvedením do stavu bez vad). Do doby pro vyřešení/odstranění poruchy/vady se nezapočítává doba, po kterou nemůže zhotovitel řešit vadu z důvodu:</w:t>
      </w:r>
    </w:p>
    <w:p w14:paraId="4394B2C7" w14:textId="77777777" w:rsidR="00EF3AD8" w:rsidRPr="000C17DE" w:rsidRDefault="00EF3AD8" w:rsidP="00EF3AD8">
      <w:pPr>
        <w:pStyle w:val="Odstavec1-2i"/>
      </w:pPr>
      <w:r w:rsidRPr="000C17DE">
        <w:t>řešení příčiny vady u třetí osoby (vyjma poddodavatele), jejíž součinnost je dle smlouvy povinen zajistit objednatel (například zajištění služeb přenosového prostředí dodavatelem Objednatele anebo systémů, na které je Dílo napojeno);</w:t>
      </w:r>
    </w:p>
    <w:p w14:paraId="3A9B4C51" w14:textId="77777777" w:rsidR="00EF3AD8" w:rsidRPr="000C17DE" w:rsidRDefault="00EF3AD8" w:rsidP="00EF3AD8">
      <w:pPr>
        <w:pStyle w:val="Odstavec1-2i"/>
      </w:pPr>
      <w:r w:rsidRPr="000C17DE">
        <w:t>neposkytnutí jiné nezbytně nutné součinnosti Objednatele vyžádané Zhotovitelem v souladu se Smlouvou.</w:t>
      </w:r>
    </w:p>
    <w:p w14:paraId="72CB98F6" w14:textId="77777777" w:rsidR="00EF3AD8" w:rsidRPr="000C17DE" w:rsidRDefault="00EF3AD8" w:rsidP="00EF3AD8">
      <w:pPr>
        <w:spacing w:after="120" w:line="264" w:lineRule="auto"/>
        <w:ind w:left="1077"/>
        <w:jc w:val="both"/>
        <w:rPr>
          <w:i/>
          <w:iCs/>
          <w:sz w:val="18"/>
          <w:szCs w:val="18"/>
        </w:rPr>
      </w:pPr>
      <w:r w:rsidRPr="000C17DE">
        <w:rPr>
          <w:b/>
          <w:bCs/>
          <w:i/>
          <w:iCs/>
          <w:sz w:val="18"/>
          <w:szCs w:val="18"/>
        </w:rPr>
        <w:t>Příklad:</w:t>
      </w:r>
      <w:r w:rsidRPr="000C17DE">
        <w:rPr>
          <w:i/>
          <w:iCs/>
          <w:sz w:val="18"/>
          <w:szCs w:val="18"/>
        </w:rPr>
        <w:t xml:space="preserve"> je-li např. oznámena vada kategorie A zařízení ETCS (RBC) tranzitního koridoru dne 1.1. v 6 hodin, pak nejzazší doba pro vyřešení vady, tj. alespoň provizorní zprovoznění zařízení, je do 9 hodin a případná přetrvávající vada kategorie B musí být odstraněna do 18 hodiny téhož dne a případná přetrvávající vada kategorie C musí být odstraněna nejpozději do 31.1. 23:59 hod.</w:t>
      </w:r>
    </w:p>
    <w:p w14:paraId="07B817E5" w14:textId="77777777" w:rsidR="00EF3AD8" w:rsidRPr="000C17DE" w:rsidRDefault="00EF3AD8" w:rsidP="00EF3AD8">
      <w:pPr>
        <w:pStyle w:val="Odrka1-1"/>
      </w:pPr>
      <w:r w:rsidRPr="000C17DE">
        <w:rPr>
          <w:b/>
          <w:bCs/>
        </w:rPr>
        <w:t>Výpadek</w:t>
      </w:r>
      <w:r w:rsidRPr="000C17DE">
        <w:t xml:space="preserve"> – je neplánované přerušení provozu Díla či jakékoliv jeho podstatné části, při kterém je tento celek či příslušná část nefunkční (není dostupný). Za Výpadek se nepovažuje Výpadek způsobený třetími osobami, jejichž součinnost anebo bezvadné poskytování služeb je povinen zajistit Objednatel.</w:t>
      </w:r>
    </w:p>
    <w:p w14:paraId="10EEEB3F" w14:textId="3C796FDA" w:rsidR="00EF3AD8" w:rsidRPr="00A76BC7" w:rsidRDefault="00EF3AD8" w:rsidP="00EF3AD8">
      <w:pPr>
        <w:pStyle w:val="Text2-1"/>
      </w:pPr>
      <w:r w:rsidRPr="000C17DE">
        <w:t>Doba pro zahájení zásahu Zhotovitele není stanovena. Očekává se, že Zhotovitel zahájí zásah bez zbytečného odkladu po oznámení vady díla.</w:t>
      </w:r>
    </w:p>
    <w:p w14:paraId="3D3EE711" w14:textId="1594CFA6" w:rsidR="0069470F" w:rsidRDefault="0069470F" w:rsidP="0069470F">
      <w:pPr>
        <w:pStyle w:val="Nadpis2-2"/>
      </w:pPr>
      <w:bookmarkStart w:id="29" w:name="_Toc233015325"/>
      <w:bookmarkEnd w:id="25"/>
      <w:r>
        <w:t>Zeměměřická činnost zhotovitele</w:t>
      </w:r>
      <w:bookmarkEnd w:id="26"/>
      <w:bookmarkEnd w:id="29"/>
    </w:p>
    <w:p w14:paraId="31333C90" w14:textId="77777777" w:rsidR="00662411" w:rsidRPr="001F6135" w:rsidRDefault="00662411" w:rsidP="001F6135">
      <w:pPr>
        <w:pStyle w:val="Text2-1"/>
      </w:pPr>
      <w:r w:rsidRPr="001F6135">
        <w:t xml:space="preserve">Zhotovitel zažádá jmenovaného </w:t>
      </w:r>
      <w:r w:rsidR="007F7498" w:rsidRPr="001F6135">
        <w:t xml:space="preserve">Autorizovaného zeměměřického inženýra (AZI) </w:t>
      </w:r>
      <w:r w:rsidRPr="00102CFA">
        <w:t>Objednatele o zajištění aktuálních podkladů a postupu vyplývajícího z požadavků uveden</w:t>
      </w:r>
      <w:r w:rsidRPr="001F6135">
        <w:t xml:space="preserve">ých v příslušných VTP a těchto ZTP pro provedení díla nejpozději do termínu předání Staveniště. </w:t>
      </w:r>
    </w:p>
    <w:p w14:paraId="15A71B6F" w14:textId="3FD2EA25" w:rsidR="007A39C9" w:rsidRPr="00A76BC7" w:rsidRDefault="007A39C9" w:rsidP="00A93E24">
      <w:pPr>
        <w:pStyle w:val="Text2-1"/>
        <w:numPr>
          <w:ilvl w:val="0"/>
          <w:numId w:val="0"/>
        </w:numPr>
        <w:ind w:left="737"/>
      </w:pPr>
      <w:r w:rsidRPr="00A76BC7">
        <w:t xml:space="preserve">Geodetická část DSPS se vyhotovuje dle pravidel pro přechodné období DTMŽ, které jsou v aktuálním znění zveřejňovány na webových stránkách: </w:t>
      </w:r>
      <w:hyperlink r:id="rId15" w:history="1">
        <w:r w:rsidRPr="00A76BC7">
          <w:rPr>
            <w:rStyle w:val="Hypertextovodkaz"/>
            <w:noProof w:val="0"/>
            <w:color w:val="auto"/>
            <w:u w:val="none"/>
          </w:rPr>
          <w:t>https://www.spravazeleznic.cz/stavby-zakazky/podklady-pro-zhotovitele/digitalni-technicka-mapa-zeleznice-technicke-standardy/prechodne-obdobi-dtmz-technicke-specifikace</w:t>
        </w:r>
      </w:hyperlink>
      <w:r w:rsidRPr="00A76BC7">
        <w:t>.</w:t>
      </w:r>
    </w:p>
    <w:p w14:paraId="46D430DD" w14:textId="77777777" w:rsidR="00A93804" w:rsidRDefault="00A93804" w:rsidP="00512A23">
      <w:pPr>
        <w:pStyle w:val="Text2-1"/>
      </w:pPr>
      <w:bookmarkStart w:id="30" w:name="_Hlk212207865"/>
      <w:r>
        <w:t>Při zřizování nebo úpravě stabilizací bodů ŽBP se fotodokumentace ve smyslu předpisu SŽ M20/MP007 vyhotovuje vždy pro primární i sekundární systém ŽBP.</w:t>
      </w:r>
    </w:p>
    <w:p w14:paraId="536EA6BA" w14:textId="77777777" w:rsidR="0069470F" w:rsidRDefault="0069470F" w:rsidP="0069470F">
      <w:pPr>
        <w:pStyle w:val="Nadpis2-2"/>
      </w:pPr>
      <w:bookmarkStart w:id="31" w:name="_Toc7077118"/>
      <w:bookmarkStart w:id="32" w:name="_Toc233015326"/>
      <w:bookmarkEnd w:id="30"/>
      <w:r>
        <w:t>Doklady pře</w:t>
      </w:r>
      <w:r w:rsidR="00A76782">
        <w:t>d</w:t>
      </w:r>
      <w:r>
        <w:t>kládané zhotovitelem</w:t>
      </w:r>
      <w:bookmarkEnd w:id="31"/>
      <w:bookmarkEnd w:id="32"/>
    </w:p>
    <w:p w14:paraId="56FF0922" w14:textId="77777777" w:rsidR="00554C2B" w:rsidRPr="006C33D8" w:rsidRDefault="00EB0A09" w:rsidP="00EB0A09">
      <w:pPr>
        <w:pStyle w:val="Text2-1"/>
      </w:pPr>
      <w:r w:rsidRPr="00EB0A09">
        <w:t>Pokud již Zhotovitel nepředložil dále uvedené doklady pře uzavřením SOD,</w:t>
      </w:r>
      <w:r>
        <w:t xml:space="preserve"> předloží p</w:t>
      </w:r>
      <w:r w:rsidR="00554C2B" w:rsidRPr="006C33D8">
        <w:t>řed zahájením prací na objektech, jejichž součástí jsou „Určená technická zařízení“ ve</w:t>
      </w:r>
      <w:r w:rsidR="00554C2B">
        <w:t> </w:t>
      </w:r>
      <w:r w:rsidR="00554C2B" w:rsidRPr="006C33D8">
        <w:t>smyslu vyhlášky MD č. 100/1995 Sb., kterou se stanoví podmínky pro provoz, konstrukci a</w:t>
      </w:r>
      <w:r w:rsidR="00AF55BE">
        <w:t> </w:t>
      </w:r>
      <w:r w:rsidR="00554C2B" w:rsidRPr="006C33D8">
        <w:t xml:space="preserve">výrobu určených technických zařízení a jejich konkretizace (Řád určených technických zařízení), včetně prováděcích předpisů k této vyhlášce, doklad o tom, že má </w:t>
      </w:r>
      <w:r>
        <w:t xml:space="preserve">pověření nebo má </w:t>
      </w:r>
      <w:r w:rsidR="00554C2B" w:rsidRPr="006C33D8">
        <w:t xml:space="preserve">zajištěnou spolupráci </w:t>
      </w:r>
      <w:r>
        <w:t>s</w:t>
      </w:r>
      <w:r w:rsidR="00AF55BE">
        <w:t> </w:t>
      </w:r>
      <w:r w:rsidR="00554C2B" w:rsidRPr="006C33D8">
        <w:t>právnick</w:t>
      </w:r>
      <w:r>
        <w:t>ou</w:t>
      </w:r>
      <w:r w:rsidR="00554C2B" w:rsidRPr="006C33D8">
        <w:t xml:space="preserve"> osob</w:t>
      </w:r>
      <w:r>
        <w:t>ou, která má pověření</w:t>
      </w:r>
      <w:r w:rsidR="00554C2B" w:rsidRPr="006C33D8">
        <w:t xml:space="preserve"> podle ust</w:t>
      </w:r>
      <w:r w:rsidR="00554C2B">
        <w:t>anovení</w:t>
      </w:r>
      <w:r w:rsidR="00554C2B" w:rsidRPr="006C33D8">
        <w:t xml:space="preserve"> §</w:t>
      </w:r>
      <w:r w:rsidR="00554C2B">
        <w:t> </w:t>
      </w:r>
      <w:r w:rsidR="00554C2B" w:rsidRPr="006C33D8">
        <w:t>47 odst. 4 zákona č.</w:t>
      </w:r>
      <w:r w:rsidR="00554C2B">
        <w:t> </w:t>
      </w:r>
      <w:r w:rsidR="00554C2B" w:rsidRPr="006C33D8">
        <w:t>266/1994 Sb.</w:t>
      </w:r>
      <w:r w:rsidR="00FB56B3">
        <w:t>,</w:t>
      </w:r>
      <w:r w:rsidR="00554C2B" w:rsidRPr="006C33D8">
        <w:t xml:space="preserve"> o drahách</w:t>
      </w:r>
      <w:r w:rsidR="00FB56B3">
        <w:t>,</w:t>
      </w:r>
      <w:r w:rsidR="00554C2B" w:rsidRPr="006C33D8">
        <w:t xml:space="preserve"> pro všechny druhy „Určených technických zařízení“, dotčených výstavbou. Z tohoto dokladu musí být zřejmé, že se vztahuje k plnění předmětné zakázky a bez jeho předložení </w:t>
      </w:r>
      <w:r w:rsidR="00554C2B">
        <w:t xml:space="preserve">těchto dokladů </w:t>
      </w:r>
      <w:r w:rsidR="00554C2B" w:rsidRPr="006C33D8">
        <w:t>nebude možné zahájit práce na výše uvedených objektech.</w:t>
      </w:r>
    </w:p>
    <w:p w14:paraId="693466CC" w14:textId="1DC482B4" w:rsidR="0069470F" w:rsidRPr="0034426F" w:rsidRDefault="0069470F" w:rsidP="0069470F">
      <w:pPr>
        <w:pStyle w:val="Text2-1"/>
      </w:pPr>
      <w:r w:rsidRPr="0034426F">
        <w:t>Zhotovitel doloží před zahájením prací na železniční dopravní cestě prosté kopie dokladů o kvalifikaci zhotovitelů dle Předpisu o odborné způsobilosti a znalosti osob při provozování dráhy a drážní dopravy SŽ Zam1</w:t>
      </w:r>
      <w:r w:rsidR="0034426F" w:rsidRPr="0034426F">
        <w:t>.</w:t>
      </w:r>
    </w:p>
    <w:p w14:paraId="6474F00F" w14:textId="77777777" w:rsidR="0069470F" w:rsidRPr="0034426F" w:rsidRDefault="0069470F" w:rsidP="0069470F">
      <w:pPr>
        <w:pStyle w:val="Text2-1"/>
      </w:pPr>
      <w:bookmarkStart w:id="33" w:name="_Hlk184974007"/>
      <w:r w:rsidRPr="0034426F">
        <w:t xml:space="preserve">Výše uvedené doklady upravující odbornou způsobilost musí osvědčit odbornou způsobilost samotného dodavatele (je-li fyzickou osobou) nebo jiné osoby, která bude pro dodavatele příslušnou činnost vykonávat.  </w:t>
      </w:r>
    </w:p>
    <w:p w14:paraId="740DB93F" w14:textId="77777777" w:rsidR="0069470F" w:rsidRDefault="0069470F" w:rsidP="0069470F">
      <w:pPr>
        <w:pStyle w:val="Nadpis2-2"/>
      </w:pPr>
      <w:bookmarkStart w:id="34" w:name="_Toc7077119"/>
      <w:bookmarkStart w:id="35" w:name="_Toc233015327"/>
      <w:bookmarkStart w:id="36" w:name="_Hlk185337064"/>
      <w:bookmarkEnd w:id="33"/>
      <w:r>
        <w:t>Dokumentace zhotovitele pro stavbu</w:t>
      </w:r>
      <w:bookmarkEnd w:id="34"/>
      <w:bookmarkEnd w:id="35"/>
    </w:p>
    <w:p w14:paraId="0F1089D4" w14:textId="36D054DE" w:rsidR="0069470F" w:rsidRPr="00483846" w:rsidRDefault="00B17BBA" w:rsidP="00D37E94">
      <w:pPr>
        <w:pStyle w:val="Text2-1"/>
      </w:pPr>
      <w:r w:rsidRPr="00483846">
        <w:t>Součástí předmětu díla je i vyhotovení Realizační dokumentace stavby (výrobní, montážní, dílenské, dokumentace dodavatele mostních objektů)</w:t>
      </w:r>
      <w:r w:rsidR="00D37E94" w:rsidRPr="00483846">
        <w:t xml:space="preserve">, </w:t>
      </w:r>
      <w:r w:rsidRPr="00483846">
        <w:t>která v případě potřeby rozpracovává PDPS</w:t>
      </w:r>
      <w:r w:rsidR="00D37E94" w:rsidRPr="00483846">
        <w:t xml:space="preserve"> s ohledem na znalosti konkrétních dodávaných výrobků, technologií, postupů a výrobních podmínek Zhotovitele.</w:t>
      </w:r>
      <w:r w:rsidRPr="00483846">
        <w:t xml:space="preserve"> </w:t>
      </w:r>
      <w:r w:rsidR="00D37E94" w:rsidRPr="00483846">
        <w:t>Obsah a rozsah RDS je definován přílohou P8 směrnice SŽ SM011, Dokumentace staveb Správy železnic, státní organizace (dále jen „SŽ SM011“)</w:t>
      </w:r>
      <w:r w:rsidR="00922674">
        <w:t>.</w:t>
      </w:r>
    </w:p>
    <w:p w14:paraId="59AA2DAD" w14:textId="77777777" w:rsidR="0069470F" w:rsidRDefault="0069470F" w:rsidP="0069470F">
      <w:pPr>
        <w:pStyle w:val="Text2-1"/>
      </w:pPr>
      <w:r>
        <w:t>Zhotovitel RDS dodá schválenou výkresovou dokumentaci pro provizorní zabezpečovací zařízení, řešící pouze cílový stav a rozhodující stavební postupy, odso</w:t>
      </w:r>
      <w:r w:rsidR="00EB2F1F">
        <w:t>uhlasené v připomínkovém řízení.</w:t>
      </w:r>
    </w:p>
    <w:p w14:paraId="4DA315D2" w14:textId="2F3C8AB8" w:rsidR="0023365A" w:rsidRDefault="0023365A" w:rsidP="0038793E">
      <w:pPr>
        <w:pStyle w:val="Text2-1"/>
      </w:pPr>
      <w:r>
        <w:t>Zhotovitel před zahájením prací zpracuje kontrolní a zkušební plán.</w:t>
      </w:r>
    </w:p>
    <w:p w14:paraId="4CF7B607" w14:textId="77777777" w:rsidR="0069470F" w:rsidRDefault="0069470F" w:rsidP="0069470F">
      <w:pPr>
        <w:pStyle w:val="Text2-1"/>
      </w:pPr>
      <w:r>
        <w:t>Za dodání schválené související výkresové dokumentace pro ostatní stavební postupy zodpovídá Zhotovitel stavby v souladu s</w:t>
      </w:r>
      <w:r w:rsidR="00DC476E">
        <w:t> Přílohou P8</w:t>
      </w:r>
      <w:r>
        <w:t xml:space="preserve"> </w:t>
      </w:r>
      <w:r w:rsidR="0077519C">
        <w:t>s</w:t>
      </w:r>
      <w:r>
        <w:t>měrnic</w:t>
      </w:r>
      <w:r w:rsidR="00DC476E">
        <w:t>e</w:t>
      </w:r>
      <w:r>
        <w:t xml:space="preserve"> </w:t>
      </w:r>
      <w:r w:rsidR="0077519C">
        <w:t>SŽ SM011</w:t>
      </w:r>
      <w:r>
        <w:t>.</w:t>
      </w:r>
    </w:p>
    <w:p w14:paraId="560F1730" w14:textId="77777777" w:rsidR="0069470F" w:rsidRDefault="0069470F" w:rsidP="0069470F">
      <w:pPr>
        <w:pStyle w:val="Text2-1"/>
      </w:pPr>
      <w:r>
        <w:t>Z</w:t>
      </w:r>
      <w:r w:rsidR="0071485E">
        <w:t>hotovitel z</w:t>
      </w:r>
      <w:r>
        <w:t>prac</w:t>
      </w:r>
      <w:r w:rsidR="0071485E">
        <w:t xml:space="preserve">uje </w:t>
      </w:r>
      <w:r>
        <w:t>technologick</w:t>
      </w:r>
      <w:r w:rsidR="0071485E">
        <w:t>é</w:t>
      </w:r>
      <w:r>
        <w:t xml:space="preserve"> </w:t>
      </w:r>
      <w:r w:rsidR="00A55A23">
        <w:t>předpisy</w:t>
      </w:r>
      <w:r w:rsidR="00D37E94">
        <w:t xml:space="preserve"> (TePř) </w:t>
      </w:r>
      <w:r>
        <w:t>prováděn</w:t>
      </w:r>
      <w:r w:rsidR="00D37E94">
        <w:t xml:space="preserve">ých </w:t>
      </w:r>
      <w:r>
        <w:t>prací včetně kontrolního a zkušebního plánu v jednotlivých etapách stavby (především v plánované výluce) jednotlivých SO a</w:t>
      </w:r>
      <w:r w:rsidR="00E24A4F">
        <w:t> </w:t>
      </w:r>
      <w:r>
        <w:t xml:space="preserve">PS v přiměřeném rozsahu nutném pro </w:t>
      </w:r>
      <w:r w:rsidR="0071485E">
        <w:t xml:space="preserve">zhotovení </w:t>
      </w:r>
      <w:r>
        <w:t>stavby</w:t>
      </w:r>
      <w:r w:rsidR="005154B9">
        <w:t>.</w:t>
      </w:r>
    </w:p>
    <w:p w14:paraId="1BF974D1" w14:textId="2B76E29B" w:rsidR="0076488C" w:rsidRDefault="00A1505B" w:rsidP="00A1505B">
      <w:pPr>
        <w:pStyle w:val="Text2-1"/>
      </w:pPr>
      <w:bookmarkStart w:id="37" w:name="_Hlk212208277"/>
      <w:r w:rsidRPr="00A1505B">
        <w:t>Pro předávání dokumentace bude Zhotovitel využívat Společného datové prostředí (CDE), v definované adresářové struktuře (STANDARDIZACE – adresářová struktura), která je uvedena v IS C.E.Sta. Na portálu modernizace dráhy (https://modernizace.spravazeleznic.cz/) je po registraci/přihlášení v sekci Návody k STANDARDIZACI video-návod. Po registraci uživatele Správce stavby přidělí Zhotoviteli oprávnění. Zhotovitel bude přes CDE ukládat a předávat RDS a veškeré aktualizace (dodatky), které jsou součástí PDPS, a to včetně Dokladové části (část H Doklady). Data bude vkládat pouze osoba přímo určená Zhotovitelem a Objednatelem, aby se předešlo možným duplicitám.</w:t>
      </w:r>
    </w:p>
    <w:p w14:paraId="6283E646" w14:textId="77777777" w:rsidR="0069470F" w:rsidRDefault="0069470F" w:rsidP="0069470F">
      <w:pPr>
        <w:pStyle w:val="Nadpis2-2"/>
      </w:pPr>
      <w:bookmarkStart w:id="38" w:name="_Toc232167372"/>
      <w:bookmarkStart w:id="39" w:name="_Toc7077120"/>
      <w:bookmarkStart w:id="40" w:name="_Toc233015328"/>
      <w:bookmarkEnd w:id="36"/>
      <w:bookmarkEnd w:id="37"/>
      <w:bookmarkEnd w:id="38"/>
      <w:r>
        <w:t>Dokumentace skutečného provedení stavby</w:t>
      </w:r>
      <w:bookmarkEnd w:id="39"/>
      <w:bookmarkEnd w:id="40"/>
    </w:p>
    <w:p w14:paraId="6CE01C95" w14:textId="20C4AAAC" w:rsidR="00BC260D" w:rsidRPr="00A1505B" w:rsidRDefault="00A1505B" w:rsidP="00A1505B">
      <w:pPr>
        <w:pStyle w:val="Text2-1"/>
        <w:rPr>
          <w:b/>
          <w:bCs/>
        </w:rPr>
      </w:pPr>
      <w:bookmarkStart w:id="41" w:name="_Hlk209516096"/>
      <w:r w:rsidRPr="00A1505B">
        <w:rPr>
          <w:b/>
          <w:bCs/>
        </w:rPr>
        <w:t xml:space="preserve">Zhotovitel zpracuje kompletní DSPS části </w:t>
      </w:r>
      <w:r>
        <w:rPr>
          <w:b/>
          <w:bCs/>
        </w:rPr>
        <w:t>Zabezpečovací zařízení</w:t>
      </w:r>
      <w:r w:rsidRPr="00A1505B">
        <w:rPr>
          <w:b/>
          <w:bCs/>
        </w:rPr>
        <w:t xml:space="preserve"> </w:t>
      </w:r>
      <w:r w:rsidRPr="00A1505B">
        <w:t xml:space="preserve">dle Přílohy P9 směrnice SŽ SM011, a to v CDE celé investiční akce, jehož správu zajišťuje zhotovitel části Infrastruktura, do kterého bude Zhotoviteli umožněn přístup. DSPS bude do CDE </w:t>
      </w:r>
      <w:r w:rsidRPr="00A1505B">
        <w:lastRenderedPageBreak/>
        <w:t>nahrána nejpozději 3 měsíce po vydání Potvrzení o převzetí Sekce 1 stavební (viz postupný závazný Milník č. 2)</w:t>
      </w:r>
      <w:r w:rsidRPr="00A1505B">
        <w:rPr>
          <w:b/>
          <w:bCs/>
        </w:rPr>
        <w:t>. Každý zhotovitel nese zodpovědnost za zpracování své části DSPS, zhotovitel části Infrastruktura koordinuje správné propojení jednotlivých částí DSPS v jeden funkční celek. Zhotovitel je povinen aktivně spolupracovat se zhotovitelem části Infrastruktura na tvorbě DSPS celé Investiční akce a poskytovat mu veškeré podklady a součinnost nezbytné pro řádné zpracování kompletní DSPS. Zhotovitel je povinen předat zhotoviteli části Infrastruktura veškeré podklady nezbytné pro zpracování DSPS celé Investiční akce ve lhůtách jím, Objednatelem či Správcem stavby stanovených.</w:t>
      </w:r>
    </w:p>
    <w:p w14:paraId="15F8DEF3" w14:textId="77777777" w:rsidR="00E85009" w:rsidRPr="004C1E41" w:rsidRDefault="00E85009" w:rsidP="00B5235F">
      <w:pPr>
        <w:pStyle w:val="Text2-1"/>
        <w:keepNext/>
      </w:pPr>
      <w:bookmarkStart w:id="42" w:name="_Ref62136016"/>
      <w:bookmarkStart w:id="43" w:name="_Ref62143672"/>
      <w:bookmarkEnd w:id="41"/>
      <w:r w:rsidRPr="009E728E">
        <w:rPr>
          <w:b/>
        </w:rPr>
        <w:t>ES prohlášení o ověření subsystému:</w:t>
      </w:r>
      <w:bookmarkEnd w:id="42"/>
      <w:bookmarkEnd w:id="43"/>
    </w:p>
    <w:p w14:paraId="078DE0C1" w14:textId="33F58AAA" w:rsidR="00E85009" w:rsidRPr="00E85009" w:rsidRDefault="00E85009" w:rsidP="00E85009">
      <w:pPr>
        <w:pStyle w:val="Text2-2"/>
      </w:pPr>
      <w:r w:rsidRPr="00E85009">
        <w:rPr>
          <w:b/>
        </w:rPr>
        <w:t>Zhotovitel</w:t>
      </w:r>
      <w:r w:rsidR="00E71610">
        <w:rPr>
          <w:b/>
        </w:rPr>
        <w:t xml:space="preserve"> poskytne </w:t>
      </w:r>
      <w:r w:rsidR="00420843">
        <w:rPr>
          <w:b/>
        </w:rPr>
        <w:t>z</w:t>
      </w:r>
      <w:r w:rsidR="006F2F61">
        <w:rPr>
          <w:b/>
        </w:rPr>
        <w:t>hotoviteli části Infrastruktura podklady</w:t>
      </w:r>
      <w:r w:rsidR="00AB329D">
        <w:rPr>
          <w:b/>
        </w:rPr>
        <w:t>,</w:t>
      </w:r>
      <w:r w:rsidR="002230FA">
        <w:rPr>
          <w:b/>
        </w:rPr>
        <w:t xml:space="preserve"> a to v plné součinnosti</w:t>
      </w:r>
      <w:r w:rsidR="0013500F">
        <w:rPr>
          <w:b/>
        </w:rPr>
        <w:t xml:space="preserve"> s ostatními zhotoviteli (zejména Infrastruktura a</w:t>
      </w:r>
      <w:r w:rsidR="00CA791B">
        <w:rPr>
          <w:b/>
        </w:rPr>
        <w:t> </w:t>
      </w:r>
      <w:r w:rsidR="00DC2193">
        <w:rPr>
          <w:b/>
        </w:rPr>
        <w:t>Energetika</w:t>
      </w:r>
      <w:r w:rsidR="0013500F">
        <w:rPr>
          <w:b/>
        </w:rPr>
        <w:t>)</w:t>
      </w:r>
      <w:r w:rsidR="002230FA">
        <w:rPr>
          <w:b/>
        </w:rPr>
        <w:t>,</w:t>
      </w:r>
      <w:r w:rsidR="00AB329D">
        <w:rPr>
          <w:b/>
        </w:rPr>
        <w:t xml:space="preserve"> aby mohl</w:t>
      </w:r>
      <w:r w:rsidRPr="00E85009">
        <w:rPr>
          <w:b/>
        </w:rPr>
        <w:t xml:space="preserve"> v souladu s TSI CCS zajistit buď vydání nového nebo aktualiza</w:t>
      </w:r>
      <w:r>
        <w:rPr>
          <w:b/>
        </w:rPr>
        <w:t xml:space="preserve">ci stávajícího ES </w:t>
      </w:r>
      <w:r w:rsidR="00F34CAE">
        <w:rPr>
          <w:b/>
        </w:rPr>
        <w:t>certifikátu</w:t>
      </w:r>
      <w:r w:rsidR="004E66F2">
        <w:rPr>
          <w:b/>
        </w:rPr>
        <w:t xml:space="preserve"> </w:t>
      </w:r>
      <w:r>
        <w:rPr>
          <w:b/>
        </w:rPr>
        <w:t>o </w:t>
      </w:r>
      <w:r w:rsidRPr="00E85009">
        <w:rPr>
          <w:b/>
        </w:rPr>
        <w:t xml:space="preserve">ověření subsystému nebo zajištění vydání Posouzení změny subsystému </w:t>
      </w:r>
      <w:r w:rsidR="004E66F2">
        <w:rPr>
          <w:b/>
        </w:rPr>
        <w:t>oznámeným subjektem</w:t>
      </w:r>
      <w:r w:rsidRPr="00E85009">
        <w:t xml:space="preserve"> jako doplňku stávajícího ES certifikátu o ověření subsystému</w:t>
      </w:r>
      <w:r w:rsidR="003A7EF8">
        <w:t xml:space="preserve">, </w:t>
      </w:r>
      <w:r w:rsidR="003A7EF8" w:rsidRPr="003A7EF8">
        <w:rPr>
          <w:b/>
          <w:bCs/>
        </w:rPr>
        <w:t xml:space="preserve">a to </w:t>
      </w:r>
      <w:r w:rsidR="00AB329D">
        <w:rPr>
          <w:b/>
          <w:bCs/>
        </w:rPr>
        <w:t xml:space="preserve">za část </w:t>
      </w:r>
      <w:r w:rsidR="00EF3AD8">
        <w:rPr>
          <w:b/>
          <w:bCs/>
        </w:rPr>
        <w:t>Zabezpečovací zařízení</w:t>
      </w:r>
      <w:r w:rsidR="00F84626">
        <w:rPr>
          <w:b/>
          <w:bCs/>
        </w:rPr>
        <w:t xml:space="preserve"> nejdéle jeden měsíc</w:t>
      </w:r>
      <w:r w:rsidR="00EF3AD8">
        <w:rPr>
          <w:b/>
          <w:bCs/>
        </w:rPr>
        <w:t xml:space="preserve"> </w:t>
      </w:r>
      <w:r w:rsidR="00AB329D">
        <w:rPr>
          <w:b/>
          <w:bCs/>
        </w:rPr>
        <w:t>po jejím uvedení do Zkušebního provozu</w:t>
      </w:r>
      <w:r w:rsidRPr="00E85009">
        <w:t xml:space="preserve">. </w:t>
      </w:r>
    </w:p>
    <w:p w14:paraId="15A1DBC3" w14:textId="77777777" w:rsidR="000F0A10" w:rsidRPr="00A0096E" w:rsidRDefault="000F0A10" w:rsidP="000F0A10">
      <w:pPr>
        <w:pStyle w:val="Text2-1"/>
      </w:pPr>
      <w:bookmarkStart w:id="44" w:name="_Ref189578258"/>
      <w:bookmarkStart w:id="45" w:name="_Ref191021133"/>
      <w:bookmarkStart w:id="46" w:name="_Hlk189742084"/>
      <w:bookmarkStart w:id="47" w:name="_Hlk190092317"/>
      <w:r w:rsidRPr="008227D6">
        <w:rPr>
          <w:b/>
          <w:bCs/>
        </w:rPr>
        <w:t xml:space="preserve">Zhotovitel </w:t>
      </w:r>
      <w:bookmarkStart w:id="48" w:name="_Hlk190330887"/>
      <w:r w:rsidR="00AA42F2">
        <w:rPr>
          <w:b/>
          <w:bCs/>
        </w:rPr>
        <w:t xml:space="preserve">pro žádost o vydání kolaudačního rozhodnutí </w:t>
      </w:r>
      <w:bookmarkEnd w:id="48"/>
      <w:r w:rsidRPr="008227D6">
        <w:rPr>
          <w:b/>
          <w:bCs/>
        </w:rPr>
        <w:t xml:space="preserve">zpracuje </w:t>
      </w:r>
      <w:r w:rsidR="008E2176" w:rsidRPr="008227D6">
        <w:rPr>
          <w:b/>
          <w:bCs/>
        </w:rPr>
        <w:t xml:space="preserve">a předá Objednateli </w:t>
      </w:r>
      <w:r w:rsidR="007A2B04">
        <w:rPr>
          <w:b/>
          <w:bCs/>
        </w:rPr>
        <w:t xml:space="preserve">popis odchylek od dokumentace pro povolení stavby </w:t>
      </w:r>
      <w:r w:rsidR="00B60C07">
        <w:rPr>
          <w:b/>
          <w:bCs/>
        </w:rPr>
        <w:t xml:space="preserve">a </w:t>
      </w:r>
      <w:r w:rsidR="008E2176" w:rsidRPr="008227D6">
        <w:rPr>
          <w:b/>
          <w:bCs/>
        </w:rPr>
        <w:t xml:space="preserve">dokumentaci pro povolení stavby s vyznačením odchylek, došlo-li k nepodstatné odchylce oproti ověřené projektové dokumentaci pro povolení ve smyslu § 232 </w:t>
      </w:r>
      <w:r w:rsidR="00D37BD7" w:rsidRPr="008227D6">
        <w:rPr>
          <w:b/>
          <w:bCs/>
        </w:rPr>
        <w:t>odst. (2) písm. a) zákona č. 283</w:t>
      </w:r>
      <w:r w:rsidR="004A61A8">
        <w:rPr>
          <w:b/>
          <w:bCs/>
        </w:rPr>
        <w:t>/2021</w:t>
      </w:r>
      <w:r w:rsidR="00D37BD7" w:rsidRPr="008227D6">
        <w:rPr>
          <w:b/>
          <w:bCs/>
        </w:rPr>
        <w:t xml:space="preserve"> Sb</w:t>
      </w:r>
      <w:r w:rsidRPr="008227D6">
        <w:rPr>
          <w:b/>
          <w:bCs/>
        </w:rPr>
        <w:t>.</w:t>
      </w:r>
      <w:bookmarkEnd w:id="44"/>
      <w:r w:rsidR="00A0096E" w:rsidRPr="008227D6">
        <w:rPr>
          <w:b/>
          <w:bCs/>
        </w:rPr>
        <w:t>, stavební zákon.</w:t>
      </w:r>
      <w:bookmarkEnd w:id="45"/>
      <w:r w:rsidRPr="00A0096E">
        <w:t xml:space="preserve"> </w:t>
      </w:r>
    </w:p>
    <w:bookmarkEnd w:id="46"/>
    <w:bookmarkEnd w:id="47"/>
    <w:p w14:paraId="77189351" w14:textId="48FFB209" w:rsidR="00A001A4" w:rsidRDefault="00A001A4" w:rsidP="00A55A23">
      <w:pPr>
        <w:pStyle w:val="Text2-1"/>
      </w:pPr>
      <w:r>
        <w:t xml:space="preserve">Předání DSPS dle </w:t>
      </w:r>
      <w:r w:rsidR="006368DA">
        <w:t>článku</w:t>
      </w:r>
      <w:r w:rsidR="006368DA" w:rsidRPr="00A55A23">
        <w:t xml:space="preserve"> </w:t>
      </w:r>
      <w:r w:rsidR="00A55A23" w:rsidRPr="00A55A23">
        <w:t xml:space="preserve">1.11.5 </w:t>
      </w:r>
      <w:r w:rsidR="00AF55BE">
        <w:t>K</w:t>
      </w:r>
      <w:r w:rsidR="00A55A23" w:rsidRPr="00A55A23">
        <w:t xml:space="preserve">apitoly </w:t>
      </w:r>
      <w:r w:rsidR="00A55A23" w:rsidRPr="00A80D34">
        <w:t xml:space="preserve">1 TKP </w:t>
      </w:r>
      <w:r w:rsidRPr="00A80D34">
        <w:t xml:space="preserve">proběhne na </w:t>
      </w:r>
      <w:r w:rsidR="00A812CA" w:rsidRPr="00A80D34">
        <w:t>médiu</w:t>
      </w:r>
      <w:r w:rsidR="00692F19" w:rsidRPr="00A80D34">
        <w:t>:</w:t>
      </w:r>
      <w:r w:rsidR="00A812CA" w:rsidRPr="00A80D34">
        <w:t xml:space="preserve"> </w:t>
      </w:r>
      <w:bookmarkStart w:id="49" w:name="_Hlk210221898"/>
      <w:bookmarkStart w:id="50" w:name="_Hlk203036912"/>
      <w:r w:rsidR="00C74866" w:rsidRPr="00A80D34">
        <w:rPr>
          <w:b/>
          <w:bCs/>
        </w:rPr>
        <w:t>přes společné datové prostředí</w:t>
      </w:r>
      <w:r w:rsidR="00C74866" w:rsidRPr="00A80D34">
        <w:t xml:space="preserve"> (CDE)</w:t>
      </w:r>
      <w:bookmarkEnd w:id="49"/>
      <w:bookmarkEnd w:id="50"/>
      <w:r w:rsidR="00A812CA" w:rsidRPr="00A80D34">
        <w:t>.</w:t>
      </w:r>
      <w:r w:rsidR="00A812CA">
        <w:t xml:space="preserve"> </w:t>
      </w:r>
    </w:p>
    <w:p w14:paraId="26F915E2" w14:textId="77777777" w:rsidR="00EF3AD8" w:rsidRDefault="00EF3AD8" w:rsidP="00EF3AD8">
      <w:pPr>
        <w:pStyle w:val="Nadpis2-2"/>
      </w:pPr>
      <w:bookmarkStart w:id="51" w:name="_Toc7077121"/>
      <w:bookmarkStart w:id="52" w:name="_Toc222302538"/>
      <w:bookmarkStart w:id="53" w:name="_Toc233015329"/>
      <w:r>
        <w:t>Zabezpečovací zařízení</w:t>
      </w:r>
      <w:bookmarkEnd w:id="51"/>
      <w:bookmarkEnd w:id="52"/>
      <w:bookmarkEnd w:id="53"/>
    </w:p>
    <w:p w14:paraId="3CC937F9" w14:textId="77777777" w:rsidR="00EF3AD8" w:rsidRDefault="00EF3AD8" w:rsidP="00EF3AD8">
      <w:pPr>
        <w:pStyle w:val="Text2-1"/>
      </w:pPr>
      <w:r>
        <w:t>Pro všechny v rámci stavby nově budované, modernizovaných nebo rekonstruovaných PZS bude:</w:t>
      </w:r>
    </w:p>
    <w:p w14:paraId="0E752021" w14:textId="77777777" w:rsidR="00EF3AD8" w:rsidRDefault="00EF3AD8" w:rsidP="002816B8">
      <w:pPr>
        <w:pStyle w:val="Odstavec1-1a"/>
        <w:numPr>
          <w:ilvl w:val="0"/>
          <w:numId w:val="37"/>
        </w:numPr>
      </w:pPr>
      <w:r>
        <w:t>zřízen samostatný obvod pro kontrolu celistvosti břeven závor;</w:t>
      </w:r>
    </w:p>
    <w:p w14:paraId="3E5E4F35" w14:textId="77777777" w:rsidR="00EF3AD8" w:rsidRDefault="00EF3AD8" w:rsidP="00EF3AD8">
      <w:pPr>
        <w:pStyle w:val="Odstavec1-1a"/>
        <w:numPr>
          <w:ilvl w:val="0"/>
          <w:numId w:val="27"/>
        </w:numPr>
      </w:pPr>
      <w:r>
        <w:t>zřízeno/doplněno vyhodnocení poruchového stavu PZS při ztrátě kontroly celistvosti břeven závor;</w:t>
      </w:r>
    </w:p>
    <w:p w14:paraId="43116717" w14:textId="77777777" w:rsidR="00EF3AD8" w:rsidRDefault="00EF3AD8" w:rsidP="00EF3AD8">
      <w:pPr>
        <w:pStyle w:val="Odstavec1-1a"/>
        <w:numPr>
          <w:ilvl w:val="0"/>
          <w:numId w:val="27"/>
        </w:numPr>
      </w:pPr>
      <w:r>
        <w:t>zřízeno/doplněno vyhodnocení poruchového stavu při nedosažení dolní koncové polohy břeven závor po uplynutí předzváněcí doby a doby sklápění závor dle ČSN 34 2650 ed. 2, včetně rezervy 2 s na vliv protivětru; v tomto případě musí poruchový stav trvat do doby, kdy zařízení zjistilo její odstranění (tzv. vratný poruchový stav).</w:t>
      </w:r>
    </w:p>
    <w:p w14:paraId="0DACB819" w14:textId="77777777" w:rsidR="00EF3AD8" w:rsidRPr="00331AEF" w:rsidRDefault="00EF3AD8" w:rsidP="00EF3AD8">
      <w:pPr>
        <w:pStyle w:val="Text2-1"/>
      </w:pPr>
      <w:r>
        <w:t>V rámci stavby bude použita hodnota 40 sekund u parametru T Sectiontimer a aplikována související úprava všech dotčených stavědel.</w:t>
      </w:r>
    </w:p>
    <w:p w14:paraId="361F4949" w14:textId="77777777" w:rsidR="00EF3AD8" w:rsidRDefault="00EF3AD8" w:rsidP="00EF3AD8">
      <w:pPr>
        <w:pStyle w:val="Nadpis2-2"/>
      </w:pPr>
      <w:bookmarkStart w:id="54" w:name="_Toc7077122"/>
      <w:bookmarkStart w:id="55" w:name="_Toc222302539"/>
      <w:bookmarkStart w:id="56" w:name="_Toc233015330"/>
      <w:r>
        <w:t>Sdělovací zařízení</w:t>
      </w:r>
      <w:bookmarkEnd w:id="54"/>
      <w:bookmarkEnd w:id="55"/>
      <w:bookmarkEnd w:id="56"/>
    </w:p>
    <w:p w14:paraId="694B43D1" w14:textId="77777777" w:rsidR="00EF3AD8" w:rsidRDefault="00EF3AD8" w:rsidP="00EF3AD8">
      <w:pPr>
        <w:pStyle w:val="Text2-1"/>
      </w:pPr>
      <w:r>
        <w:t>Veškeré stavbou dodávané sdělovací zařízení ve volně přístupných prostorech a viditelné z volně přístupných prostor musí být v souladu s architektonickým řešením stavby, popřípadě s řešením jednotlivých objektů a v souladu se směrnicí SŽ SM118.</w:t>
      </w:r>
    </w:p>
    <w:p w14:paraId="16DDB24B" w14:textId="55133B87" w:rsidR="00863017" w:rsidRDefault="00863017" w:rsidP="005374B8">
      <w:pPr>
        <w:pStyle w:val="Nadpis2-2"/>
      </w:pPr>
      <w:bookmarkStart w:id="57" w:name="_Toc7077133"/>
      <w:bookmarkStart w:id="58" w:name="_Toc222302543"/>
      <w:bookmarkStart w:id="59" w:name="_Toc233015331"/>
      <w:bookmarkStart w:id="60" w:name="_Hlk195175885"/>
      <w:bookmarkStart w:id="61" w:name="_Hlk198128072"/>
      <w:r>
        <w:t xml:space="preserve">Kabelovody, </w:t>
      </w:r>
      <w:r w:rsidRPr="005374B8">
        <w:t>kolektory</w:t>
      </w:r>
      <w:bookmarkEnd w:id="57"/>
      <w:bookmarkEnd w:id="58"/>
      <w:bookmarkEnd w:id="59"/>
    </w:p>
    <w:p w14:paraId="56BE19B1" w14:textId="5E9759C6" w:rsidR="00A55BBB" w:rsidRPr="00BD28E8" w:rsidRDefault="00863017" w:rsidP="00D80DE0">
      <w:pPr>
        <w:pStyle w:val="Text2-1"/>
      </w:pPr>
      <w:r>
        <w:t>Zhotovitel se při zajištění a ochraně kabelizace řídí pokynem SŽ PO-09/2023-GŘ Pokyn generálního ředitele ve věci ochrany kabelizace v průběhu přípravy a realizace investičních a opravných prací ze dne 4. 6. 2024.</w:t>
      </w:r>
    </w:p>
    <w:p w14:paraId="37A4F53C" w14:textId="77777777" w:rsidR="0069470F" w:rsidRDefault="0069470F" w:rsidP="005374B8">
      <w:pPr>
        <w:pStyle w:val="Nadpis2-2"/>
      </w:pPr>
      <w:bookmarkStart w:id="62" w:name="_Toc233015332"/>
      <w:bookmarkStart w:id="63" w:name="_Toc7077138"/>
      <w:bookmarkEnd w:id="60"/>
      <w:bookmarkEnd w:id="61"/>
      <w:r>
        <w:t xml:space="preserve">Životní </w:t>
      </w:r>
      <w:r w:rsidRPr="005374B8">
        <w:t>prostředí</w:t>
      </w:r>
      <w:bookmarkEnd w:id="62"/>
      <w:r>
        <w:t xml:space="preserve"> </w:t>
      </w:r>
      <w:bookmarkEnd w:id="63"/>
    </w:p>
    <w:p w14:paraId="4E60CF92" w14:textId="77777777" w:rsidR="0047736E" w:rsidRPr="00A90D48" w:rsidRDefault="0047736E" w:rsidP="00990F0C">
      <w:pPr>
        <w:pStyle w:val="Text2-1"/>
        <w:keepNext/>
        <w:rPr>
          <w:rStyle w:val="Tun"/>
        </w:rPr>
      </w:pPr>
      <w:r w:rsidRPr="00A90D48">
        <w:rPr>
          <w:rStyle w:val="Tun"/>
        </w:rPr>
        <w:t xml:space="preserve">Nakládání s odpady </w:t>
      </w:r>
    </w:p>
    <w:p w14:paraId="62BCD4D4" w14:textId="77777777" w:rsidR="004E65B2" w:rsidRDefault="004E65B2" w:rsidP="004E65B2">
      <w:pPr>
        <w:pStyle w:val="Text2-2"/>
        <w:rPr>
          <w:rStyle w:val="Tun"/>
          <w:b w:val="0"/>
        </w:rPr>
      </w:pPr>
      <w:r w:rsidRPr="004E65B2">
        <w:rPr>
          <w:rStyle w:val="Tun"/>
          <w:b w:val="0"/>
        </w:rPr>
        <w:t xml:space="preserve">Demolice budou realizovány v souladu s Metodickým návodem odboru odpadů MŽP při řízení vzniku stavebních a demoličních odpadů a pro nakládání s nimi (srpen 2018). Zhotovitel zpracuje tzv. Demoliční plán, který předá ke kontrole Správci stavby a Specialistovi ŽP. Součástí Demoličního plánu bude vymezení částí stavby </w:t>
      </w:r>
      <w:r w:rsidRPr="004E65B2">
        <w:rPr>
          <w:rStyle w:val="Tun"/>
          <w:b w:val="0"/>
        </w:rPr>
        <w:lastRenderedPageBreak/>
        <w:t>s nebezpečným odpadem, bude identifikovat materiály k opětovnému použití nebo recyklaci, identifikovat odpady a postupy rozebrání a demolice, zjištění kvality a množství materiálů, které se dají umístit v rámci stavby. Při demolici se budou postupně odstraňovat příměsi komplikující recyklaci stavební suti a nakládat s nimi samostatně. Dále je nutné rozebírat selektivně a shromažďovat demoliční odpad odděleně, aby byla zajištěna potřebná kvalita vytříděného materiálu určeného k recyklaci nebo opětovnému použití. Zhotovitel před ukončením díla předá Správci stavby a Specialistovi ŽP přehled s uvedeným množstvím, se způsobem nakládání vzniklého stavebního a demoličního odpadu a mírou recyklace pro předmětné objekty.</w:t>
      </w:r>
    </w:p>
    <w:p w14:paraId="182CE9FC" w14:textId="09B440B1" w:rsidR="000A07BE" w:rsidRPr="00F422CC" w:rsidRDefault="00D93A82" w:rsidP="000A07BE">
      <w:pPr>
        <w:pStyle w:val="Text2-2"/>
      </w:pPr>
      <w:r w:rsidRPr="00B42913">
        <w:t xml:space="preserve">Za vícepráci pro položku „Likvidace odpadů včetně dopravy“ se počítá navýšení množství odpadu v dané kategorii nad rámec celkového množství v kategorii v součtu všech SO a PS uvedené v </w:t>
      </w:r>
      <w:r w:rsidRPr="002816B8">
        <w:t>SO 90-90</w:t>
      </w:r>
      <w:r w:rsidR="002816B8">
        <w:t>.3</w:t>
      </w:r>
      <w:r w:rsidRPr="002816B8">
        <w:t xml:space="preserve"> </w:t>
      </w:r>
      <w:r w:rsidRPr="00F422CC">
        <w:t>Likvidace odpadů včetně dopravy část Zabezpečovací zařízení</w:t>
      </w:r>
      <w:r w:rsidR="000A07BE" w:rsidRPr="00F422CC">
        <w:t>.</w:t>
      </w:r>
    </w:p>
    <w:p w14:paraId="0E1936ED" w14:textId="77777777" w:rsidR="000A07BE" w:rsidRPr="00F422CC" w:rsidRDefault="000A07BE" w:rsidP="000A07BE">
      <w:pPr>
        <w:pStyle w:val="Text2-2"/>
      </w:pPr>
      <w:r w:rsidRPr="00F422CC">
        <w:t xml:space="preserve">Ceny Zhotovitele pro „Likvidaci odpadu včetně dopravy“ lze využít do množství odpadu v dané kategorii navýšené o 20 %. V případě, kdy množství odpadu v daném druhu odpadu překročí 20 %, má Objednatel možnost požadovat po Zhotoviteli individuální kalkulaci, příp. si zajistit likvidaci odpadu sám. </w:t>
      </w:r>
    </w:p>
    <w:p w14:paraId="785CD56C" w14:textId="3FE33CCB" w:rsidR="000A07BE" w:rsidRPr="00B42913" w:rsidRDefault="00D93A82" w:rsidP="00D93A82">
      <w:pPr>
        <w:pStyle w:val="Text2-2"/>
      </w:pPr>
      <w:r w:rsidRPr="00F422CC">
        <w:t xml:space="preserve">Správce stavby v průběhu zhotovení stavby oznámí Zhotoviteli, zda si vícepráce nad 20 %, každé jedné kategorii odpadu – položce </w:t>
      </w:r>
      <w:bookmarkStart w:id="64" w:name="_Hlk210222035"/>
      <w:r w:rsidRPr="002816B8">
        <w:t>SO 90-90</w:t>
      </w:r>
      <w:r w:rsidR="002816B8">
        <w:t>.3</w:t>
      </w:r>
      <w:r w:rsidRPr="002816B8">
        <w:t xml:space="preserve"> </w:t>
      </w:r>
      <w:bookmarkEnd w:id="64"/>
      <w:r w:rsidRPr="00F422CC">
        <w:t>Likvidace odpadů včetně dopravy část Energetika, vztahující se k „Likvidaci odpadů</w:t>
      </w:r>
      <w:r w:rsidRPr="00B42913">
        <w:t xml:space="preserve"> včetně dopravy“ zajistí sám. </w:t>
      </w:r>
    </w:p>
    <w:p w14:paraId="1C747A56" w14:textId="77777777" w:rsidR="000A07BE" w:rsidRPr="00B42913" w:rsidRDefault="000A07BE" w:rsidP="000A07BE">
      <w:pPr>
        <w:pStyle w:val="Text2-2"/>
      </w:pPr>
      <w:r w:rsidRPr="00B42913">
        <w:t xml:space="preserve">Zhotovitel stavby si zajistí rozsah skládek, resp. recyklační míst/center a možnost ukládání odpadů sám, a to v návaznosti na v projektové dokumentaci předpokládaný celkový předpokládaný rozsah odpadů v rámci jednotlivých kategorií. Zhotovitel bude při zajišťování kapacit skládek zároveň počítat s tím, že množství odpadů může být v rámci každé kategorie až o 20 % vyšší. </w:t>
      </w:r>
    </w:p>
    <w:p w14:paraId="7E3DC129" w14:textId="243AB0B7" w:rsidR="000A07BE" w:rsidRPr="000A07BE" w:rsidRDefault="00D93A82" w:rsidP="000A07BE">
      <w:pPr>
        <w:pStyle w:val="Text2-2"/>
        <w:rPr>
          <w:rStyle w:val="Tun"/>
          <w:b w:val="0"/>
        </w:rPr>
      </w:pPr>
      <w:r w:rsidRPr="00B42913">
        <w:t>Zhotovitel oceňuje položky odpadů (Varianta 901 až 999) pouze SO 90-90</w:t>
      </w:r>
      <w:r w:rsidR="002816B8">
        <w:t>.3</w:t>
      </w:r>
      <w:r w:rsidRPr="000B3B3E">
        <w:t xml:space="preserve"> Likvidace odpadů včetně dopravy část Energetika</w:t>
      </w:r>
      <w:r w:rsidRPr="00B42913">
        <w:t>, v jednotlivých SO/PS je neoceňuje</w:t>
      </w:r>
      <w:r w:rsidR="000A07BE" w:rsidRPr="00B42913">
        <w:t>.</w:t>
      </w:r>
    </w:p>
    <w:p w14:paraId="013DB8AA" w14:textId="77777777" w:rsidR="004E65B2" w:rsidRPr="001B0730" w:rsidRDefault="004E65B2" w:rsidP="001B0730">
      <w:pPr>
        <w:pStyle w:val="Text2-1"/>
        <w:rPr>
          <w:rStyle w:val="Tun"/>
        </w:rPr>
      </w:pPr>
      <w:r w:rsidRPr="001B0730">
        <w:rPr>
          <w:rStyle w:val="Tun"/>
        </w:rPr>
        <w:t>Příroda a krajina</w:t>
      </w:r>
    </w:p>
    <w:p w14:paraId="294ED5B5" w14:textId="77777777" w:rsidR="00145899" w:rsidRPr="00084AD1" w:rsidRDefault="00145899" w:rsidP="00145899">
      <w:pPr>
        <w:pStyle w:val="Text2-2"/>
      </w:pPr>
      <w:bookmarkStart w:id="65" w:name="_Toc232426503"/>
      <w:r w:rsidRPr="00084AD1">
        <w:t>V případě jednání Zhotovitele s orgány ochrany přírody, Zhotovitel vždy přizve Specialistu ŽP.</w:t>
      </w:r>
      <w:bookmarkEnd w:id="65"/>
      <w:r w:rsidRPr="00084AD1">
        <w:t xml:space="preserve"> </w:t>
      </w:r>
    </w:p>
    <w:p w14:paraId="6D017AC7" w14:textId="77777777" w:rsidR="000A07BE" w:rsidRDefault="000A07BE" w:rsidP="000A07BE">
      <w:pPr>
        <w:pStyle w:val="Text2-2"/>
        <w:rPr>
          <w:rStyle w:val="Tun"/>
          <w:b w:val="0"/>
        </w:rPr>
      </w:pPr>
      <w:r w:rsidRPr="004E65B2">
        <w:rPr>
          <w:rStyle w:val="Tun"/>
          <w:b w:val="0"/>
        </w:rPr>
        <w:t xml:space="preserve">Stavbou nesmí být dotčena Přírodní rezervace </w:t>
      </w:r>
      <w:r>
        <w:rPr>
          <w:rStyle w:val="Tun"/>
          <w:b w:val="0"/>
        </w:rPr>
        <w:t>U Houkvice v úseku mezi Petrovice n. O. a Bolehoští se v drážním km 27,8 k drážnímu tělesu těsně přibližuje severozápadní cíp PR „U Houkvice“ se vzácnou bažinnou vegetací, starými duby.   Drážní pozemek tvoří hranici přírodní rezervace v km 27,8. Stavbou nesmí být dotčena entomologická lokalita xylofágního hmyzu páchníka hnědého v lokalitě „Přírodní památka Týnišťské poorličí“ -stavba se nachází v OP – 50 m.</w:t>
      </w:r>
    </w:p>
    <w:p w14:paraId="6CD00E64" w14:textId="77777777" w:rsidR="000A07BE" w:rsidRDefault="000A07BE" w:rsidP="000A07BE">
      <w:pPr>
        <w:pStyle w:val="Text2-2"/>
        <w:rPr>
          <w:rStyle w:val="Tun"/>
          <w:b w:val="0"/>
        </w:rPr>
      </w:pPr>
      <w:r>
        <w:rPr>
          <w:rStyle w:val="Tun"/>
          <w:b w:val="0"/>
        </w:rPr>
        <w:t xml:space="preserve">Zhotovitel bude respektovat podmínky vycházející z rozhodnutí KÚ Královéhradeckého kraje ze dne 21. 7. 2021, čj. </w:t>
      </w:r>
      <w:r w:rsidRPr="00927D96">
        <w:t>KUKHK–21774/ZP/2021-4</w:t>
      </w:r>
      <w:r>
        <w:t xml:space="preserve"> (Výjimka z ochranných podmínek zvláště chráněných druhů dle § 56 zákona č. 114/1992 Sb.). Týká se mj. zajištění odborného ekologického dozoru na stavbě. </w:t>
      </w:r>
      <w:r>
        <w:rPr>
          <w:rStyle w:val="Tun"/>
          <w:b w:val="0"/>
        </w:rPr>
        <w:t xml:space="preserve">    </w:t>
      </w:r>
      <w:r w:rsidRPr="004E65B2">
        <w:rPr>
          <w:rStyle w:val="Tun"/>
          <w:b w:val="0"/>
        </w:rPr>
        <w:t xml:space="preserve"> </w:t>
      </w:r>
    </w:p>
    <w:p w14:paraId="6D3CD42F" w14:textId="21CD53D6" w:rsidR="0069470F" w:rsidRDefault="0069470F" w:rsidP="009B00B4">
      <w:pPr>
        <w:pStyle w:val="NADPIS2-1"/>
      </w:pPr>
      <w:bookmarkStart w:id="66" w:name="_Toc7077140"/>
      <w:bookmarkStart w:id="67" w:name="_Ref224298161"/>
      <w:bookmarkStart w:id="68" w:name="_Ref225319726"/>
      <w:bookmarkStart w:id="69" w:name="_Toc233015333"/>
      <w:r w:rsidRPr="00EC2E51">
        <w:t>ORGANIZACE</w:t>
      </w:r>
      <w:r>
        <w:t xml:space="preserve"> VÝSTAVBY, VÝLUKY</w:t>
      </w:r>
      <w:bookmarkEnd w:id="66"/>
      <w:bookmarkEnd w:id="67"/>
      <w:r w:rsidR="000F5E5D">
        <w:t xml:space="preserve"> a </w:t>
      </w:r>
      <w:r w:rsidR="00BF103B">
        <w:t>KOORDINACE PRACÍ</w:t>
      </w:r>
      <w:bookmarkEnd w:id="68"/>
      <w:bookmarkEnd w:id="69"/>
    </w:p>
    <w:p w14:paraId="4F3E5DB6" w14:textId="77777777" w:rsidR="00A1505B" w:rsidRPr="003B1FD0" w:rsidRDefault="00A1505B" w:rsidP="00A1505B">
      <w:pPr>
        <w:pStyle w:val="Nadpis2-2"/>
      </w:pPr>
      <w:bookmarkStart w:id="70" w:name="_Toc229402225"/>
      <w:bookmarkStart w:id="71" w:name="_Toc233015334"/>
      <w:r w:rsidRPr="003B1FD0">
        <w:t>Harmonogram a Koordinovaný harmonogram</w:t>
      </w:r>
      <w:bookmarkEnd w:id="70"/>
      <w:bookmarkEnd w:id="71"/>
    </w:p>
    <w:p w14:paraId="269DE0F1" w14:textId="77777777" w:rsidR="00A1505B" w:rsidRPr="003B1FD0" w:rsidRDefault="00A1505B" w:rsidP="00A1505B">
      <w:pPr>
        <w:pStyle w:val="Text2-1"/>
      </w:pPr>
      <w:r w:rsidRPr="003B1FD0">
        <w:t xml:space="preserve">Zhotovitel je povinen předkládat harmonogram podle </w:t>
      </w:r>
      <w:r w:rsidRPr="003B1FD0">
        <w:rPr>
          <w:b/>
          <w:bCs/>
        </w:rPr>
        <w:t>Pod-článku 8.3 [</w:t>
      </w:r>
      <w:r w:rsidRPr="003B1FD0">
        <w:rPr>
          <w:b/>
          <w:bCs/>
          <w:i/>
          <w:iCs/>
        </w:rPr>
        <w:t>Harmonogram</w:t>
      </w:r>
      <w:r w:rsidRPr="003B1FD0">
        <w:rPr>
          <w:b/>
          <w:bCs/>
        </w:rPr>
        <w:t>]</w:t>
      </w:r>
      <w:r w:rsidRPr="003B1FD0">
        <w:t xml:space="preserve">, dále je povinen aktivně se spoluúčastnit na tvorbě </w:t>
      </w:r>
      <w:r w:rsidRPr="003B1FD0">
        <w:rPr>
          <w:b/>
          <w:bCs/>
        </w:rPr>
        <w:t>Koordinovaného harmonogramu</w:t>
      </w:r>
      <w:r w:rsidRPr="003B1FD0">
        <w:t xml:space="preserve"> pro celou investiční akci, zahrnující harmonogramy a časové návaznosti zhotovitelů ostatních částí akce (zejména Infrastruktura a Zabezpečovací zařízení). Koordinovaný harmonogram bude zpracován zhotovitelem části Infrastruktura analogicky podle Pod-článku 8.3 [</w:t>
      </w:r>
      <w:r w:rsidRPr="003B1FD0">
        <w:rPr>
          <w:i/>
          <w:iCs/>
        </w:rPr>
        <w:t>Harmonogram</w:t>
      </w:r>
      <w:r w:rsidRPr="003B1FD0">
        <w:t xml:space="preserve">] s tím, že z něj musí být patrné, které činnosti vykonává který ze zhotovitelů. </w:t>
      </w:r>
    </w:p>
    <w:p w14:paraId="11CB3E84" w14:textId="77777777" w:rsidR="00A1505B" w:rsidRPr="003B1FD0" w:rsidRDefault="00A1505B" w:rsidP="00A1505B">
      <w:pPr>
        <w:pStyle w:val="Text2-1"/>
      </w:pPr>
      <w:r w:rsidRPr="003B1FD0">
        <w:rPr>
          <w:b/>
          <w:bCs/>
        </w:rPr>
        <w:lastRenderedPageBreak/>
        <w:t>Zhotovitel je povinen zajišťovat součinnost při vzájemné koordinaci</w:t>
      </w:r>
      <w:r w:rsidRPr="003B1FD0">
        <w:t xml:space="preserve"> všech dotčených profesí a činností (zejména Infrastruktura a Zabezpečovací zařízení), jakož i jejich časového a věcného sladění, zejména v rozsahu prací prováděných ve výlukách. Za tímto účelem je Zhotovitel povinen </w:t>
      </w:r>
      <w:r w:rsidRPr="003B1FD0">
        <w:rPr>
          <w:b/>
          <w:bCs/>
        </w:rPr>
        <w:t>aktivně spolupracovat</w:t>
      </w:r>
      <w:r w:rsidRPr="003B1FD0">
        <w:t xml:space="preserve"> se zhotoviteli ostatních částí Investiční akce, a zejména pak se zhotovitelem části Infrastruktura, a předávat jim potřebné podklady. </w:t>
      </w:r>
    </w:p>
    <w:p w14:paraId="3D2A13F0" w14:textId="77777777" w:rsidR="00A1505B" w:rsidRPr="003B1FD0" w:rsidRDefault="00A1505B" w:rsidP="00A1505B">
      <w:pPr>
        <w:pStyle w:val="Text2-1"/>
      </w:pPr>
      <w:r w:rsidRPr="003B1FD0">
        <w:t xml:space="preserve">Při zajišťování koordinace a při zpracování, aktualizaci a plnění harmonogramu a Koordinovaného harmonogramu je Zhotovitel povinen řídit se </w:t>
      </w:r>
      <w:r w:rsidRPr="003B1FD0">
        <w:rPr>
          <w:b/>
          <w:bCs/>
        </w:rPr>
        <w:t>pokyny Správce stavby a Objednatele</w:t>
      </w:r>
      <w:r w:rsidRPr="003B1FD0">
        <w:t>, případně jím pověřené osoby, a tyto pokyny do harmonogramu bezodkladně promítnout.</w:t>
      </w:r>
    </w:p>
    <w:p w14:paraId="124BAAB1" w14:textId="47F62C2E" w:rsidR="00A1505B" w:rsidRPr="003B1FD0" w:rsidRDefault="00A1505B" w:rsidP="00A1505B">
      <w:pPr>
        <w:pStyle w:val="Text2-1"/>
      </w:pPr>
      <w:r w:rsidRPr="003B1FD0">
        <w:t>Zhotovitel je povinen poskytnout zhotoviteli části Infrastruktura součinnost při zpracování a aktualizaci Koordinovaného harmonogramu a vyjádřit se k jeho návrhu i k návrhům jeho aktualizací ve lhůtě jím, Objednatelem či Správcem stavby stanovené, a</w:t>
      </w:r>
      <w:r w:rsidRPr="003B1FD0">
        <w:rPr>
          <w:b/>
          <w:bCs/>
        </w:rPr>
        <w:t xml:space="preserve"> </w:t>
      </w:r>
      <w:r w:rsidRPr="003B1FD0">
        <w:t>nejsou-li tyto lhůty stanoveny, tak do 3 dnů od vyžádání. Pokud Zhotovitel své stanovisko zhotoviteli části Infrastruktura v této lhůtě nesdělí, je zhotovitel části Infrastruktura oprávněn předložit Koordinovaný harmonogram, případně jeho aktualizaci, Správci stavby i bez stanoviska Zhotovitele. Zhotovitel je povinen neprodleně oznámit zhotoviteli části Infrastruktura jakékoli okolnosti na své straně, které mohou mít vliv na plnění Koordinovaného harmonogramu, včetně hrozícího prodlení, změn v rozsahu nebo postupu prací či nedostupnosti potřebných kapacit. V případě kolize požadavků na</w:t>
      </w:r>
      <w:r>
        <w:t> </w:t>
      </w:r>
      <w:r w:rsidRPr="003B1FD0">
        <w:t xml:space="preserve">zařazení činností do Koordinovaného harmonogramu mezi jednotlivými zhotoviteli je Zhotovitel povinen poskytnout součinnost při řešení kolize zhotoviteli části Infrastruktura a na výzvu neprodleně jednat s dotčenými zhotoviteli o úpravě vzájemných požadavků.  V případě sporu mezi zhotoviteli ohledně Koordinovaného harmonogramu či samotné koordinační činnosti se postupuje podle odstavce </w:t>
      </w:r>
      <w:r w:rsidR="000C6D00">
        <w:fldChar w:fldCharType="begin"/>
      </w:r>
      <w:r w:rsidR="000C6D00">
        <w:instrText xml:space="preserve"> REF _Ref232678791 \r \h </w:instrText>
      </w:r>
      <w:r w:rsidR="000C6D00">
        <w:fldChar w:fldCharType="separate"/>
      </w:r>
      <w:r w:rsidR="00470A1A">
        <w:t>5.2.2</w:t>
      </w:r>
      <w:r w:rsidR="000C6D00">
        <w:fldChar w:fldCharType="end"/>
      </w:r>
      <w:r w:rsidRPr="003B1FD0">
        <w:t>. Veškeré aktualizace Koordinovaného harmonogramu je Zhotovitel povinen překlápět i do harmonogramu dle Pod-článku 8.3 [</w:t>
      </w:r>
      <w:r w:rsidRPr="003B1FD0">
        <w:rPr>
          <w:i/>
          <w:iCs/>
        </w:rPr>
        <w:t>Harmonogram</w:t>
      </w:r>
      <w:r w:rsidRPr="003B1FD0">
        <w:t>], budou-li mít vliv na harmonogram zpracovávaný Zhotovitelem.</w:t>
      </w:r>
    </w:p>
    <w:p w14:paraId="0DDA0A46" w14:textId="2E7C609E" w:rsidR="00CB2FCA" w:rsidRPr="0020389A" w:rsidRDefault="00CB2FCA" w:rsidP="00E70172">
      <w:pPr>
        <w:pStyle w:val="Nadpis2-2"/>
      </w:pPr>
      <w:bookmarkStart w:id="72" w:name="_Toc233015335"/>
      <w:r w:rsidRPr="00BD6F96">
        <w:t>Přístup na Staveniště</w:t>
      </w:r>
      <w:bookmarkEnd w:id="72"/>
    </w:p>
    <w:p w14:paraId="6F128F35" w14:textId="73B67457" w:rsidR="00A1505B" w:rsidRDefault="001D4D13" w:rsidP="001621A4">
      <w:pPr>
        <w:pStyle w:val="Text2-1"/>
      </w:pPr>
      <w:r>
        <w:t>Zhotovitel je povinen dodržovat pravidla koordinace přístupu na Staveniště (dále jen „</w:t>
      </w:r>
      <w:r w:rsidRPr="001D4D13">
        <w:rPr>
          <w:b/>
          <w:bCs/>
        </w:rPr>
        <w:t>Pravidla přístupu</w:t>
      </w:r>
      <w:r>
        <w:t>"), která zpracuje zhotovitel části Infrastruktura jako přílohu Koordinovaného harmonogramu. Zhotovitel je povinen poskytnout zhotoviteli části Infrastruktura součinnost při zpracování a aktualizaci Pravidel přístupu a vyjádřit se k</w:t>
      </w:r>
      <w:r w:rsidR="00DF6B81">
        <w:t> </w:t>
      </w:r>
      <w:r>
        <w:t xml:space="preserve">jejich návrhu i k návrhům jejich </w:t>
      </w:r>
      <w:r w:rsidRPr="001621A4">
        <w:t>aktualizací</w:t>
      </w:r>
      <w:r>
        <w:t xml:space="preserve"> ve lhůtě jím, Objednatelem či Správcem stavby stanovené, a nejsou-li tyto lhůty stanoveny, tak do 3 dnů od vyžádání. Pokud Zhotovitel své stanovisko zhotoviteli části Infrastruktura v této lhůtě nesdělí, je zhotovitel části Infrastruktura oprávněn předložit Pravidla přístupu, případně jejich aktualizaci, Správci stavby i bez tohoto stanoviska Zhotovitele. Zhotovitel je povinen neprodleně, nejpozději však následující pracovní den, oznámit zhotoviteli části Infrastruktura každou kolizi nebo konflikt při přístupu na Staveniště, při využívání sdílených ploch zařízení staveniště, přístupových cest a dalších společně užívaných prostor. V případě kolize požadavků při přístupu na Staveniště, při využívání sdílených ploch zařízení staveniště, přístupových cest a dalších společně užívaných prostor mezi jednotlivými zhotoviteli je Zhotovitel povinen poskytnout součinnost při řešení kolize zhotoviteli části Infrastruktura a na výzvu neprodleně jednat s dotčenými zhotoviteli o úpravě vzájemných přístupů. V</w:t>
      </w:r>
      <w:r w:rsidR="000C6D00">
        <w:t> </w:t>
      </w:r>
      <w:r>
        <w:t xml:space="preserve">případě rozporu mezi zhotoviteli ohledně přístupu na Staveniště se postupuje podle odstavce </w:t>
      </w:r>
      <w:r w:rsidR="00075207">
        <w:fldChar w:fldCharType="begin"/>
      </w:r>
      <w:r w:rsidR="00075207">
        <w:instrText xml:space="preserve"> REF _Ref232678791 \r \h </w:instrText>
      </w:r>
      <w:r w:rsidR="00075207">
        <w:fldChar w:fldCharType="separate"/>
      </w:r>
      <w:r w:rsidR="00470A1A">
        <w:t>5.2.2</w:t>
      </w:r>
      <w:r w:rsidR="00075207">
        <w:fldChar w:fldCharType="end"/>
      </w:r>
      <w:r w:rsidR="00A1505B">
        <w:t xml:space="preserve">. </w:t>
      </w:r>
    </w:p>
    <w:p w14:paraId="360CDD1D" w14:textId="418A644A" w:rsidR="00A1505B" w:rsidRDefault="001D4D13" w:rsidP="001621A4">
      <w:pPr>
        <w:pStyle w:val="Text2-1"/>
      </w:pPr>
      <w:bookmarkStart w:id="73" w:name="_Ref232678791"/>
      <w:r w:rsidRPr="001D4D13">
        <w:t xml:space="preserve">V případě rozporu některého ze zhotovitelů Investiční akce při zpracování Koordinovaného harmonogramu, Pravidel přístupu, organizaci výlukových činností či samotné koordinační činnosti mezi jednotlivými zhotoviteli jsou dotčení zhotovitelé povinni vyvinout úsilí k vyřešení takového rozporu vzájemnou dohodou, a to do 3 dnů ode dne, kdy rozpor vznikl, nebo kdy se o něm dotčený zhotovitel dozvěděl. Nedojde-li k dohodě ve lhůtě podle předchozí věty, je zhotovitel části Infrastruktura povinen bez zbytečného odkladu, nejpozději však do </w:t>
      </w:r>
      <w:r w:rsidR="002268A4">
        <w:t>3</w:t>
      </w:r>
      <w:r w:rsidRPr="001D4D13">
        <w:t xml:space="preserve"> dnů od marného uplynutí této lhůty, oznámit rozpor Správci stavby. Oznámení musí obsahovat popis předmětu rozporu, identifikaci dotčených zhotovitelů a jejich stanoviska, jakož i návrh řešení. Správce stavby, případně </w:t>
      </w:r>
      <w:r w:rsidRPr="001D4D13">
        <w:lastRenderedPageBreak/>
        <w:t>jím pověřená osoba, rozhodne o věci bez zbytečného odkladu. Do doby rozhodnutí Správce stavby jsou zhotovitelé povinni postupovat podle posledního odsouhlaseného Koordinovaného harmonogramu, Pravidel přístupu, případně posledního odsouhlaseného stavu příslušného dokumentu, a pokračovat v plnění svých povinností dle Smlouvy. Po dobu ode dne doručení oznámení Správci stavby do dne, kdy Správce stavby o věci rozhodne, se staví běh lhůt, které je Zhotovitel povinen splnit a které jsou rozporem dotčeny; tyto lhůty se přiměřeně prodlužují o dobu jejich stavění.</w:t>
      </w:r>
      <w:bookmarkEnd w:id="73"/>
    </w:p>
    <w:p w14:paraId="63C7D329" w14:textId="77777777" w:rsidR="00A1505B" w:rsidRDefault="00A1505B" w:rsidP="00A1505B">
      <w:pPr>
        <w:pStyle w:val="Text2-1"/>
        <w:numPr>
          <w:ilvl w:val="0"/>
          <w:numId w:val="0"/>
        </w:numPr>
        <w:ind w:left="737" w:hanging="737"/>
      </w:pPr>
      <w:r>
        <w:t>5.2.3</w:t>
      </w:r>
      <w:r>
        <w:tab/>
        <w:t>Náklady na zajištění koordinace a součinnosti při zpracování Koordinovaného harmonogramu jsou součástí smluvní ceny.</w:t>
      </w:r>
    </w:p>
    <w:p w14:paraId="416BF952" w14:textId="22B02409" w:rsidR="00CB2FCA" w:rsidRPr="00BD6F96" w:rsidRDefault="00CB2FCA" w:rsidP="00E70172">
      <w:pPr>
        <w:pStyle w:val="Nadpis2-2"/>
      </w:pPr>
      <w:bookmarkStart w:id="74" w:name="_Toc233015336"/>
      <w:r w:rsidRPr="00BD6F96">
        <w:t>Organizace výlukových činností</w:t>
      </w:r>
      <w:bookmarkEnd w:id="74"/>
      <w:r w:rsidRPr="00BD6F96">
        <w:t xml:space="preserve"> </w:t>
      </w:r>
    </w:p>
    <w:p w14:paraId="552210E3" w14:textId="667B2262" w:rsidR="001D4D13" w:rsidRPr="001D4D13" w:rsidRDefault="00A1505B" w:rsidP="00AE1EBC">
      <w:pPr>
        <w:pStyle w:val="Text2-1"/>
      </w:pPr>
      <w:r w:rsidRPr="00A1505B">
        <w:t>5.3.1</w:t>
      </w:r>
      <w:r w:rsidRPr="00A1505B">
        <w:tab/>
      </w:r>
      <w:r w:rsidR="001D4D13" w:rsidRPr="001D4D13">
        <w:t>Zhotovitel jmenuje osobu odpovědnou za organizování výlukových činností (podle předpisu SŽ D7/2) a prací ve výlukách (dále jen „</w:t>
      </w:r>
      <w:r w:rsidR="001D4D13" w:rsidRPr="001D4D13">
        <w:rPr>
          <w:b/>
          <w:bCs/>
        </w:rPr>
        <w:t>Koordinátor výluk</w:t>
      </w:r>
      <w:r w:rsidR="001D4D13" w:rsidRPr="001D4D13">
        <w:t xml:space="preserve">"). Zhotovitel je povinen se </w:t>
      </w:r>
      <w:r w:rsidR="001D4D13" w:rsidRPr="00AE1EBC">
        <w:t>řídit</w:t>
      </w:r>
      <w:r w:rsidR="001D4D13" w:rsidRPr="001D4D13">
        <w:t xml:space="preserve"> předpisem SŽ D7/2. Koordinátor výluk je dále povinen včas předkládat požadavky na práce ve výluce zhotoviteli části Infrastruktura pro zapracování do Koordinovaného harmonogramu. Zhotovitel, resp. Koordinátor výluk, je povinen neprodleně, nejpozději však následující pracovní den, oznámit zhotoviteli části Infrastruktura každou kolizi nebo konflikt při přístupu na Staveniště, při využívání sdílených ploch zařízení staveniště, přístupových cest a dalších společně užívaných prostor. V případě kolize požadavků na výluku mezi jednotlivými zhotoviteli je Zhotovitel povinen poskytnout součinnost při řešení kolize zhotoviteli části Infrastruktura a na výzvu neprodleně jednat s dotčenými zhotoviteli o úpravě vzájemných požadavků. V případě rozporu mezi zhotoviteli ohledně výlukových časů se postupuje podle odstavce </w:t>
      </w:r>
      <w:r w:rsidR="00075207">
        <w:fldChar w:fldCharType="begin"/>
      </w:r>
      <w:r w:rsidR="00075207">
        <w:instrText xml:space="preserve"> REF _Ref232678791 \r \h </w:instrText>
      </w:r>
      <w:r w:rsidR="00075207">
        <w:fldChar w:fldCharType="separate"/>
      </w:r>
      <w:r w:rsidR="00470A1A">
        <w:t>5.2.2</w:t>
      </w:r>
      <w:r w:rsidR="00075207">
        <w:fldChar w:fldCharType="end"/>
      </w:r>
      <w:r w:rsidR="001D4D13" w:rsidRPr="001D4D13">
        <w:t>. Zhotovitel je povinen respektovat rozhodnutí Správce stavby o přidělení výlukových časů a přizpůsobit jim organizaci svých prací.</w:t>
      </w:r>
    </w:p>
    <w:p w14:paraId="6B03C810" w14:textId="58F5B444" w:rsidR="007A23F8" w:rsidRPr="00BD6F96" w:rsidRDefault="007A23F8" w:rsidP="00E70172">
      <w:pPr>
        <w:pStyle w:val="Nadpis2-2"/>
      </w:pPr>
      <w:bookmarkStart w:id="75" w:name="_Toc233015337"/>
      <w:r w:rsidRPr="00BD6F96">
        <w:t>Organizace výstavby</w:t>
      </w:r>
      <w:bookmarkEnd w:id="75"/>
    </w:p>
    <w:p w14:paraId="56578BC3" w14:textId="479B1374" w:rsidR="001D4D13" w:rsidRDefault="001D4D13" w:rsidP="00AE1EBC">
      <w:pPr>
        <w:pStyle w:val="Text2-1"/>
      </w:pPr>
      <w:bookmarkStart w:id="76" w:name="_Ref225320748"/>
      <w:r>
        <w:t xml:space="preserve">Zhotovitel se bude, nad rámec standardních kontrolních dnů definovaných v OP, účastnit kontrolních dnů staveb pro </w:t>
      </w:r>
      <w:r w:rsidRPr="00AE1EBC">
        <w:t>všechny</w:t>
      </w:r>
      <w:r>
        <w:t xml:space="preserve"> části akce, které budou pro celou stavbu společné, a to včetně prostoru pro konání kontrolních dnů s kapacitou úměrnou rozsahu díla včetně parkovacích míst (organizaci a prostory pro tyto kontrolní dny bude zajišťovat zhotovitel části Infrastruktura).</w:t>
      </w:r>
      <w:r w:rsidR="00BD4413" w:rsidRPr="00BD4413">
        <w:t xml:space="preserve"> </w:t>
      </w:r>
      <w:r w:rsidR="00BD4413">
        <w:t xml:space="preserve">Přehled organizace a komunikace schůzek je uveden v tabulce „Organizace komunikace a schůzek při realizaci stavby“ viz příloha </w:t>
      </w:r>
      <w:r w:rsidR="00BD4413">
        <w:fldChar w:fldCharType="begin"/>
      </w:r>
      <w:r w:rsidR="00BD4413">
        <w:instrText xml:space="preserve"> REF _Ref232147945 \r \h </w:instrText>
      </w:r>
      <w:r w:rsidR="00BD4413">
        <w:fldChar w:fldCharType="separate"/>
      </w:r>
      <w:r w:rsidR="00470A1A">
        <w:t>7.1.2</w:t>
      </w:r>
      <w:r w:rsidR="00BD4413">
        <w:fldChar w:fldCharType="end"/>
      </w:r>
      <w:r w:rsidR="00BD4413">
        <w:t>.</w:t>
      </w:r>
    </w:p>
    <w:p w14:paraId="173CBA80" w14:textId="5BD71F15" w:rsidR="001D4D13" w:rsidRDefault="001D4D13" w:rsidP="00AE1EBC">
      <w:pPr>
        <w:pStyle w:val="Text2-1"/>
      </w:pPr>
      <w:r>
        <w:t xml:space="preserve">Vzhledem k </w:t>
      </w:r>
      <w:r w:rsidRPr="00AE1EBC">
        <w:t>rozdělení</w:t>
      </w:r>
      <w:r>
        <w:t xml:space="preserve"> akce na části, které tvoří jeden funkční celek a realizaci provádí v koordinaci více zhotovitelů, je nutné při zpracování harmonogramu důsledně vycházet z jednotlivých stavebních postupů uvedených v ZOV projektové dokumentace a dodržet následující požadavky a termíny:</w:t>
      </w:r>
    </w:p>
    <w:p w14:paraId="0FCB7447" w14:textId="77777777" w:rsidR="001D4D13" w:rsidRDefault="001D4D13" w:rsidP="001D4D13">
      <w:pPr>
        <w:pStyle w:val="Text2-1"/>
        <w:numPr>
          <w:ilvl w:val="0"/>
          <w:numId w:val="0"/>
        </w:numPr>
        <w:ind w:left="737"/>
      </w:pPr>
      <w:r>
        <w:t>•</w:t>
      </w:r>
      <w:r>
        <w:tab/>
        <w:t>termín zahájení a ukončení stavby</w:t>
      </w:r>
    </w:p>
    <w:p w14:paraId="0B388EFA" w14:textId="77777777" w:rsidR="001D4D13" w:rsidRDefault="001D4D13" w:rsidP="001D4D13">
      <w:pPr>
        <w:pStyle w:val="Text2-1"/>
        <w:numPr>
          <w:ilvl w:val="0"/>
          <w:numId w:val="0"/>
        </w:numPr>
        <w:ind w:left="737"/>
      </w:pPr>
      <w:r>
        <w:t>•</w:t>
      </w:r>
      <w:r>
        <w:tab/>
        <w:t>množství a délku předjednaných výluk s maximálním využitím výlukových časů</w:t>
      </w:r>
    </w:p>
    <w:p w14:paraId="13D1D5BB" w14:textId="77777777" w:rsidR="001D4D13" w:rsidRDefault="001D4D13" w:rsidP="001D4D13">
      <w:pPr>
        <w:pStyle w:val="Text2-1"/>
        <w:numPr>
          <w:ilvl w:val="0"/>
          <w:numId w:val="0"/>
        </w:numPr>
        <w:ind w:left="737"/>
      </w:pPr>
      <w:r>
        <w:t>•</w:t>
      </w:r>
      <w:r>
        <w:tab/>
        <w:t>termíny uvádění provozuschopných celků do provozu</w:t>
      </w:r>
    </w:p>
    <w:p w14:paraId="7401104B" w14:textId="77777777" w:rsidR="001D4D13" w:rsidRDefault="001D4D13" w:rsidP="001D4D13">
      <w:pPr>
        <w:pStyle w:val="Text2-1"/>
        <w:numPr>
          <w:ilvl w:val="0"/>
          <w:numId w:val="0"/>
        </w:numPr>
        <w:ind w:left="737"/>
      </w:pPr>
      <w:r>
        <w:t>•</w:t>
      </w:r>
      <w:r>
        <w:tab/>
        <w:t>uzavírky pozemních komunikací</w:t>
      </w:r>
    </w:p>
    <w:p w14:paraId="67DAF146" w14:textId="77777777" w:rsidR="001D4D13" w:rsidRDefault="001D4D13" w:rsidP="001D4D13">
      <w:pPr>
        <w:pStyle w:val="Text2-1"/>
        <w:numPr>
          <w:ilvl w:val="0"/>
          <w:numId w:val="0"/>
        </w:numPr>
        <w:ind w:left="737"/>
      </w:pPr>
      <w:r>
        <w:t>•</w:t>
      </w:r>
      <w:r>
        <w:tab/>
        <w:t>přechodové stavy, provozní zkoušky (kontrolní a zkušební plán)</w:t>
      </w:r>
    </w:p>
    <w:p w14:paraId="5566F726" w14:textId="77777777" w:rsidR="001D4D13" w:rsidRDefault="001D4D13" w:rsidP="001D4D13">
      <w:pPr>
        <w:pStyle w:val="Text2-1"/>
        <w:numPr>
          <w:ilvl w:val="0"/>
          <w:numId w:val="0"/>
        </w:numPr>
        <w:ind w:left="737"/>
      </w:pPr>
      <w:r>
        <w:t>•</w:t>
      </w:r>
      <w:r>
        <w:tab/>
        <w:t>koordinace se souběžně probíhajícími stavbami</w:t>
      </w:r>
    </w:p>
    <w:p w14:paraId="6CADB538" w14:textId="6A245C25" w:rsidR="001D4D13" w:rsidRDefault="001D4D13" w:rsidP="001D4D13">
      <w:pPr>
        <w:pStyle w:val="Text2-1"/>
        <w:numPr>
          <w:ilvl w:val="0"/>
          <w:numId w:val="0"/>
        </w:numPr>
        <w:ind w:left="737" w:hanging="28"/>
      </w:pPr>
      <w:r>
        <w:t>•</w:t>
      </w:r>
      <w:r>
        <w:tab/>
        <w:t>množství a délku předjednaných výluk.</w:t>
      </w:r>
    </w:p>
    <w:p w14:paraId="4E2478AB" w14:textId="0B4A0A6C" w:rsidR="00871428" w:rsidRPr="00AE1EBC" w:rsidRDefault="00551A4F" w:rsidP="00AE1EBC">
      <w:pPr>
        <w:pStyle w:val="Text2-1"/>
      </w:pPr>
      <w:bookmarkStart w:id="77" w:name="_Ref232677984"/>
      <w:r w:rsidRPr="007E0D13">
        <w:t xml:space="preserve">Zhotovitel </w:t>
      </w:r>
      <w:r w:rsidR="004F5677" w:rsidRPr="007E0D13">
        <w:t xml:space="preserve">má </w:t>
      </w:r>
      <w:r w:rsidR="004F6CE1" w:rsidRPr="007E0D13">
        <w:t xml:space="preserve">k dispozici </w:t>
      </w:r>
      <w:r w:rsidR="0010184C">
        <w:t>1</w:t>
      </w:r>
      <w:r w:rsidR="00CF55B9">
        <w:t>0</w:t>
      </w:r>
      <w:r w:rsidR="000E10B6" w:rsidRPr="007E0D13">
        <w:t xml:space="preserve"> </w:t>
      </w:r>
      <w:r w:rsidR="004F6CE1" w:rsidRPr="007E0D13">
        <w:t>% plochy následujících</w:t>
      </w:r>
      <w:r w:rsidR="00C80739" w:rsidRPr="007E0D13">
        <w:t xml:space="preserve"> (hlavních)</w:t>
      </w:r>
      <w:r w:rsidR="004F6CE1" w:rsidRPr="007E0D13">
        <w:t xml:space="preserve"> zařízení stavenišť</w:t>
      </w:r>
      <w:r w:rsidR="00F92AE6" w:rsidRPr="007E0D13">
        <w:t>, které jsou uvedeny v projektové dokumentaci</w:t>
      </w:r>
      <w:r w:rsidR="004F6CE1" w:rsidRPr="007E0D13">
        <w:t xml:space="preserve">: </w:t>
      </w:r>
      <w:r w:rsidR="00C80739" w:rsidRPr="007E0D13">
        <w:t xml:space="preserve">č. 1, </w:t>
      </w:r>
      <w:r w:rsidR="007E0D13" w:rsidRPr="007E0D13">
        <w:t>2, 3, 4, 5, 6, 7, 8, 9</w:t>
      </w:r>
      <w:r w:rsidR="00C80739" w:rsidRPr="007E0D13">
        <w:t>.</w:t>
      </w:r>
      <w:r w:rsidR="007527C7" w:rsidRPr="007E0D13">
        <w:t xml:space="preserve"> Zbylých </w:t>
      </w:r>
      <w:r w:rsidR="00CF55B9">
        <w:t>9</w:t>
      </w:r>
      <w:r w:rsidR="000E10B6" w:rsidRPr="007E0D13">
        <w:t>0 </w:t>
      </w:r>
      <w:r w:rsidR="007527C7" w:rsidRPr="007E0D13">
        <w:t xml:space="preserve">% plochy je </w:t>
      </w:r>
      <w:r w:rsidR="007860E0" w:rsidRPr="007E0D13">
        <w:t xml:space="preserve">vyhrazeno </w:t>
      </w:r>
      <w:r w:rsidR="007860E0" w:rsidRPr="00AE1EBC">
        <w:t xml:space="preserve">pro stavby Energetika a </w:t>
      </w:r>
      <w:r w:rsidR="000E10B6" w:rsidRPr="00AE1EBC">
        <w:t>Infrastruktura</w:t>
      </w:r>
      <w:bookmarkEnd w:id="76"/>
      <w:r w:rsidR="00C84A1D" w:rsidRPr="00AE1EBC">
        <w:t>.</w:t>
      </w:r>
      <w:bookmarkEnd w:id="77"/>
    </w:p>
    <w:p w14:paraId="494E9D71" w14:textId="1220ED1B" w:rsidR="001D4D13" w:rsidRPr="00AE1EBC" w:rsidRDefault="001D4D13" w:rsidP="00AE1EBC">
      <w:pPr>
        <w:pStyle w:val="Text2-1"/>
      </w:pPr>
      <w:r w:rsidRPr="00AE1EBC">
        <w:t>Zhotovitel dodrží délky výluk pro minimalizaci omezení voj. vlečky č.28 4258 v Týništi nad Orlicí i dalších dvou vleček (tyto jsou však provozovány minimálně) v průběhu výstavby.</w:t>
      </w:r>
    </w:p>
    <w:p w14:paraId="67FAD615" w14:textId="669D46FD" w:rsidR="001D4D13" w:rsidRDefault="001D4D13" w:rsidP="00AE1EBC">
      <w:pPr>
        <w:pStyle w:val="Text2-1"/>
      </w:pPr>
      <w:r w:rsidRPr="00AE1EBC">
        <w:t>Zhotovitel se</w:t>
      </w:r>
      <w:r>
        <w:t xml:space="preserve"> zavazuje v souladu s Projektovou dokumentací, část dopravní technologie, organizovat a provádět práce tak, aby dodržel zde uvedené množství a délku výluk. </w:t>
      </w:r>
      <w:r>
        <w:lastRenderedPageBreak/>
        <w:t>Objednatel si vyhrazuje právo pozměnit Zhotoviteli navržené časové horizonty rozhodujících výluk s cílem dosáhnout jejich maximálního využití a sladění s výlukami sousedních staveb.</w:t>
      </w:r>
    </w:p>
    <w:p w14:paraId="43C842CA" w14:textId="7E1F22C2" w:rsidR="001D4D13" w:rsidRPr="007E0D13" w:rsidRDefault="001D4D13" w:rsidP="00AE1EBC">
      <w:pPr>
        <w:pStyle w:val="Text2-1"/>
      </w:pPr>
      <w:r>
        <w:t xml:space="preserve">Závazným pro </w:t>
      </w:r>
      <w:r w:rsidRPr="00AE1EBC">
        <w:t>Zhotovitele</w:t>
      </w:r>
      <w:r>
        <w:t xml:space="preserve"> jsou následující Postupné závazné milníky (dle Pod-čl. 4.28):</w:t>
      </w:r>
    </w:p>
    <w:p w14:paraId="1ED78C6E" w14:textId="312EFD42" w:rsidR="002718CD" w:rsidRPr="005679F3" w:rsidRDefault="002718CD" w:rsidP="00ED1391">
      <w:pPr>
        <w:pStyle w:val="TabulkaNadpis"/>
      </w:pPr>
      <w:bookmarkStart w:id="78" w:name="_Hlk189832823"/>
      <w:r w:rsidRPr="005679F3">
        <w:t xml:space="preserve">Postupné závazné milníky </w:t>
      </w:r>
    </w:p>
    <w:tbl>
      <w:tblPr>
        <w:tblStyle w:val="Tabulka10"/>
        <w:tblW w:w="8080" w:type="dxa"/>
        <w:tblInd w:w="709" w:type="dxa"/>
        <w:tblLook w:val="04A0" w:firstRow="1" w:lastRow="0" w:firstColumn="1" w:lastColumn="0" w:noHBand="0" w:noVBand="1"/>
      </w:tblPr>
      <w:tblGrid>
        <w:gridCol w:w="1345"/>
        <w:gridCol w:w="4477"/>
        <w:gridCol w:w="2258"/>
      </w:tblGrid>
      <w:tr w:rsidR="00A23B02" w14:paraId="3DE5913D" w14:textId="77777777" w:rsidTr="00A23B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hideMark/>
          </w:tcPr>
          <w:p w14:paraId="2893CA0D" w14:textId="77777777" w:rsidR="00A23B02" w:rsidRDefault="00A23B02" w:rsidP="00460008">
            <w:pPr>
              <w:pStyle w:val="Tabulka-7"/>
              <w:keepNext/>
              <w:rPr>
                <w:b/>
              </w:rPr>
            </w:pPr>
            <w:r>
              <w:rPr>
                <w:b/>
              </w:rPr>
              <w:t>Milník</w:t>
            </w:r>
          </w:p>
        </w:tc>
        <w:tc>
          <w:tcPr>
            <w:tcW w:w="4477" w:type="dxa"/>
            <w:hideMark/>
          </w:tcPr>
          <w:p w14:paraId="48BB1A7B" w14:textId="77777777" w:rsidR="00A23B02" w:rsidRDefault="00A23B02" w:rsidP="00460008">
            <w:pPr>
              <w:pStyle w:val="Tabulka-7"/>
              <w:keepNext/>
              <w:cnfStyle w:val="100000000000" w:firstRow="1" w:lastRow="0" w:firstColumn="0" w:lastColumn="0" w:oddVBand="0" w:evenVBand="0" w:oddHBand="0" w:evenHBand="0" w:firstRowFirstColumn="0" w:firstRowLastColumn="0" w:lastRowFirstColumn="0" w:lastRowLastColumn="0"/>
              <w:rPr>
                <w:b/>
              </w:rPr>
            </w:pPr>
            <w:r>
              <w:rPr>
                <w:b/>
              </w:rPr>
              <w:t>Popis</w:t>
            </w:r>
          </w:p>
        </w:tc>
        <w:tc>
          <w:tcPr>
            <w:tcW w:w="2258" w:type="dxa"/>
            <w:hideMark/>
          </w:tcPr>
          <w:p w14:paraId="4CF3BEA5" w14:textId="77777777" w:rsidR="00A23B02" w:rsidRDefault="00A23B02" w:rsidP="00460008">
            <w:pPr>
              <w:pStyle w:val="Tabulka-7"/>
              <w:keepNext/>
              <w:cnfStyle w:val="100000000000" w:firstRow="1" w:lastRow="0" w:firstColumn="0" w:lastColumn="0" w:oddVBand="0" w:evenVBand="0" w:oddHBand="0" w:evenHBand="0" w:firstRowFirstColumn="0" w:firstRowLastColumn="0" w:lastRowFirstColumn="0" w:lastRowLastColumn="0"/>
              <w:rPr>
                <w:b/>
              </w:rPr>
            </w:pPr>
            <w:r>
              <w:rPr>
                <w:b/>
              </w:rPr>
              <w:t>Termín milníku</w:t>
            </w:r>
          </w:p>
        </w:tc>
      </w:tr>
      <w:tr w:rsidR="00A23B02" w:rsidRPr="00E36BED" w14:paraId="3437866A" w14:textId="77777777" w:rsidTr="008007B7">
        <w:tc>
          <w:tcPr>
            <w:cnfStyle w:val="001000000000" w:firstRow="0" w:lastRow="0" w:firstColumn="1" w:lastColumn="0" w:oddVBand="0" w:evenVBand="0" w:oddHBand="0" w:evenHBand="0" w:firstRowFirstColumn="0" w:firstRowLastColumn="0" w:lastRowFirstColumn="0" w:lastRowLastColumn="0"/>
            <w:tcW w:w="1345" w:type="dxa"/>
            <w:vAlign w:val="top"/>
          </w:tcPr>
          <w:p w14:paraId="767BE5F2" w14:textId="77777777" w:rsidR="00A23B02" w:rsidRPr="00E36BED" w:rsidRDefault="00A23B02" w:rsidP="00460008">
            <w:pPr>
              <w:pStyle w:val="Tabulka-7"/>
              <w:rPr>
                <w:highlight w:val="yellow"/>
              </w:rPr>
            </w:pPr>
            <w:r w:rsidRPr="00556997">
              <w:rPr>
                <w:sz w:val="16"/>
                <w:szCs w:val="16"/>
              </w:rPr>
              <w:t xml:space="preserve">Milník č. </w:t>
            </w:r>
            <w:r>
              <w:rPr>
                <w:sz w:val="16"/>
                <w:szCs w:val="16"/>
              </w:rPr>
              <w:t>1</w:t>
            </w:r>
          </w:p>
        </w:tc>
        <w:tc>
          <w:tcPr>
            <w:tcW w:w="4477" w:type="dxa"/>
            <w:vAlign w:val="top"/>
          </w:tcPr>
          <w:p w14:paraId="0A3178F1" w14:textId="77777777" w:rsidR="00A23B02" w:rsidRDefault="00A23B02" w:rsidP="00460008">
            <w:pPr>
              <w:pStyle w:val="Tabulka-7"/>
              <w:cnfStyle w:val="000000000000" w:firstRow="0" w:lastRow="0" w:firstColumn="0" w:lastColumn="0" w:oddVBand="0" w:evenVBand="0" w:oddHBand="0" w:evenHBand="0" w:firstRowFirstColumn="0" w:firstRowLastColumn="0" w:lastRowFirstColumn="0" w:lastRowLastColumn="0"/>
              <w:rPr>
                <w:sz w:val="16"/>
                <w:szCs w:val="16"/>
              </w:rPr>
            </w:pPr>
            <w:r w:rsidRPr="00EA7DBD">
              <w:rPr>
                <w:b/>
                <w:bCs/>
                <w:sz w:val="16"/>
                <w:szCs w:val="16"/>
              </w:rPr>
              <w:t>Zahájení zkušebního provozu po dokončení</w:t>
            </w:r>
            <w:r>
              <w:rPr>
                <w:sz w:val="16"/>
                <w:szCs w:val="16"/>
              </w:rPr>
              <w:t xml:space="preserve"> </w:t>
            </w:r>
            <w:r w:rsidRPr="0093110E">
              <w:rPr>
                <w:b/>
                <w:bCs/>
                <w:sz w:val="16"/>
                <w:szCs w:val="16"/>
              </w:rPr>
              <w:t>Stavební</w:t>
            </w:r>
            <w:r>
              <w:rPr>
                <w:b/>
                <w:bCs/>
                <w:sz w:val="16"/>
                <w:szCs w:val="16"/>
              </w:rPr>
              <w:t>ho</w:t>
            </w:r>
            <w:r w:rsidRPr="0093110E">
              <w:rPr>
                <w:b/>
                <w:bCs/>
                <w:sz w:val="16"/>
                <w:szCs w:val="16"/>
              </w:rPr>
              <w:t xml:space="preserve"> postup</w:t>
            </w:r>
            <w:r>
              <w:rPr>
                <w:b/>
                <w:bCs/>
                <w:sz w:val="16"/>
                <w:szCs w:val="16"/>
              </w:rPr>
              <w:t>u</w:t>
            </w:r>
            <w:r w:rsidRPr="0093110E">
              <w:rPr>
                <w:b/>
                <w:bCs/>
                <w:sz w:val="16"/>
                <w:szCs w:val="16"/>
              </w:rPr>
              <w:t xml:space="preserve"> 1</w:t>
            </w:r>
            <w:r>
              <w:rPr>
                <w:b/>
                <w:bCs/>
                <w:sz w:val="16"/>
                <w:szCs w:val="16"/>
              </w:rPr>
              <w:t xml:space="preserve">7 </w:t>
            </w:r>
            <w:r w:rsidRPr="0093110E">
              <w:rPr>
                <w:b/>
                <w:bCs/>
                <w:sz w:val="16"/>
                <w:szCs w:val="16"/>
              </w:rPr>
              <w:t>N</w:t>
            </w:r>
          </w:p>
          <w:p w14:paraId="26F96B20" w14:textId="77777777" w:rsidR="00A23B02" w:rsidRPr="00E36BED" w:rsidRDefault="00A23B02" w:rsidP="00460008">
            <w:pPr>
              <w:pStyle w:val="Tabulka-7"/>
              <w:cnfStyle w:val="000000000000" w:firstRow="0" w:lastRow="0" w:firstColumn="0" w:lastColumn="0" w:oddVBand="0" w:evenVBand="0" w:oddHBand="0" w:evenHBand="0" w:firstRowFirstColumn="0" w:firstRowLastColumn="0" w:lastRowFirstColumn="0" w:lastRowLastColumn="0"/>
              <w:rPr>
                <w:highlight w:val="yellow"/>
              </w:rPr>
            </w:pPr>
            <w:r w:rsidRPr="0048380B">
              <w:rPr>
                <w:sz w:val="16"/>
                <w:szCs w:val="16"/>
              </w:rPr>
              <w:t>(viz příloha E.05.08_2 ZOV E.05.08 DSP+PDPS)</w:t>
            </w:r>
          </w:p>
        </w:tc>
        <w:tc>
          <w:tcPr>
            <w:tcW w:w="2258" w:type="dxa"/>
            <w:vAlign w:val="top"/>
          </w:tcPr>
          <w:p w14:paraId="498F7F98" w14:textId="77777777" w:rsidR="00A23B02" w:rsidRDefault="00A23B02" w:rsidP="00460008">
            <w:pPr>
              <w:pStyle w:val="Tabulka-7"/>
              <w:cnfStyle w:val="000000000000" w:firstRow="0" w:lastRow="0" w:firstColumn="0" w:lastColumn="0" w:oddVBand="0" w:evenVBand="0" w:oddHBand="0" w:evenHBand="0" w:firstRowFirstColumn="0" w:firstRowLastColumn="0" w:lastRowFirstColumn="0" w:lastRowLastColumn="0"/>
              <w:rPr>
                <w:b/>
                <w:bCs/>
                <w:sz w:val="16"/>
                <w:szCs w:val="16"/>
              </w:rPr>
            </w:pPr>
            <w:r w:rsidRPr="001817D2">
              <w:rPr>
                <w:sz w:val="16"/>
                <w:szCs w:val="16"/>
              </w:rPr>
              <w:t>spuštěn</w:t>
            </w:r>
            <w:r>
              <w:rPr>
                <w:sz w:val="16"/>
                <w:szCs w:val="16"/>
              </w:rPr>
              <w:t>í</w:t>
            </w:r>
            <w:r w:rsidRPr="001817D2">
              <w:rPr>
                <w:sz w:val="16"/>
                <w:szCs w:val="16"/>
              </w:rPr>
              <w:t xml:space="preserve"> provoz</w:t>
            </w:r>
            <w:r>
              <w:rPr>
                <w:sz w:val="16"/>
                <w:szCs w:val="16"/>
              </w:rPr>
              <w:t>u</w:t>
            </w:r>
            <w:r w:rsidRPr="001817D2">
              <w:rPr>
                <w:sz w:val="16"/>
                <w:szCs w:val="16"/>
              </w:rPr>
              <w:t xml:space="preserve"> dle nového jízdního řádu</w:t>
            </w:r>
            <w:r>
              <w:rPr>
                <w:sz w:val="16"/>
                <w:szCs w:val="16"/>
              </w:rPr>
              <w:t xml:space="preserve"> 2028/2029</w:t>
            </w:r>
          </w:p>
          <w:p w14:paraId="211EC350" w14:textId="3FBACD91" w:rsidR="00A23B02" w:rsidRPr="00E36BED" w:rsidRDefault="00A23B02" w:rsidP="00460008">
            <w:pPr>
              <w:pStyle w:val="Tabulka-7"/>
              <w:cnfStyle w:val="000000000000" w:firstRow="0" w:lastRow="0" w:firstColumn="0" w:lastColumn="0" w:oddVBand="0" w:evenVBand="0" w:oddHBand="0" w:evenHBand="0" w:firstRowFirstColumn="0" w:firstRowLastColumn="0" w:lastRowFirstColumn="0" w:lastRowLastColumn="0"/>
              <w:rPr>
                <w:highlight w:val="yellow"/>
              </w:rPr>
            </w:pPr>
            <w:r w:rsidRPr="0048380B">
              <w:rPr>
                <w:sz w:val="16"/>
                <w:szCs w:val="16"/>
              </w:rPr>
              <w:t>(viz příloha E.05.08_2 ZOV)</w:t>
            </w:r>
          </w:p>
        </w:tc>
      </w:tr>
      <w:tr w:rsidR="00980C49" w:rsidRPr="00E36BED" w14:paraId="5F368131" w14:textId="77777777" w:rsidTr="008007B7">
        <w:tc>
          <w:tcPr>
            <w:cnfStyle w:val="001000000000" w:firstRow="0" w:lastRow="0" w:firstColumn="1" w:lastColumn="0" w:oddVBand="0" w:evenVBand="0" w:oddHBand="0" w:evenHBand="0" w:firstRowFirstColumn="0" w:firstRowLastColumn="0" w:lastRowFirstColumn="0" w:lastRowLastColumn="0"/>
            <w:tcW w:w="1345" w:type="dxa"/>
            <w:vAlign w:val="top"/>
          </w:tcPr>
          <w:p w14:paraId="1535E932" w14:textId="7B53C87D" w:rsidR="00980C49" w:rsidRPr="00556997" w:rsidRDefault="00980C49" w:rsidP="00980C49">
            <w:pPr>
              <w:pStyle w:val="Tabulka-7"/>
              <w:rPr>
                <w:sz w:val="16"/>
                <w:szCs w:val="16"/>
              </w:rPr>
            </w:pPr>
            <w:r w:rsidRPr="00306CEE">
              <w:rPr>
                <w:sz w:val="16"/>
                <w:szCs w:val="16"/>
              </w:rPr>
              <w:t xml:space="preserve">Milník č. </w:t>
            </w:r>
            <w:r>
              <w:rPr>
                <w:sz w:val="16"/>
                <w:szCs w:val="16"/>
              </w:rPr>
              <w:t>2</w:t>
            </w:r>
          </w:p>
        </w:tc>
        <w:tc>
          <w:tcPr>
            <w:tcW w:w="4477" w:type="dxa"/>
            <w:vAlign w:val="top"/>
          </w:tcPr>
          <w:p w14:paraId="503FE4A7" w14:textId="583F50BB" w:rsidR="00980C49" w:rsidRPr="00EA7DBD" w:rsidRDefault="00980C49" w:rsidP="00980C49">
            <w:pPr>
              <w:pStyle w:val="Tabulka-7"/>
              <w:cnfStyle w:val="000000000000" w:firstRow="0" w:lastRow="0" w:firstColumn="0" w:lastColumn="0" w:oddVBand="0" w:evenVBand="0" w:oddHBand="0" w:evenHBand="0" w:firstRowFirstColumn="0" w:firstRowLastColumn="0" w:lastRowFirstColumn="0" w:lastRowLastColumn="0"/>
              <w:rPr>
                <w:b/>
                <w:bCs/>
                <w:sz w:val="16"/>
                <w:szCs w:val="16"/>
              </w:rPr>
            </w:pPr>
            <w:r w:rsidRPr="00306CEE">
              <w:rPr>
                <w:sz w:val="16"/>
                <w:szCs w:val="16"/>
              </w:rPr>
              <w:t>Předání DSPS do CDE</w:t>
            </w:r>
            <w:r w:rsidRPr="00306CEE">
              <w:rPr>
                <w:sz w:val="16"/>
                <w:szCs w:val="16"/>
              </w:rPr>
              <w:tab/>
            </w:r>
          </w:p>
        </w:tc>
        <w:tc>
          <w:tcPr>
            <w:tcW w:w="2258" w:type="dxa"/>
            <w:vAlign w:val="top"/>
          </w:tcPr>
          <w:p w14:paraId="3E33AB11" w14:textId="1008F060" w:rsidR="00980C49" w:rsidRPr="001817D2" w:rsidRDefault="00980C49" w:rsidP="00980C49">
            <w:pPr>
              <w:pStyle w:val="Tabulka-7"/>
              <w:cnfStyle w:val="000000000000" w:firstRow="0" w:lastRow="0" w:firstColumn="0" w:lastColumn="0" w:oddVBand="0" w:evenVBand="0" w:oddHBand="0" w:evenHBand="0" w:firstRowFirstColumn="0" w:firstRowLastColumn="0" w:lastRowFirstColumn="0" w:lastRowLastColumn="0"/>
              <w:rPr>
                <w:sz w:val="16"/>
                <w:szCs w:val="16"/>
              </w:rPr>
            </w:pPr>
            <w:r w:rsidRPr="00306CEE">
              <w:rPr>
                <w:sz w:val="16"/>
                <w:szCs w:val="16"/>
              </w:rPr>
              <w:t>3 měsíce ode dne vydání Potvrzení o převzetí Sekce 1 stavební</w:t>
            </w:r>
          </w:p>
        </w:tc>
      </w:tr>
    </w:tbl>
    <w:p w14:paraId="69BF55AE" w14:textId="77777777" w:rsidR="002736D3" w:rsidRPr="00724595" w:rsidRDefault="002736D3" w:rsidP="002736D3">
      <w:pPr>
        <w:pStyle w:val="TextbezslBEZMEZER"/>
        <w:rPr>
          <w:highlight w:val="yellow"/>
        </w:rPr>
      </w:pPr>
    </w:p>
    <w:p w14:paraId="0529B094" w14:textId="5CD19C61" w:rsidR="001D4D13" w:rsidRPr="001D4D13" w:rsidRDefault="001D4D13" w:rsidP="00AE1EBC">
      <w:pPr>
        <w:pStyle w:val="Text2-1"/>
      </w:pPr>
      <w:r w:rsidRPr="001D4D13">
        <w:t xml:space="preserve">Závazným pro Zhotovitele jsou Sekce a termíny a rozsahy výluk, které jsou uvedeny v následující tabulce: </w:t>
      </w:r>
    </w:p>
    <w:p w14:paraId="51699A19" w14:textId="77777777" w:rsidR="00010415" w:rsidRPr="00A23B02" w:rsidRDefault="00010415" w:rsidP="00010415">
      <w:pPr>
        <w:keepNext/>
        <w:keepLines/>
        <w:pBdr>
          <w:top w:val="single" w:sz="12" w:space="3" w:color="00A1E0"/>
        </w:pBdr>
        <w:suppressAutoHyphens/>
        <w:spacing w:after="60" w:line="264" w:lineRule="auto"/>
        <w:ind w:left="680" w:right="-57"/>
        <w:rPr>
          <w:rFonts w:asciiTheme="majorHAnsi" w:hAnsiTheme="majorHAnsi"/>
          <w:b/>
          <w:noProof/>
          <w:sz w:val="14"/>
          <w:szCs w:val="18"/>
          <w:lang w:eastAsia="cs-CZ"/>
        </w:rPr>
      </w:pPr>
      <w:r w:rsidRPr="00A23B02">
        <w:rPr>
          <w:rFonts w:asciiTheme="majorHAnsi" w:hAnsiTheme="majorHAnsi"/>
          <w:b/>
          <w:noProof/>
          <w:sz w:val="14"/>
          <w:szCs w:val="18"/>
          <w:lang w:eastAsia="cs-CZ"/>
        </w:rPr>
        <w:t>Specifikace jednotlivých Sekcí</w:t>
      </w:r>
    </w:p>
    <w:tbl>
      <w:tblPr>
        <w:tblStyle w:val="Tabulka11"/>
        <w:tblW w:w="8051" w:type="dxa"/>
        <w:tblLayout w:type="fixed"/>
        <w:tblLook w:val="04A0" w:firstRow="1" w:lastRow="0" w:firstColumn="1" w:lastColumn="0" w:noHBand="0" w:noVBand="1"/>
      </w:tblPr>
      <w:tblGrid>
        <w:gridCol w:w="1337"/>
        <w:gridCol w:w="3564"/>
        <w:gridCol w:w="892"/>
        <w:gridCol w:w="2258"/>
      </w:tblGrid>
      <w:tr w:rsidR="00010415" w:rsidRPr="00A23B02" w14:paraId="644998EE" w14:textId="77777777" w:rsidTr="00C97B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7" w:type="dxa"/>
          </w:tcPr>
          <w:p w14:paraId="5B498899" w14:textId="77777777" w:rsidR="00010415" w:rsidRPr="00A23B02" w:rsidRDefault="00010415" w:rsidP="00C97BAC">
            <w:pPr>
              <w:spacing w:before="20" w:after="20" w:line="240" w:lineRule="auto"/>
              <w:rPr>
                <w:b/>
                <w:sz w:val="14"/>
                <w:szCs w:val="18"/>
              </w:rPr>
            </w:pPr>
            <w:r w:rsidRPr="00A23B02">
              <w:rPr>
                <w:b/>
                <w:sz w:val="14"/>
                <w:szCs w:val="18"/>
              </w:rPr>
              <w:t>Postup</w:t>
            </w:r>
          </w:p>
        </w:tc>
        <w:tc>
          <w:tcPr>
            <w:tcW w:w="3564" w:type="dxa"/>
          </w:tcPr>
          <w:p w14:paraId="2F0A356B" w14:textId="77777777" w:rsidR="00010415" w:rsidRPr="00A23B02" w:rsidRDefault="00010415" w:rsidP="00C97BAC">
            <w:pPr>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sidRPr="00A23B02">
              <w:rPr>
                <w:b/>
                <w:sz w:val="14"/>
                <w:szCs w:val="18"/>
              </w:rPr>
              <w:t>Činnosti</w:t>
            </w:r>
          </w:p>
        </w:tc>
        <w:tc>
          <w:tcPr>
            <w:tcW w:w="892" w:type="dxa"/>
          </w:tcPr>
          <w:p w14:paraId="35B00990" w14:textId="77777777" w:rsidR="00010415" w:rsidRPr="00A23B02" w:rsidRDefault="00010415" w:rsidP="00C97BAC">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
                <w:sz w:val="14"/>
                <w:szCs w:val="18"/>
              </w:rPr>
            </w:pPr>
            <w:r w:rsidRPr="00A23B02">
              <w:rPr>
                <w:b/>
                <w:sz w:val="14"/>
                <w:szCs w:val="18"/>
              </w:rPr>
              <w:t>Typ výluky</w:t>
            </w:r>
          </w:p>
        </w:tc>
        <w:tc>
          <w:tcPr>
            <w:tcW w:w="2258" w:type="dxa"/>
          </w:tcPr>
          <w:p w14:paraId="3D6B9BED" w14:textId="77777777" w:rsidR="00010415" w:rsidRPr="00A23B02" w:rsidRDefault="00010415" w:rsidP="00C97BAC">
            <w:pPr>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sidRPr="00A23B02">
              <w:rPr>
                <w:b/>
                <w:sz w:val="14"/>
                <w:szCs w:val="18"/>
              </w:rPr>
              <w:t>Doba pro dokončení</w:t>
            </w:r>
          </w:p>
        </w:tc>
      </w:tr>
      <w:tr w:rsidR="00A23B02" w:rsidRPr="00E96939" w14:paraId="0A5C8D8A" w14:textId="77777777" w:rsidTr="008007B7">
        <w:tc>
          <w:tcPr>
            <w:cnfStyle w:val="001000000000" w:firstRow="0" w:lastRow="0" w:firstColumn="1" w:lastColumn="0" w:oddVBand="0" w:evenVBand="0" w:oddHBand="0" w:evenHBand="0" w:firstRowFirstColumn="0" w:firstRowLastColumn="0" w:lastRowFirstColumn="0" w:lastRowLastColumn="0"/>
            <w:tcW w:w="1337" w:type="dxa"/>
            <w:vAlign w:val="top"/>
          </w:tcPr>
          <w:p w14:paraId="03D4241A" w14:textId="504298B8" w:rsidR="00A23B02" w:rsidRPr="00E96939" w:rsidRDefault="00A23B02" w:rsidP="00460008">
            <w:pPr>
              <w:spacing w:before="20" w:after="20" w:line="240" w:lineRule="auto"/>
              <w:rPr>
                <w:sz w:val="14"/>
                <w:szCs w:val="18"/>
              </w:rPr>
            </w:pPr>
            <w:r w:rsidRPr="0064364C">
              <w:rPr>
                <w:sz w:val="16"/>
                <w:szCs w:val="16"/>
              </w:rPr>
              <w:t xml:space="preserve">Sekce 1 </w:t>
            </w:r>
            <w:r w:rsidR="001D4D13">
              <w:rPr>
                <w:sz w:val="16"/>
                <w:szCs w:val="16"/>
              </w:rPr>
              <w:t>stavební</w:t>
            </w:r>
          </w:p>
        </w:tc>
        <w:tc>
          <w:tcPr>
            <w:tcW w:w="3564" w:type="dxa"/>
            <w:vAlign w:val="top"/>
          </w:tcPr>
          <w:p w14:paraId="7C79B948" w14:textId="41897578" w:rsidR="00A23B02" w:rsidRPr="00E96939" w:rsidRDefault="00A23B02" w:rsidP="00460008">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2268A4">
              <w:rPr>
                <w:sz w:val="16"/>
                <w:szCs w:val="16"/>
              </w:rPr>
              <w:t xml:space="preserve">Všechny objekty </w:t>
            </w:r>
            <w:r w:rsidR="00A36471" w:rsidRPr="002268A4">
              <w:rPr>
                <w:sz w:val="16"/>
                <w:szCs w:val="16"/>
              </w:rPr>
              <w:t xml:space="preserve">části </w:t>
            </w:r>
            <w:r w:rsidRPr="002268A4">
              <w:rPr>
                <w:sz w:val="16"/>
                <w:szCs w:val="16"/>
              </w:rPr>
              <w:t xml:space="preserve">Zabezpečovací zařízení (viz příloha </w:t>
            </w:r>
            <w:r w:rsidRPr="002268A4">
              <w:rPr>
                <w:sz w:val="16"/>
                <w:szCs w:val="16"/>
              </w:rPr>
              <w:fldChar w:fldCharType="begin"/>
            </w:r>
            <w:r w:rsidRPr="002268A4">
              <w:rPr>
                <w:sz w:val="16"/>
                <w:szCs w:val="16"/>
              </w:rPr>
              <w:instrText xml:space="preserve"> REF _Ref227158756 \r \h  \* MERGEFORMAT </w:instrText>
            </w:r>
            <w:r w:rsidRPr="002268A4">
              <w:rPr>
                <w:sz w:val="16"/>
                <w:szCs w:val="16"/>
              </w:rPr>
            </w:r>
            <w:r w:rsidRPr="002268A4">
              <w:rPr>
                <w:sz w:val="16"/>
                <w:szCs w:val="16"/>
              </w:rPr>
              <w:fldChar w:fldCharType="separate"/>
            </w:r>
            <w:r w:rsidR="00470A1A" w:rsidRPr="002268A4">
              <w:rPr>
                <w:sz w:val="16"/>
                <w:szCs w:val="16"/>
              </w:rPr>
              <w:t>7.1.1</w:t>
            </w:r>
            <w:r w:rsidRPr="002268A4">
              <w:rPr>
                <w:sz w:val="16"/>
                <w:szCs w:val="16"/>
              </w:rPr>
              <w:fldChar w:fldCharType="end"/>
            </w:r>
            <w:r w:rsidRPr="002268A4">
              <w:rPr>
                <w:sz w:val="16"/>
                <w:szCs w:val="16"/>
              </w:rPr>
              <w:t>) kromě položek č. 1 až 4</w:t>
            </w:r>
            <w:r w:rsidR="001153E3" w:rsidRPr="002268A4">
              <w:rPr>
                <w:sz w:val="16"/>
                <w:szCs w:val="16"/>
              </w:rPr>
              <w:t xml:space="preserve"> </w:t>
            </w:r>
            <w:r w:rsidRPr="002268A4">
              <w:rPr>
                <w:sz w:val="16"/>
                <w:szCs w:val="16"/>
              </w:rPr>
              <w:t>objektu SO 98-98</w:t>
            </w:r>
            <w:r w:rsidR="007C6E75" w:rsidRPr="002268A4">
              <w:rPr>
                <w:sz w:val="16"/>
                <w:szCs w:val="16"/>
              </w:rPr>
              <w:t>.3</w:t>
            </w:r>
            <w:r w:rsidRPr="002268A4">
              <w:rPr>
                <w:sz w:val="16"/>
                <w:szCs w:val="16"/>
              </w:rPr>
              <w:t xml:space="preserve"> Všeobecný objekt – Zabezpečovací zařízení </w:t>
            </w:r>
          </w:p>
        </w:tc>
        <w:tc>
          <w:tcPr>
            <w:tcW w:w="892" w:type="dxa"/>
            <w:vAlign w:val="top"/>
          </w:tcPr>
          <w:p w14:paraId="64C5F611" w14:textId="77777777" w:rsidR="00A23B02" w:rsidRPr="00E96939" w:rsidRDefault="00A23B02" w:rsidP="00460008">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Pr>
                <w:sz w:val="16"/>
                <w:szCs w:val="16"/>
              </w:rPr>
              <w:t>40</w:t>
            </w:r>
            <w:r w:rsidRPr="0048380B">
              <w:rPr>
                <w:sz w:val="16"/>
                <w:szCs w:val="16"/>
              </w:rPr>
              <w:t>N</w:t>
            </w:r>
            <w:r>
              <w:rPr>
                <w:sz w:val="16"/>
                <w:szCs w:val="16"/>
              </w:rPr>
              <w:t>+40</w:t>
            </w:r>
            <w:r w:rsidRPr="0048380B">
              <w:rPr>
                <w:sz w:val="16"/>
                <w:szCs w:val="16"/>
              </w:rPr>
              <w:t>N</w:t>
            </w:r>
            <w:r>
              <w:rPr>
                <w:sz w:val="16"/>
                <w:szCs w:val="16"/>
              </w:rPr>
              <w:t>+40N+28N+40N+15N+15N+122N+14N+30N</w:t>
            </w:r>
          </w:p>
        </w:tc>
        <w:tc>
          <w:tcPr>
            <w:tcW w:w="2258" w:type="dxa"/>
            <w:vAlign w:val="top"/>
          </w:tcPr>
          <w:p w14:paraId="197DCE35" w14:textId="783019AE" w:rsidR="00A23B02" w:rsidRPr="00E96939" w:rsidRDefault="00A23B02" w:rsidP="00460008">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9D3B19">
              <w:rPr>
                <w:sz w:val="16"/>
                <w:szCs w:val="16"/>
              </w:rPr>
              <w:t>2</w:t>
            </w:r>
            <w:r>
              <w:rPr>
                <w:sz w:val="16"/>
                <w:szCs w:val="16"/>
              </w:rPr>
              <w:t>3</w:t>
            </w:r>
            <w:r w:rsidRPr="009D3B19">
              <w:rPr>
                <w:sz w:val="16"/>
                <w:szCs w:val="16"/>
              </w:rPr>
              <w:t xml:space="preserve"> měsíců od Data zahájení prací </w:t>
            </w:r>
          </w:p>
        </w:tc>
      </w:tr>
      <w:tr w:rsidR="00A23B02" w:rsidRPr="008A34A7" w14:paraId="417881CB" w14:textId="77777777" w:rsidTr="008007B7">
        <w:tc>
          <w:tcPr>
            <w:cnfStyle w:val="001000000000" w:firstRow="0" w:lastRow="0" w:firstColumn="1" w:lastColumn="0" w:oddVBand="0" w:evenVBand="0" w:oddHBand="0" w:evenHBand="0" w:firstRowFirstColumn="0" w:firstRowLastColumn="0" w:lastRowFirstColumn="0" w:lastRowLastColumn="0"/>
            <w:tcW w:w="1337" w:type="dxa"/>
            <w:vAlign w:val="top"/>
          </w:tcPr>
          <w:p w14:paraId="1BAEA926" w14:textId="77777777" w:rsidR="00A23B02" w:rsidRPr="00E96939" w:rsidRDefault="00A23B02" w:rsidP="00460008">
            <w:pPr>
              <w:spacing w:before="20" w:after="20" w:line="240" w:lineRule="auto"/>
              <w:rPr>
                <w:sz w:val="14"/>
                <w:szCs w:val="18"/>
              </w:rPr>
            </w:pPr>
            <w:r w:rsidRPr="00E96939">
              <w:rPr>
                <w:sz w:val="16"/>
                <w:szCs w:val="16"/>
              </w:rPr>
              <w:t>Dokončení díla</w:t>
            </w:r>
          </w:p>
        </w:tc>
        <w:tc>
          <w:tcPr>
            <w:tcW w:w="3564" w:type="dxa"/>
            <w:vAlign w:val="top"/>
          </w:tcPr>
          <w:p w14:paraId="169BCB42" w14:textId="0408E46E" w:rsidR="00A23B02" w:rsidRPr="00E96939" w:rsidRDefault="00A23B02" w:rsidP="00460008">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E96939">
              <w:rPr>
                <w:sz w:val="16"/>
                <w:szCs w:val="16"/>
              </w:rPr>
              <w:t>SO 98-98</w:t>
            </w:r>
            <w:r w:rsidR="00AA49DA">
              <w:rPr>
                <w:sz w:val="16"/>
                <w:szCs w:val="16"/>
              </w:rPr>
              <w:t>.3</w:t>
            </w:r>
            <w:r w:rsidRPr="00E96939">
              <w:rPr>
                <w:sz w:val="16"/>
                <w:szCs w:val="16"/>
              </w:rPr>
              <w:t xml:space="preserve"> Všeobecný objekt – Zabezpečovací zařízení, kromě položek, které budou provedeny v Sekci 1 </w:t>
            </w:r>
            <w:r w:rsidR="001D4D13" w:rsidRPr="001D4D13">
              <w:rPr>
                <w:sz w:val="16"/>
                <w:szCs w:val="16"/>
              </w:rPr>
              <w:t>stavební</w:t>
            </w:r>
          </w:p>
        </w:tc>
        <w:tc>
          <w:tcPr>
            <w:tcW w:w="892" w:type="dxa"/>
            <w:vAlign w:val="top"/>
          </w:tcPr>
          <w:p w14:paraId="71D15C25" w14:textId="77777777" w:rsidR="00A23B02" w:rsidRPr="00E96939" w:rsidRDefault="00A23B02" w:rsidP="00460008">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E96939">
              <w:rPr>
                <w:sz w:val="16"/>
                <w:szCs w:val="16"/>
              </w:rPr>
              <w:t> </w:t>
            </w:r>
          </w:p>
        </w:tc>
        <w:tc>
          <w:tcPr>
            <w:tcW w:w="2258" w:type="dxa"/>
            <w:vAlign w:val="top"/>
          </w:tcPr>
          <w:p w14:paraId="07C8E7FD" w14:textId="77777777" w:rsidR="00A23B02" w:rsidRPr="00C97BAC" w:rsidRDefault="00A23B02" w:rsidP="00460008">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Pr>
                <w:sz w:val="16"/>
                <w:szCs w:val="16"/>
              </w:rPr>
              <w:t>33</w:t>
            </w:r>
            <w:r w:rsidRPr="00D2744D">
              <w:rPr>
                <w:sz w:val="16"/>
                <w:szCs w:val="16"/>
              </w:rPr>
              <w:t xml:space="preserve"> měsíců od Data zahájení prací (viz smlouva)*</w:t>
            </w:r>
          </w:p>
        </w:tc>
      </w:tr>
    </w:tbl>
    <w:p w14:paraId="240D3CC6" w14:textId="77777777" w:rsidR="00827F17" w:rsidRDefault="00827F17" w:rsidP="00C67EB0">
      <w:pPr>
        <w:pStyle w:val="TextbezslBEZMEZER"/>
      </w:pPr>
    </w:p>
    <w:p w14:paraId="612F5CFA" w14:textId="572E3DFF" w:rsidR="00010415" w:rsidRPr="008A34A7" w:rsidRDefault="00010415" w:rsidP="00010415">
      <w:pPr>
        <w:spacing w:after="120" w:line="264" w:lineRule="auto"/>
        <w:ind w:left="737"/>
        <w:jc w:val="both"/>
        <w:rPr>
          <w:sz w:val="18"/>
          <w:szCs w:val="18"/>
        </w:rPr>
      </w:pPr>
      <w:r w:rsidRPr="00EA274D">
        <w:rPr>
          <w:sz w:val="18"/>
          <w:szCs w:val="18"/>
        </w:rPr>
        <w:t>*) Datum ukončení stavby je závislé na termínu zahájení stavebních prací</w:t>
      </w:r>
    </w:p>
    <w:p w14:paraId="10E001CF" w14:textId="0432B5B9" w:rsidR="00D93A82" w:rsidRPr="00D93A82" w:rsidRDefault="00D93A82" w:rsidP="00145662">
      <w:pPr>
        <w:pStyle w:val="Text2-1"/>
      </w:pPr>
      <w:bookmarkStart w:id="79" w:name="_Toc7077141"/>
      <w:bookmarkEnd w:id="78"/>
      <w:r w:rsidRPr="00D93A82">
        <w:t>V případě, kdy nedojde k předání Staveniště Zhotoviteli nejpozději do 14 dnů před zahájením provádění prací (zahájením prací na Sekci 1 stavební) podle předpokládaných termínů v ZD, platí že:</w:t>
      </w:r>
    </w:p>
    <w:p w14:paraId="7CB213B9" w14:textId="77777777" w:rsidR="00D93A82" w:rsidRPr="00D93A82" w:rsidRDefault="00D93A82" w:rsidP="00145662">
      <w:pPr>
        <w:pStyle w:val="Odrka1-1"/>
      </w:pPr>
      <w:r w:rsidRPr="00D93A82">
        <w:t xml:space="preserve">Objednatel pro provedení Díla, Sekcí nebo části Díla poskytne Zhotoviteli minimálně stejný rozsah (počet dnů) výluk, které jsou uvedeny pro provedení Díla v ZOV ZD. </w:t>
      </w:r>
    </w:p>
    <w:p w14:paraId="56ABA2E2" w14:textId="77777777" w:rsidR="00D93A82" w:rsidRPr="00592DCC" w:rsidRDefault="00D93A82" w:rsidP="00145662">
      <w:pPr>
        <w:pStyle w:val="Odrka1-1"/>
      </w:pPr>
      <w:r w:rsidRPr="00592DCC">
        <w:t xml:space="preserve">Výluky budou Zhotoviteli poskytnuty v nových/jiných termínech umožňující zhotovení Díla. </w:t>
      </w:r>
    </w:p>
    <w:p w14:paraId="1194898D" w14:textId="77777777" w:rsidR="00D93A82" w:rsidRDefault="00D93A82" w:rsidP="00145662">
      <w:pPr>
        <w:pStyle w:val="Odrka1-1"/>
      </w:pPr>
      <w:r w:rsidRPr="00592DCC">
        <w:t>Doba pro dokončení Díla zůstává neměnná. Uvedené platí za předpokladu, že s ohledem na jiné Datum zahájení prací, není nutné využít další, v původní ZD nepředpokládané, technologické přestávky. V takovém případě se Doba pro dokončení Díla a Sekce (podle okolností) prodlužuje o dobu technologické přestávky.</w:t>
      </w:r>
    </w:p>
    <w:p w14:paraId="38154FDD" w14:textId="3E01D07F" w:rsidR="00592DCC" w:rsidRDefault="00592DCC" w:rsidP="00145662">
      <w:pPr>
        <w:pStyle w:val="Text2-1"/>
      </w:pPr>
      <w:r w:rsidRPr="00592DCC">
        <w:t>Nad rámec koordinace vymezené výše je Zhotovitel povinen poskytovat součinnost Objednateli a ostatním zhotovitelům dle pokynů Objednatele či Správce stavby.</w:t>
      </w:r>
    </w:p>
    <w:p w14:paraId="1BF4C31E" w14:textId="659452F8" w:rsidR="0069470F" w:rsidRDefault="0069470F" w:rsidP="00D93A82">
      <w:pPr>
        <w:pStyle w:val="NADPIS2-1"/>
      </w:pPr>
      <w:bookmarkStart w:id="80" w:name="_Toc233015338"/>
      <w:r w:rsidRPr="00EC2E51">
        <w:t>SOUVISEJÍCÍ</w:t>
      </w:r>
      <w:r>
        <w:t xml:space="preserve"> DOKUMENTY A PŘEDPISY</w:t>
      </w:r>
      <w:bookmarkEnd w:id="79"/>
      <w:bookmarkEnd w:id="80"/>
    </w:p>
    <w:p w14:paraId="17EE29D2" w14:textId="77777777" w:rsidR="005C1550" w:rsidRPr="007D016E" w:rsidRDefault="005C1550" w:rsidP="005C1550">
      <w:pPr>
        <w:pStyle w:val="Text2-1"/>
      </w:pPr>
      <w:r w:rsidRPr="007D016E">
        <w:t>Zhotovitel se zavazuje provádět dílo v souladu s obecně závaznými právními předpisy České republiky a EU, technickými normami a s</w:t>
      </w:r>
      <w:r>
        <w:t xml:space="preserve"> dokumenty a vnitřními </w:t>
      </w:r>
      <w:r w:rsidRPr="007D016E">
        <w:t xml:space="preserve">předpisy </w:t>
      </w:r>
      <w:r>
        <w:t>O</w:t>
      </w:r>
      <w:r w:rsidRPr="007D016E">
        <w:t>bjednatele (směrnice, vzorové listy, TKP, VTP, ZTP apod.), vše v platném znění.</w:t>
      </w:r>
    </w:p>
    <w:p w14:paraId="26C7218D" w14:textId="77777777" w:rsidR="00DB3089" w:rsidRDefault="00DB3089" w:rsidP="00DB3089">
      <w:pPr>
        <w:pStyle w:val="Text2-1"/>
      </w:pPr>
      <w:bookmarkStart w:id="81" w:name="_Hlk185428139"/>
      <w:bookmarkStart w:id="82" w:name="_Hlk183698377"/>
      <w:bookmarkStart w:id="83" w:name="_Hlk190248569"/>
      <w:bookmarkStart w:id="84" w:name="_Hlk196297292"/>
      <w:r>
        <w:t>Technické požadavky na výrobky, zařízení a technologie pro ŽDC (dle směrnic</w:t>
      </w:r>
      <w:r w:rsidR="00FF2EA4">
        <w:t>e</w:t>
      </w:r>
      <w:r>
        <w:t xml:space="preserve"> SŽ </w:t>
      </w:r>
      <w:r w:rsidR="00FF2EA4">
        <w:t xml:space="preserve">SM008) </w:t>
      </w:r>
      <w:r>
        <w:t>jsou uvedeny na webových stránkách:</w:t>
      </w:r>
    </w:p>
    <w:p w14:paraId="405EE3E8" w14:textId="77777777" w:rsidR="00BB39F2" w:rsidRPr="002D1D9E" w:rsidRDefault="00BB39F2" w:rsidP="00BB39F2">
      <w:pPr>
        <w:pStyle w:val="Textbezslovn"/>
        <w:rPr>
          <w:spacing w:val="-6"/>
        </w:rPr>
      </w:pPr>
      <w:r w:rsidRPr="002D1D9E">
        <w:rPr>
          <w:rStyle w:val="Tun"/>
          <w:spacing w:val="-6"/>
        </w:rPr>
        <w:lastRenderedPageBreak/>
        <w:t>www.spravazeleznic.cz v sekci „Dodavatelé/Odběratelé / Technické požadavky na</w:t>
      </w:r>
      <w:r w:rsidR="00FF2EA4">
        <w:rPr>
          <w:rStyle w:val="Tun"/>
          <w:spacing w:val="-6"/>
        </w:rPr>
        <w:t> </w:t>
      </w:r>
      <w:r w:rsidRPr="002D1D9E">
        <w:rPr>
          <w:rStyle w:val="Tun"/>
          <w:spacing w:val="-6"/>
        </w:rPr>
        <w:t>výrobky, zařízení a technologie pro ŽDC“</w:t>
      </w:r>
      <w:r w:rsidRPr="002D1D9E">
        <w:rPr>
          <w:spacing w:val="-6"/>
        </w:rPr>
        <w:t xml:space="preserve"> </w:t>
      </w:r>
      <w:r w:rsidR="00FF2EA4" w:rsidRPr="00FF2EA4">
        <w:rPr>
          <w:spacing w:val="-6"/>
        </w:rPr>
        <w:t>(https://www.spravazeleznic.cz/dodavatele-odberatele/technicke-pozadavky-na-vyrobky-zarizeni-a-technologie-pro-zdc).</w:t>
      </w:r>
    </w:p>
    <w:p w14:paraId="135A1247" w14:textId="77777777" w:rsidR="008F7B1D" w:rsidRDefault="008F7B1D" w:rsidP="008F7B1D">
      <w:pPr>
        <w:pStyle w:val="Text2-1"/>
        <w:numPr>
          <w:ilvl w:val="2"/>
          <w:numId w:val="10"/>
        </w:numPr>
      </w:pPr>
      <w:bookmarkStart w:id="85" w:name="_Hlk182924794"/>
      <w:bookmarkStart w:id="86" w:name="_Hlk189570196"/>
      <w:r w:rsidRPr="007D016E">
        <w:t>Objednatel umožňuje Zhotoviteli přístup ke</w:t>
      </w:r>
      <w:r>
        <w:t xml:space="preserve"> svým vnitřním dokumentům a předpisům, typové dokumentaci a typovým řešením na webových stránkách: </w:t>
      </w:r>
    </w:p>
    <w:p w14:paraId="017BDCDA" w14:textId="77777777" w:rsidR="008F7B1D" w:rsidRDefault="008F7B1D" w:rsidP="008F7B1D">
      <w:pPr>
        <w:pStyle w:val="Textbezslovn"/>
      </w:pPr>
      <w:bookmarkStart w:id="87" w:name="_Hlk182924783"/>
      <w:bookmarkStart w:id="88" w:name="_Hlk189746729"/>
      <w:r w:rsidRPr="00A3302C">
        <w:rPr>
          <w:rStyle w:val="Tun"/>
        </w:rPr>
        <w:t>www.s</w:t>
      </w:r>
      <w:r w:rsidRPr="00C3560B">
        <w:rPr>
          <w:rStyle w:val="Tun"/>
        </w:rPr>
        <w:t>pravazeleznic</w:t>
      </w:r>
      <w:r w:rsidRPr="00114A6F">
        <w:rPr>
          <w:rStyle w:val="Tun"/>
        </w:rPr>
        <w:t>.cz</w:t>
      </w:r>
      <w:r w:rsidRPr="003846BE">
        <w:rPr>
          <w:rStyle w:val="Tun"/>
        </w:rPr>
        <w:t xml:space="preserve"> v sekci „O nás / Vnitřní předpisy </w:t>
      </w:r>
      <w:r>
        <w:rPr>
          <w:rStyle w:val="Tun"/>
        </w:rPr>
        <w:t>Správy železnic</w:t>
      </w:r>
      <w:r w:rsidRPr="003846BE">
        <w:rPr>
          <w:rStyle w:val="Tun"/>
        </w:rPr>
        <w:t xml:space="preserve"> / odkaz Dokumenty a</w:t>
      </w:r>
      <w:r>
        <w:rPr>
          <w:rStyle w:val="Tun"/>
        </w:rPr>
        <w:t> </w:t>
      </w:r>
      <w:r w:rsidRPr="003846BE">
        <w:rPr>
          <w:rStyle w:val="Tun"/>
        </w:rPr>
        <w:t>předpisy</w:t>
      </w:r>
      <w:r>
        <w:rPr>
          <w:rStyle w:val="Tun"/>
        </w:rPr>
        <w:t>“</w:t>
      </w:r>
      <w:r>
        <w:t xml:space="preserve"> </w:t>
      </w:r>
      <w:r w:rsidRPr="009B5292">
        <w:rPr>
          <w:spacing w:val="2"/>
        </w:rPr>
        <w:t>(https://www.spravazeleznic.cz/o-nas/vnitrni-predpisy-spravy-zeleznic/dokumenty-a-predpisy)</w:t>
      </w:r>
      <w:r>
        <w:rPr>
          <w:spacing w:val="2"/>
        </w:rPr>
        <w:t>,</w:t>
      </w:r>
      <w:r w:rsidRPr="00362D1E">
        <w:t xml:space="preserve"> </w:t>
      </w:r>
      <w:r w:rsidRPr="009B5292">
        <w:rPr>
          <w:b/>
        </w:rPr>
        <w:t>https://typdok.tudc.cz/ v sekci „archiv TD“</w:t>
      </w:r>
      <w:r>
        <w:rPr>
          <w:b/>
        </w:rPr>
        <w:t xml:space="preserve"> a </w:t>
      </w:r>
      <w:r w:rsidRPr="00A034CC">
        <w:rPr>
          <w:b/>
        </w:rPr>
        <w:t>https://modernizace.spravazeleznic.cz/</w:t>
      </w:r>
      <w:r>
        <w:rPr>
          <w:b/>
        </w:rPr>
        <w:t xml:space="preserve"> </w:t>
      </w:r>
      <w:r w:rsidRPr="00A034CC">
        <w:rPr>
          <w:b/>
        </w:rPr>
        <w:t>v</w:t>
      </w:r>
      <w:r>
        <w:rPr>
          <w:b/>
        </w:rPr>
        <w:t xml:space="preserve"> sekci „Typová řešení“</w:t>
      </w:r>
      <w:r w:rsidRPr="00362D1E">
        <w:t>.</w:t>
      </w:r>
    </w:p>
    <w:bookmarkEnd w:id="87"/>
    <w:p w14:paraId="07D44D5F" w14:textId="77777777" w:rsidR="008F7B1D" w:rsidRPr="007D016E" w:rsidRDefault="008F7B1D" w:rsidP="008F7B1D">
      <w:pPr>
        <w:pStyle w:val="Textbezslovn"/>
      </w:pPr>
      <w:r>
        <w:t>Pokud je dokument nebo vnitřní předpis veřejně dostupný je umožněno jeho stažení. Ostatní dokumenty a vnitřní předpisy jsou poskytovány v souladu s právními předpisy na základě podané žádosti na níže uvedených kontaktech</w:t>
      </w:r>
      <w:r w:rsidRPr="007D016E">
        <w:t>:</w:t>
      </w:r>
    </w:p>
    <w:bookmarkEnd w:id="85"/>
    <w:p w14:paraId="76A8F580" w14:textId="77777777" w:rsidR="008F7B1D" w:rsidRPr="00E85446" w:rsidRDefault="008F7B1D" w:rsidP="008F7B1D">
      <w:pPr>
        <w:pStyle w:val="Textbezslovn"/>
        <w:keepNext/>
        <w:spacing w:after="0"/>
        <w:rPr>
          <w:rStyle w:val="Tun"/>
        </w:rPr>
      </w:pPr>
      <w:r w:rsidRPr="00E85446">
        <w:rPr>
          <w:rStyle w:val="Tun"/>
        </w:rPr>
        <w:t>Správa železni</w:t>
      </w:r>
      <w:r>
        <w:rPr>
          <w:rStyle w:val="Tun"/>
        </w:rPr>
        <w:t>c</w:t>
      </w:r>
      <w:r w:rsidRPr="00E85446">
        <w:rPr>
          <w:rStyle w:val="Tun"/>
        </w:rPr>
        <w:t>, státní organizace</w:t>
      </w:r>
    </w:p>
    <w:p w14:paraId="4ADF197C" w14:textId="77777777" w:rsidR="008F7B1D" w:rsidRPr="00E85446" w:rsidRDefault="008F7B1D" w:rsidP="008F7B1D">
      <w:pPr>
        <w:pStyle w:val="Textbezslovn"/>
        <w:keepNext/>
        <w:spacing w:after="0"/>
        <w:rPr>
          <w:rStyle w:val="Tun"/>
        </w:rPr>
      </w:pPr>
      <w:r>
        <w:rPr>
          <w:rStyle w:val="Tun"/>
        </w:rPr>
        <w:t>Centrum techniky a diagnostiky</w:t>
      </w:r>
      <w:r w:rsidRPr="00E85446">
        <w:rPr>
          <w:rStyle w:val="Tun"/>
        </w:rPr>
        <w:t xml:space="preserve"> </w:t>
      </w:r>
    </w:p>
    <w:p w14:paraId="6BE19485" w14:textId="77777777" w:rsidR="008F7B1D" w:rsidRDefault="008F7B1D" w:rsidP="008F7B1D">
      <w:pPr>
        <w:pStyle w:val="Textbezslovn"/>
        <w:spacing w:after="0"/>
        <w:rPr>
          <w:rStyle w:val="Tun"/>
        </w:rPr>
      </w:pPr>
      <w:r>
        <w:rPr>
          <w:rStyle w:val="Tun"/>
        </w:rPr>
        <w:t>Odbor servisních služeb</w:t>
      </w:r>
    </w:p>
    <w:p w14:paraId="480B906D" w14:textId="77777777" w:rsidR="008F7B1D" w:rsidRPr="007D016E" w:rsidRDefault="008F7B1D" w:rsidP="008F7B1D">
      <w:pPr>
        <w:pStyle w:val="Textbezslovn"/>
        <w:keepNext/>
        <w:spacing w:after="0"/>
      </w:pPr>
      <w:r>
        <w:t>Jeremenkova 103/23</w:t>
      </w:r>
    </w:p>
    <w:p w14:paraId="7EB084D4" w14:textId="77777777" w:rsidR="008F7B1D" w:rsidRDefault="008F7B1D" w:rsidP="008F7B1D">
      <w:pPr>
        <w:pStyle w:val="Textbezslovn"/>
      </w:pPr>
      <w:r w:rsidRPr="007D016E">
        <w:t>77</w:t>
      </w:r>
      <w:r>
        <w:t>9 00</w:t>
      </w:r>
      <w:r w:rsidRPr="007D016E">
        <w:t xml:space="preserve"> </w:t>
      </w:r>
      <w:r w:rsidRPr="00BA22D4">
        <w:t>Olomouc</w:t>
      </w:r>
    </w:p>
    <w:p w14:paraId="54E4B40C" w14:textId="77777777" w:rsidR="003E38D5" w:rsidRDefault="003E38D5" w:rsidP="003E38D5">
      <w:pPr>
        <w:pStyle w:val="TextbezslBEZMEZER"/>
      </w:pPr>
      <w:bookmarkStart w:id="89" w:name="_Hlk191887253"/>
      <w:bookmarkStart w:id="90" w:name="_Toc7077142"/>
      <w:bookmarkEnd w:id="81"/>
      <w:bookmarkEnd w:id="82"/>
      <w:bookmarkEnd w:id="83"/>
      <w:bookmarkEnd w:id="86"/>
      <w:bookmarkEnd w:id="88"/>
      <w:r>
        <w:t xml:space="preserve">nebo </w:t>
      </w:r>
      <w:r w:rsidRPr="007D016E">
        <w:t>e-</w:t>
      </w:r>
      <w:r w:rsidRPr="00BA22D4">
        <w:t>mail</w:t>
      </w:r>
      <w:r w:rsidRPr="007D016E">
        <w:t xml:space="preserve">: </w:t>
      </w:r>
      <w:r w:rsidRPr="003846BE">
        <w:rPr>
          <w:rStyle w:val="Tun"/>
        </w:rPr>
        <w:t>typdok@</w:t>
      </w:r>
      <w:r>
        <w:rPr>
          <w:rStyle w:val="Tun"/>
        </w:rPr>
        <w:t>spravazeleznic</w:t>
      </w:r>
      <w:r w:rsidRPr="003846BE">
        <w:rPr>
          <w:rStyle w:val="Tun"/>
        </w:rPr>
        <w:t>.cz</w:t>
      </w:r>
      <w:r>
        <w:rPr>
          <w:rStyle w:val="Tun"/>
        </w:rPr>
        <w:t xml:space="preserve">, </w:t>
      </w:r>
      <w:r w:rsidRPr="007D016E">
        <w:t xml:space="preserve">tel.: </w:t>
      </w:r>
      <w:r w:rsidRPr="00563B6F">
        <w:t xml:space="preserve">972 742 396, </w:t>
      </w:r>
      <w:r>
        <w:t xml:space="preserve">mobil: </w:t>
      </w:r>
      <w:r w:rsidRPr="00563B6F">
        <w:t>725 039</w:t>
      </w:r>
      <w:r>
        <w:t> </w:t>
      </w:r>
      <w:r w:rsidRPr="00563B6F">
        <w:t>782</w:t>
      </w:r>
    </w:p>
    <w:p w14:paraId="64DC1416" w14:textId="77777777" w:rsidR="003E38D5" w:rsidRDefault="003E38D5" w:rsidP="003E38D5">
      <w:pPr>
        <w:pStyle w:val="Textbezslovn"/>
      </w:pPr>
      <w:r>
        <w:t xml:space="preserve">Ceníky: </w:t>
      </w:r>
      <w:r w:rsidRPr="00D14922">
        <w:t>https</w:t>
      </w:r>
      <w:r w:rsidRPr="00E64846">
        <w:t>://typdok.tudc.cz/</w:t>
      </w:r>
    </w:p>
    <w:p w14:paraId="69FB8720" w14:textId="77777777" w:rsidR="0069470F" w:rsidRDefault="0069470F" w:rsidP="009B00B4">
      <w:pPr>
        <w:pStyle w:val="NADPIS2-1"/>
      </w:pPr>
      <w:bookmarkStart w:id="91" w:name="_Toc233015339"/>
      <w:bookmarkEnd w:id="84"/>
      <w:bookmarkEnd w:id="89"/>
      <w:r>
        <w:t>PŘÍLOHY</w:t>
      </w:r>
      <w:bookmarkEnd w:id="90"/>
      <w:bookmarkEnd w:id="91"/>
    </w:p>
    <w:p w14:paraId="082822A0" w14:textId="4531C318" w:rsidR="00063382" w:rsidRDefault="00063382" w:rsidP="005B0B30">
      <w:pPr>
        <w:pStyle w:val="Text2-1"/>
      </w:pPr>
      <w:bookmarkStart w:id="92" w:name="_Ref224297179"/>
      <w:bookmarkStart w:id="93" w:name="_Ref227158756"/>
      <w:bookmarkStart w:id="94" w:name="_Ref88573601"/>
      <w:r>
        <w:t xml:space="preserve">Seznam objektů část </w:t>
      </w:r>
      <w:bookmarkEnd w:id="92"/>
      <w:r w:rsidR="001A2089">
        <w:t>Zabezpečovací zařízení</w:t>
      </w:r>
      <w:bookmarkEnd w:id="93"/>
    </w:p>
    <w:p w14:paraId="685986BF" w14:textId="77777777" w:rsidR="008E5F9C" w:rsidRDefault="008E5F9C" w:rsidP="008E5F9C">
      <w:pPr>
        <w:pStyle w:val="Text2-1"/>
      </w:pPr>
      <w:bookmarkStart w:id="95" w:name="_Ref232147945"/>
      <w:bookmarkEnd w:id="94"/>
      <w:r>
        <w:t>Organizace komunikace a schůzek při realizaci stavby</w:t>
      </w:r>
      <w:bookmarkEnd w:id="95"/>
    </w:p>
    <w:p w14:paraId="40952847" w14:textId="77777777" w:rsidR="00826B7B" w:rsidRDefault="00826B7B"/>
    <w:sectPr w:rsidR="00826B7B" w:rsidSect="009B66D8">
      <w:footerReference w:type="even" r:id="rId16"/>
      <w:footerReference w:type="default" r:id="rId17"/>
      <w:headerReference w:type="first" r:id="rId18"/>
      <w:footerReference w:type="first" r:id="rId19"/>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89E3E" w14:textId="77777777" w:rsidR="00AD19BA" w:rsidRDefault="00AD19BA" w:rsidP="00962258">
      <w:pPr>
        <w:spacing w:after="0" w:line="240" w:lineRule="auto"/>
      </w:pPr>
      <w:r>
        <w:separator/>
      </w:r>
    </w:p>
  </w:endnote>
  <w:endnote w:type="continuationSeparator" w:id="0">
    <w:p w14:paraId="0643D8E7" w14:textId="77777777" w:rsidR="00AD19BA" w:rsidRDefault="00AD19BA"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FF6B1C" w:rsidRPr="003462EB" w14:paraId="4DA46079" w14:textId="77777777" w:rsidTr="00633336">
      <w:tc>
        <w:tcPr>
          <w:tcW w:w="907" w:type="dxa"/>
          <w:tcMar>
            <w:left w:w="0" w:type="dxa"/>
            <w:right w:w="0" w:type="dxa"/>
          </w:tcMar>
          <w:vAlign w:val="bottom"/>
        </w:tcPr>
        <w:p w14:paraId="70D51563" w14:textId="77777777" w:rsidR="00FF6B1C" w:rsidRPr="00B8518B" w:rsidRDefault="00FF6B1C" w:rsidP="00614E7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380E27">
            <w:rPr>
              <w:rStyle w:val="slostrnky"/>
              <w:noProof/>
            </w:rPr>
            <w:t>26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380E27">
            <w:rPr>
              <w:rStyle w:val="slostrnky"/>
              <w:noProof/>
            </w:rPr>
            <w:t>27</w:t>
          </w:r>
          <w:r w:rsidRPr="00B8518B">
            <w:rPr>
              <w:rStyle w:val="slostrnky"/>
            </w:rPr>
            <w:fldChar w:fldCharType="end"/>
          </w:r>
        </w:p>
      </w:tc>
      <w:tc>
        <w:tcPr>
          <w:tcW w:w="0" w:type="auto"/>
          <w:vAlign w:val="bottom"/>
        </w:tcPr>
        <w:p w14:paraId="39A27332" w14:textId="0800A275" w:rsidR="00FF6B1C" w:rsidRPr="003462EB" w:rsidRDefault="00A64A66" w:rsidP="008664BF">
          <w:pPr>
            <w:pStyle w:val="Zpatvlevo"/>
          </w:pPr>
          <w:fldSimple w:instr=" STYLEREF  _Název_akce  \* MERGEFORMAT ">
            <w:r w:rsidR="009C5B20">
              <w:rPr>
                <w:noProof/>
              </w:rPr>
              <w:t>„Zvýšení kapacity trati Týniště n.O. – Častolovice – Solnice, 3. část“, II. etapa –ZABEZPEČOVACÍ ZAŘÍZENÍ</w:t>
            </w:r>
          </w:fldSimple>
        </w:p>
        <w:p w14:paraId="282A254D" w14:textId="77777777" w:rsidR="00FF6B1C" w:rsidRDefault="00FF6B1C" w:rsidP="008664BF">
          <w:pPr>
            <w:pStyle w:val="Zpatvlevo"/>
          </w:pPr>
          <w:r w:rsidRPr="003462EB">
            <w:t>Technická specifikace</w:t>
          </w:r>
        </w:p>
        <w:p w14:paraId="73E5B02B" w14:textId="77777777" w:rsidR="00FF6B1C" w:rsidRPr="003462EB" w:rsidRDefault="00FF6B1C" w:rsidP="008664BF">
          <w:pPr>
            <w:pStyle w:val="Zpatvlevo"/>
          </w:pPr>
          <w:r>
            <w:t>Zvláštní</w:t>
          </w:r>
          <w:r w:rsidRPr="003462EB">
            <w:t xml:space="preserve"> technické </w:t>
          </w:r>
          <w:r w:rsidR="00DF7866" w:rsidRPr="003462EB">
            <w:t>podmínky</w:t>
          </w:r>
          <w:r w:rsidR="00DF7866">
            <w:t xml:space="preserve"> – Zhotovení</w:t>
          </w:r>
          <w:r w:rsidRPr="003462EB">
            <w:t xml:space="preserve"> stavby</w:t>
          </w:r>
        </w:p>
      </w:tc>
    </w:tr>
  </w:tbl>
  <w:p w14:paraId="3615EFBA" w14:textId="77777777" w:rsidR="00FF6B1C" w:rsidRPr="00614E71" w:rsidRDefault="00FF6B1C">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FF6B1C" w:rsidRPr="009E09BE" w14:paraId="07CE4E95" w14:textId="77777777" w:rsidTr="00633336">
      <w:tc>
        <w:tcPr>
          <w:tcW w:w="0" w:type="auto"/>
          <w:tcMar>
            <w:left w:w="0" w:type="dxa"/>
            <w:right w:w="0" w:type="dxa"/>
          </w:tcMar>
          <w:vAlign w:val="bottom"/>
        </w:tcPr>
        <w:p w14:paraId="7EA1C2F5" w14:textId="02226E0F" w:rsidR="00FF6B1C" w:rsidRDefault="00A64A66" w:rsidP="008664BF">
          <w:pPr>
            <w:pStyle w:val="Zpatvpravo"/>
          </w:pPr>
          <w:fldSimple w:instr=" STYLEREF  _Název_akce  \* MERGEFORMAT ">
            <w:r w:rsidR="009C5B20">
              <w:rPr>
                <w:noProof/>
              </w:rPr>
              <w:t>„Zvýšení kapacity trati Týniště n.O. – Častolovice – Solnice, 3. část“, II. etapa –ZABEZPEČOVACÍ ZAŘÍZENÍ</w:t>
            </w:r>
          </w:fldSimple>
        </w:p>
        <w:p w14:paraId="1EC13C86" w14:textId="77777777" w:rsidR="00FF6B1C" w:rsidRDefault="00FF6B1C" w:rsidP="008664BF">
          <w:pPr>
            <w:pStyle w:val="Zpatvpravo"/>
          </w:pPr>
          <w:r w:rsidRPr="003462EB">
            <w:t>Technická specifikace</w:t>
          </w:r>
        </w:p>
        <w:p w14:paraId="763BB379" w14:textId="77777777" w:rsidR="00FF6B1C" w:rsidRPr="003462EB" w:rsidRDefault="00FF6B1C" w:rsidP="008664BF">
          <w:pPr>
            <w:pStyle w:val="Zpatvpravo"/>
            <w:rPr>
              <w:rStyle w:val="slostrnky"/>
              <w:b w:val="0"/>
              <w:color w:val="auto"/>
              <w:sz w:val="12"/>
            </w:rPr>
          </w:pPr>
          <w:r>
            <w:t xml:space="preserve">Zvláštní </w:t>
          </w:r>
          <w:r w:rsidRPr="003462EB">
            <w:t xml:space="preserve">technické </w:t>
          </w:r>
          <w:r w:rsidR="00DF7866" w:rsidRPr="003462EB">
            <w:t>podmínky</w:t>
          </w:r>
          <w:r w:rsidR="00DF7866">
            <w:t xml:space="preserve"> – Zhotovení</w:t>
          </w:r>
          <w:r>
            <w:t xml:space="preserve"> stavby</w:t>
          </w:r>
        </w:p>
      </w:tc>
      <w:tc>
        <w:tcPr>
          <w:tcW w:w="907" w:type="dxa"/>
          <w:vAlign w:val="bottom"/>
        </w:tcPr>
        <w:p w14:paraId="6B611E24" w14:textId="77777777" w:rsidR="00FF6B1C" w:rsidRPr="009E09BE" w:rsidRDefault="00FF6B1C" w:rsidP="008664B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380E27">
            <w:rPr>
              <w:rStyle w:val="slostrnky"/>
              <w:noProof/>
            </w:rPr>
            <w:t>25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380E27">
            <w:rPr>
              <w:rStyle w:val="slostrnky"/>
              <w:noProof/>
            </w:rPr>
            <w:t>27</w:t>
          </w:r>
          <w:r w:rsidRPr="00B8518B">
            <w:rPr>
              <w:rStyle w:val="slostrnky"/>
            </w:rPr>
            <w:fldChar w:fldCharType="end"/>
          </w:r>
        </w:p>
      </w:tc>
    </w:tr>
  </w:tbl>
  <w:p w14:paraId="10A95537" w14:textId="77777777" w:rsidR="00FF6B1C" w:rsidRPr="00B8518B" w:rsidRDefault="00FF6B1C"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5C71" w14:textId="77777777" w:rsidR="00FF6B1C" w:rsidRPr="00B8518B" w:rsidRDefault="00FF6B1C" w:rsidP="00460660">
    <w:pPr>
      <w:pStyle w:val="Zpat"/>
      <w:rPr>
        <w:sz w:val="2"/>
        <w:szCs w:val="2"/>
      </w:rPr>
    </w:pPr>
  </w:p>
  <w:p w14:paraId="634C23A8" w14:textId="77777777" w:rsidR="00FF6B1C" w:rsidRDefault="00FF6B1C" w:rsidP="00B31E19">
    <w:pPr>
      <w:pStyle w:val="Zpatvlevo"/>
      <w:rPr>
        <w:rFonts w:cs="Calibri"/>
        <w:szCs w:val="12"/>
      </w:rPr>
    </w:pPr>
  </w:p>
  <w:p w14:paraId="7B00BE3E" w14:textId="77777777" w:rsidR="00FF6B1C" w:rsidRPr="00460660" w:rsidRDefault="00FF6B1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3F28E" w14:textId="77777777" w:rsidR="00AD19BA" w:rsidRDefault="00AD19BA" w:rsidP="00962258">
      <w:pPr>
        <w:spacing w:after="0" w:line="240" w:lineRule="auto"/>
      </w:pPr>
      <w:r>
        <w:separator/>
      </w:r>
    </w:p>
  </w:footnote>
  <w:footnote w:type="continuationSeparator" w:id="0">
    <w:p w14:paraId="33C0A289" w14:textId="77777777" w:rsidR="00AD19BA" w:rsidRDefault="00AD19BA"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FF6B1C" w14:paraId="78822C0D" w14:textId="77777777" w:rsidTr="00B22106">
      <w:trPr>
        <w:trHeight w:hRule="exact" w:val="936"/>
      </w:trPr>
      <w:tc>
        <w:tcPr>
          <w:tcW w:w="1361" w:type="dxa"/>
          <w:tcMar>
            <w:left w:w="0" w:type="dxa"/>
            <w:right w:w="0" w:type="dxa"/>
          </w:tcMar>
        </w:tcPr>
        <w:p w14:paraId="13C126D2" w14:textId="7B275BB4" w:rsidR="00FF6B1C" w:rsidRPr="00B8518B" w:rsidRDefault="00FF6B1C" w:rsidP="00FC6389">
          <w:pPr>
            <w:pStyle w:val="Zpat"/>
            <w:rPr>
              <w:rStyle w:val="slostrnky"/>
            </w:rPr>
          </w:pPr>
        </w:p>
      </w:tc>
      <w:tc>
        <w:tcPr>
          <w:tcW w:w="3458" w:type="dxa"/>
          <w:tcMar>
            <w:left w:w="0" w:type="dxa"/>
            <w:right w:w="0" w:type="dxa"/>
          </w:tcMar>
        </w:tcPr>
        <w:p w14:paraId="73FB10EA" w14:textId="77777777" w:rsidR="00FF6B1C" w:rsidRDefault="00FF6B1C" w:rsidP="00FC6389">
          <w:pPr>
            <w:pStyle w:val="Zpat"/>
          </w:pPr>
          <w:r>
            <w:rPr>
              <w:noProof/>
              <w:lang w:eastAsia="cs-CZ"/>
            </w:rPr>
            <w:drawing>
              <wp:anchor distT="0" distB="0" distL="114300" distR="114300" simplePos="0" relativeHeight="251674624" behindDoc="0" locked="1" layoutInCell="1" allowOverlap="1" wp14:anchorId="63671DDC" wp14:editId="05F17B22">
                <wp:simplePos x="0" y="0"/>
                <wp:positionH relativeFrom="column">
                  <wp:posOffset>0</wp:posOffset>
                </wp:positionH>
                <wp:positionV relativeFrom="page">
                  <wp:posOffset>0</wp:posOffset>
                </wp:positionV>
                <wp:extent cx="1717200" cy="63720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01C4DDEB" w14:textId="77777777" w:rsidR="00FF6B1C" w:rsidRPr="00D6163D" w:rsidRDefault="00FF6B1C" w:rsidP="00FC6389">
          <w:pPr>
            <w:pStyle w:val="Druhdokumentu"/>
          </w:pPr>
        </w:p>
      </w:tc>
    </w:tr>
    <w:tr w:rsidR="00FF6B1C" w14:paraId="207CD9CF" w14:textId="77777777" w:rsidTr="00B22106">
      <w:trPr>
        <w:trHeight w:hRule="exact" w:val="936"/>
      </w:trPr>
      <w:tc>
        <w:tcPr>
          <w:tcW w:w="1361" w:type="dxa"/>
          <w:tcMar>
            <w:left w:w="0" w:type="dxa"/>
            <w:right w:w="0" w:type="dxa"/>
          </w:tcMar>
        </w:tcPr>
        <w:p w14:paraId="34E0EAF5" w14:textId="77777777" w:rsidR="00FF6B1C" w:rsidRPr="00B8518B" w:rsidRDefault="00FF6B1C" w:rsidP="00FC6389">
          <w:pPr>
            <w:pStyle w:val="Zpat"/>
            <w:rPr>
              <w:rStyle w:val="slostrnky"/>
            </w:rPr>
          </w:pPr>
        </w:p>
      </w:tc>
      <w:tc>
        <w:tcPr>
          <w:tcW w:w="3458" w:type="dxa"/>
          <w:tcMar>
            <w:left w:w="0" w:type="dxa"/>
            <w:right w:w="0" w:type="dxa"/>
          </w:tcMar>
        </w:tcPr>
        <w:p w14:paraId="33A289B4" w14:textId="77777777" w:rsidR="00FF6B1C" w:rsidRDefault="00FF6B1C" w:rsidP="00FC6389">
          <w:pPr>
            <w:pStyle w:val="Zpat"/>
          </w:pPr>
        </w:p>
      </w:tc>
      <w:tc>
        <w:tcPr>
          <w:tcW w:w="5756" w:type="dxa"/>
          <w:tcMar>
            <w:left w:w="0" w:type="dxa"/>
            <w:right w:w="0" w:type="dxa"/>
          </w:tcMar>
        </w:tcPr>
        <w:p w14:paraId="7D8989EA" w14:textId="77777777" w:rsidR="00FF6B1C" w:rsidRPr="00D6163D" w:rsidRDefault="00FF6B1C" w:rsidP="00FC6389">
          <w:pPr>
            <w:pStyle w:val="Druhdokumentu"/>
          </w:pPr>
        </w:p>
      </w:tc>
    </w:tr>
  </w:tbl>
  <w:p w14:paraId="70BCA127" w14:textId="75152AA1" w:rsidR="00FF6B1C" w:rsidRPr="00D6163D" w:rsidRDefault="00FF6B1C" w:rsidP="00FC6389">
    <w:pPr>
      <w:pStyle w:val="Zhlav"/>
      <w:rPr>
        <w:sz w:val="8"/>
        <w:szCs w:val="8"/>
      </w:rPr>
    </w:pPr>
  </w:p>
  <w:p w14:paraId="0F7F55E6" w14:textId="77777777" w:rsidR="00FF6B1C" w:rsidRPr="00460660" w:rsidRDefault="00FF6B1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617"/>
    <w:multiLevelType w:val="hybridMultilevel"/>
    <w:tmpl w:val="8110C6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16242F1"/>
    <w:multiLevelType w:val="hybridMultilevel"/>
    <w:tmpl w:val="2BCECEFA"/>
    <w:lvl w:ilvl="0" w:tplc="FD02C7A0">
      <w:start w:val="1"/>
      <w:numFmt w:val="bullet"/>
      <w:pStyle w:val="TPText-1odrka"/>
      <w:lvlText w:val=""/>
      <w:lvlJc w:val="left"/>
      <w:pPr>
        <w:tabs>
          <w:tab w:val="num" w:pos="1378"/>
        </w:tabs>
        <w:ind w:left="1378" w:hanging="357"/>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2A11375"/>
    <w:multiLevelType w:val="multilevel"/>
    <w:tmpl w:val="8BF01D8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50"/>
        </w:tabs>
        <w:ind w:left="737" w:hanging="737"/>
      </w:pPr>
      <w:rPr>
        <w:rFonts w:hint="default"/>
        <w:sz w:val="18"/>
      </w:rPr>
    </w:lvl>
    <w:lvl w:ilvl="2">
      <w:start w:val="1"/>
      <w:numFmt w:val="decimal"/>
      <w:pStyle w:val="Text1-2"/>
      <w:lvlText w:val="%1.%2.%3"/>
      <w:lvlJc w:val="left"/>
      <w:pPr>
        <w:tabs>
          <w:tab w:val="num" w:pos="1080"/>
        </w:tabs>
        <w:ind w:left="1077" w:hanging="1077"/>
      </w:pPr>
      <w:rPr>
        <w:rFonts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575775B"/>
    <w:multiLevelType w:val="multilevel"/>
    <w:tmpl w:val="061E25E8"/>
    <w:lvl w:ilvl="0">
      <w:start w:val="1"/>
      <w:numFmt w:val="lowerLetter"/>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lvlText w:val="(%2)"/>
      <w:lvlJc w:val="left"/>
      <w:pPr>
        <w:tabs>
          <w:tab w:val="num" w:pos="1531"/>
        </w:tabs>
        <w:ind w:left="1531"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5" w15:restartNumberingAfterBreak="0">
    <w:nsid w:val="11395A56"/>
    <w:multiLevelType w:val="hybridMultilevel"/>
    <w:tmpl w:val="A0044CC8"/>
    <w:lvl w:ilvl="0" w:tplc="04050001">
      <w:start w:val="1"/>
      <w:numFmt w:val="bullet"/>
      <w:lvlText w:val=""/>
      <w:lvlJc w:val="left"/>
      <w:pPr>
        <w:ind w:left="1457" w:hanging="360"/>
      </w:pPr>
      <w:rPr>
        <w:rFonts w:ascii="Symbol" w:hAnsi="Symbol"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6" w15:restartNumberingAfterBreak="0">
    <w:nsid w:val="135013DC"/>
    <w:multiLevelType w:val="multilevel"/>
    <w:tmpl w:val="C4FC7A96"/>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7" w15:restartNumberingAfterBreak="0">
    <w:nsid w:val="1582512B"/>
    <w:multiLevelType w:val="multilevel"/>
    <w:tmpl w:val="48241FA4"/>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8"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9" w15:restartNumberingAfterBreak="0">
    <w:nsid w:val="21AF5D83"/>
    <w:multiLevelType w:val="multilevel"/>
    <w:tmpl w:val="C4FC7A96"/>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10" w15:restartNumberingAfterBreak="0">
    <w:nsid w:val="21FA3EC6"/>
    <w:multiLevelType w:val="hybridMultilevel"/>
    <w:tmpl w:val="D5B8B13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2960C31"/>
    <w:multiLevelType w:val="hybridMultilevel"/>
    <w:tmpl w:val="7D328410"/>
    <w:lvl w:ilvl="0" w:tplc="040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3" w15:restartNumberingAfterBreak="0">
    <w:nsid w:val="349D2144"/>
    <w:multiLevelType w:val="multilevel"/>
    <w:tmpl w:val="25BE4F14"/>
    <w:lvl w:ilvl="0">
      <w:start w:val="1"/>
      <w:numFmt w:val="bullet"/>
      <w:pStyle w:val="Odrka1-1"/>
      <w:lvlText w:val=""/>
      <w:lvlJc w:val="left"/>
      <w:pPr>
        <w:ind w:left="1077" w:hanging="340"/>
      </w:pPr>
      <w:rPr>
        <w:rFonts w:ascii="Symbol" w:hAnsi="Symbol" w:hint="default"/>
        <w:b/>
        <w:i w:val="0"/>
        <w:sz w:val="18"/>
      </w:rPr>
    </w:lvl>
    <w:lvl w:ilvl="1">
      <w:start w:val="1"/>
      <w:numFmt w:val="bullet"/>
      <w:pStyle w:val="Odrka1-2-"/>
      <w:lvlText w:val="-"/>
      <w:lvlJc w:val="left"/>
      <w:pPr>
        <w:ind w:left="1531" w:hanging="454"/>
      </w:pPr>
      <w:rPr>
        <w:rFonts w:ascii="Verdana" w:hAnsi="Verdana" w:hint="default"/>
        <w:b/>
        <w:i w:val="0"/>
        <w:color w:val="auto"/>
        <w:sz w:val="18"/>
      </w:rPr>
    </w:lvl>
    <w:lvl w:ilvl="2">
      <w:start w:val="1"/>
      <w:numFmt w:val="bullet"/>
      <w:pStyle w:val="Odrka1-3"/>
      <w:lvlText w:val=""/>
      <w:lvlJc w:val="left"/>
      <w:pPr>
        <w:ind w:left="1985" w:hanging="454"/>
      </w:pPr>
      <w:rPr>
        <w:rFonts w:ascii="Wingdings" w:hAnsi="Wingdings" w:hint="default"/>
      </w:rPr>
    </w:lvl>
    <w:lvl w:ilvl="3">
      <w:start w:val="1"/>
      <w:numFmt w:val="bullet"/>
      <w:pStyle w:val="Odrka1-4"/>
      <w:lvlText w:val=""/>
      <w:lvlJc w:val="left"/>
      <w:pPr>
        <w:tabs>
          <w:tab w:val="num" w:pos="1531"/>
        </w:tabs>
        <w:ind w:left="1531" w:hanging="454"/>
      </w:pPr>
      <w:rPr>
        <w:rFonts w:ascii="Symbol" w:hAnsi="Symbol" w:hint="default"/>
        <w:b/>
        <w:i w:val="0"/>
        <w:sz w:val="18"/>
      </w:rPr>
    </w:lvl>
    <w:lvl w:ilvl="4">
      <w:start w:val="1"/>
      <w:numFmt w:val="bullet"/>
      <w:pStyle w:val="Odrka1-5-"/>
      <w:lvlText w:val="-"/>
      <w:lvlJc w:val="left"/>
      <w:pPr>
        <w:ind w:left="1985" w:hanging="454"/>
      </w:pPr>
      <w:rPr>
        <w:rFonts w:hint="default"/>
      </w:rPr>
    </w:lvl>
    <w:lvl w:ilvl="5">
      <w:start w:val="1"/>
      <w:numFmt w:val="bullet"/>
      <w:pStyle w:val="Odrka1-6"/>
      <w:lvlText w:val=""/>
      <w:lvlJc w:val="left"/>
      <w:pPr>
        <w:tabs>
          <w:tab w:val="num" w:pos="2445"/>
        </w:tabs>
        <w:ind w:left="2438" w:hanging="453"/>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CD2D2B"/>
    <w:multiLevelType w:val="hybridMultilevel"/>
    <w:tmpl w:val="86F4A5A8"/>
    <w:lvl w:ilvl="0" w:tplc="040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8647261"/>
    <w:multiLevelType w:val="hybridMultilevel"/>
    <w:tmpl w:val="A5FEAE6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DD95359"/>
    <w:multiLevelType w:val="multilevel"/>
    <w:tmpl w:val="C4FC7A96"/>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17" w15:restartNumberingAfterBreak="0">
    <w:nsid w:val="523A3FDA"/>
    <w:multiLevelType w:val="multilevel"/>
    <w:tmpl w:val="14BA5FE8"/>
    <w:lvl w:ilvl="0">
      <w:start w:val="1"/>
      <w:numFmt w:val="lowerLetter"/>
      <w:pStyle w:val="Odstavec1-1a"/>
      <w:lvlText w:val="%1)"/>
      <w:lvlJc w:val="left"/>
      <w:pPr>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ind w:left="1531" w:hanging="454"/>
      </w:pPr>
      <w:rPr>
        <w:rFonts w:ascii="Verdana" w:hAnsi="Verdana" w:hint="default"/>
      </w:rPr>
    </w:lvl>
    <w:lvl w:ilvl="2">
      <w:start w:val="1"/>
      <w:numFmt w:val="decimal"/>
      <w:pStyle w:val="Odstavec1-31"/>
      <w:lvlText w:val="%3)"/>
      <w:lvlJc w:val="left"/>
      <w:pPr>
        <w:ind w:left="1985" w:hanging="454"/>
      </w:pPr>
      <w:rPr>
        <w:rFonts w:ascii="Verdana" w:hAnsi="Verdana" w:hint="default"/>
      </w:rPr>
    </w:lvl>
    <w:lvl w:ilvl="3">
      <w:start w:val="1"/>
      <w:numFmt w:val="lowerLetter"/>
      <w:pStyle w:val="Odstavec1-4a"/>
      <w:lvlText w:val="(%4)"/>
      <w:lvlJc w:val="left"/>
      <w:pPr>
        <w:tabs>
          <w:tab w:val="num" w:pos="1531"/>
        </w:tabs>
        <w:ind w:left="1531" w:hanging="454"/>
      </w:pPr>
      <w:rPr>
        <w:rFonts w:ascii="Verdana" w:hAnsi="Verdana" w:hint="default"/>
      </w:rPr>
    </w:lvl>
    <w:lvl w:ilvl="4">
      <w:start w:val="1"/>
      <w:numFmt w:val="lowerRoman"/>
      <w:pStyle w:val="Odstavec1-5i"/>
      <w:lvlText w:val="(%5)"/>
      <w:lvlJc w:val="left"/>
      <w:pPr>
        <w:ind w:left="1985" w:hanging="454"/>
      </w:pPr>
      <w:rPr>
        <w:rFonts w:ascii="Verdana" w:hAnsi="Verdana" w:hint="default"/>
      </w:rPr>
    </w:lvl>
    <w:lvl w:ilvl="5">
      <w:start w:val="1"/>
      <w:numFmt w:val="decimal"/>
      <w:pStyle w:val="Odstavec1-61"/>
      <w:lvlText w:val="(%6)"/>
      <w:lvlJc w:val="left"/>
      <w:pPr>
        <w:ind w:left="2438" w:hanging="453"/>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53FE7B39"/>
    <w:multiLevelType w:val="hybridMultilevel"/>
    <w:tmpl w:val="29F852C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54AE6858"/>
    <w:multiLevelType w:val="multilevel"/>
    <w:tmpl w:val="061E25E8"/>
    <w:lvl w:ilvl="0">
      <w:start w:val="1"/>
      <w:numFmt w:val="lowerLetter"/>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lvlText w:val="(%2)"/>
      <w:lvlJc w:val="left"/>
      <w:pPr>
        <w:tabs>
          <w:tab w:val="num" w:pos="1531"/>
        </w:tabs>
        <w:ind w:left="1531"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5A86129C"/>
    <w:multiLevelType w:val="hybridMultilevel"/>
    <w:tmpl w:val="33B2961A"/>
    <w:lvl w:ilvl="0" w:tplc="F2BA7920">
      <w:start w:val="1"/>
      <w:numFmt w:val="bullet"/>
      <w:lvlText w:val=""/>
      <w:lvlJc w:val="left"/>
      <w:pPr>
        <w:ind w:left="720" w:hanging="360"/>
      </w:pPr>
      <w:rPr>
        <w:rFonts w:ascii="Symbol" w:hAnsi="Symbol"/>
      </w:rPr>
    </w:lvl>
    <w:lvl w:ilvl="1" w:tplc="5816BB48">
      <w:start w:val="1"/>
      <w:numFmt w:val="bullet"/>
      <w:lvlText w:val=""/>
      <w:lvlJc w:val="left"/>
      <w:pPr>
        <w:ind w:left="720" w:hanging="360"/>
      </w:pPr>
      <w:rPr>
        <w:rFonts w:ascii="Symbol" w:hAnsi="Symbol"/>
      </w:rPr>
    </w:lvl>
    <w:lvl w:ilvl="2" w:tplc="3F40FBCA">
      <w:start w:val="1"/>
      <w:numFmt w:val="bullet"/>
      <w:lvlText w:val=""/>
      <w:lvlJc w:val="left"/>
      <w:pPr>
        <w:ind w:left="720" w:hanging="360"/>
      </w:pPr>
      <w:rPr>
        <w:rFonts w:ascii="Symbol" w:hAnsi="Symbol"/>
      </w:rPr>
    </w:lvl>
    <w:lvl w:ilvl="3" w:tplc="19B46CC6">
      <w:start w:val="1"/>
      <w:numFmt w:val="bullet"/>
      <w:lvlText w:val=""/>
      <w:lvlJc w:val="left"/>
      <w:pPr>
        <w:ind w:left="720" w:hanging="360"/>
      </w:pPr>
      <w:rPr>
        <w:rFonts w:ascii="Symbol" w:hAnsi="Symbol"/>
      </w:rPr>
    </w:lvl>
    <w:lvl w:ilvl="4" w:tplc="7924BCC8">
      <w:start w:val="1"/>
      <w:numFmt w:val="bullet"/>
      <w:lvlText w:val=""/>
      <w:lvlJc w:val="left"/>
      <w:pPr>
        <w:ind w:left="720" w:hanging="360"/>
      </w:pPr>
      <w:rPr>
        <w:rFonts w:ascii="Symbol" w:hAnsi="Symbol"/>
      </w:rPr>
    </w:lvl>
    <w:lvl w:ilvl="5" w:tplc="C1E048A4">
      <w:start w:val="1"/>
      <w:numFmt w:val="bullet"/>
      <w:lvlText w:val=""/>
      <w:lvlJc w:val="left"/>
      <w:pPr>
        <w:ind w:left="720" w:hanging="360"/>
      </w:pPr>
      <w:rPr>
        <w:rFonts w:ascii="Symbol" w:hAnsi="Symbol"/>
      </w:rPr>
    </w:lvl>
    <w:lvl w:ilvl="6" w:tplc="51827C02">
      <w:start w:val="1"/>
      <w:numFmt w:val="bullet"/>
      <w:lvlText w:val=""/>
      <w:lvlJc w:val="left"/>
      <w:pPr>
        <w:ind w:left="720" w:hanging="360"/>
      </w:pPr>
      <w:rPr>
        <w:rFonts w:ascii="Symbol" w:hAnsi="Symbol"/>
      </w:rPr>
    </w:lvl>
    <w:lvl w:ilvl="7" w:tplc="CDE0A308">
      <w:start w:val="1"/>
      <w:numFmt w:val="bullet"/>
      <w:lvlText w:val=""/>
      <w:lvlJc w:val="left"/>
      <w:pPr>
        <w:ind w:left="720" w:hanging="360"/>
      </w:pPr>
      <w:rPr>
        <w:rFonts w:ascii="Symbol" w:hAnsi="Symbol"/>
      </w:rPr>
    </w:lvl>
    <w:lvl w:ilvl="8" w:tplc="D8AA80A6">
      <w:start w:val="1"/>
      <w:numFmt w:val="bullet"/>
      <w:lvlText w:val=""/>
      <w:lvlJc w:val="left"/>
      <w:pPr>
        <w:ind w:left="720" w:hanging="360"/>
      </w:pPr>
      <w:rPr>
        <w:rFonts w:ascii="Symbol" w:hAnsi="Symbol"/>
      </w:rPr>
    </w:lvl>
  </w:abstractNum>
  <w:abstractNum w:abstractNumId="21" w15:restartNumberingAfterBreak="0">
    <w:nsid w:val="5A9C67A8"/>
    <w:multiLevelType w:val="hybridMultilevel"/>
    <w:tmpl w:val="D3DA078E"/>
    <w:lvl w:ilvl="0" w:tplc="04050001">
      <w:start w:val="1"/>
      <w:numFmt w:val="bullet"/>
      <w:lvlText w:val=""/>
      <w:lvlJc w:val="left"/>
      <w:pPr>
        <w:ind w:left="1097" w:hanging="360"/>
      </w:pPr>
      <w:rPr>
        <w:rFonts w:ascii="Symbol" w:hAnsi="Symbol" w:hint="default"/>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22" w15:restartNumberingAfterBreak="0">
    <w:nsid w:val="67E622F5"/>
    <w:multiLevelType w:val="hybridMultilevel"/>
    <w:tmpl w:val="6F78D668"/>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6B323878"/>
    <w:multiLevelType w:val="hybridMultilevel"/>
    <w:tmpl w:val="3B6AB58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6D0B7C98"/>
    <w:multiLevelType w:val="multilevel"/>
    <w:tmpl w:val="C4FC7A96"/>
    <w:lvl w:ilvl="0">
      <w:start w:val="1"/>
      <w:numFmt w:val="decimal"/>
      <w:lvlText w:val="%1."/>
      <w:lvlJc w:val="left"/>
      <w:pPr>
        <w:tabs>
          <w:tab w:val="num" w:pos="1474"/>
        </w:tabs>
        <w:ind w:left="1474" w:hanging="737"/>
      </w:pPr>
      <w:rPr>
        <w:rFonts w:hint="default"/>
      </w:rPr>
    </w:lvl>
    <w:lvl w:ilvl="1">
      <w:start w:val="1"/>
      <w:numFmt w:val="decimal"/>
      <w:lvlText w:val="%1.%2"/>
      <w:lvlJc w:val="left"/>
      <w:pPr>
        <w:tabs>
          <w:tab w:val="num" w:pos="1474"/>
        </w:tabs>
        <w:ind w:left="1474" w:hanging="737"/>
      </w:pPr>
      <w:rPr>
        <w:rFonts w:hint="default"/>
      </w:rPr>
    </w:lvl>
    <w:lvl w:ilvl="2">
      <w:start w:val="1"/>
      <w:numFmt w:val="bullet"/>
      <w:lvlText w:val=""/>
      <w:lvlJc w:val="left"/>
      <w:pPr>
        <w:ind w:left="1097" w:hanging="360"/>
      </w:pPr>
      <w:rPr>
        <w:rFonts w:ascii="Symbol" w:hAnsi="Symbol" w:hint="default"/>
      </w:rPr>
    </w:lvl>
    <w:lvl w:ilvl="3">
      <w:start w:val="1"/>
      <w:numFmt w:val="decimal"/>
      <w:lvlText w:val="%1.%2.%3.%4"/>
      <w:lvlJc w:val="left"/>
      <w:pPr>
        <w:tabs>
          <w:tab w:val="num" w:pos="1814"/>
        </w:tabs>
        <w:ind w:left="1814" w:hanging="1077"/>
      </w:pPr>
      <w:rPr>
        <w:rFonts w:hint="default"/>
      </w:rPr>
    </w:lvl>
    <w:lvl w:ilvl="4">
      <w:start w:val="1"/>
      <w:numFmt w:val="lowerLetter"/>
      <w:lvlText w:val="%5."/>
      <w:lvlJc w:val="left"/>
      <w:pPr>
        <w:tabs>
          <w:tab w:val="num" w:pos="1304"/>
        </w:tabs>
        <w:ind w:left="1474" w:hanging="737"/>
      </w:pPr>
      <w:rPr>
        <w:rFonts w:hint="default"/>
      </w:rPr>
    </w:lvl>
    <w:lvl w:ilvl="5">
      <w:start w:val="1"/>
      <w:numFmt w:val="lowerRoman"/>
      <w:lvlText w:val="%6."/>
      <w:lvlJc w:val="right"/>
      <w:pPr>
        <w:tabs>
          <w:tab w:val="num" w:pos="1304"/>
        </w:tabs>
        <w:ind w:left="1474" w:hanging="737"/>
      </w:pPr>
      <w:rPr>
        <w:rFonts w:hint="default"/>
      </w:rPr>
    </w:lvl>
    <w:lvl w:ilvl="6">
      <w:start w:val="1"/>
      <w:numFmt w:val="decimal"/>
      <w:lvlText w:val="%7."/>
      <w:lvlJc w:val="left"/>
      <w:pPr>
        <w:tabs>
          <w:tab w:val="num" w:pos="1304"/>
        </w:tabs>
        <w:ind w:left="1474" w:hanging="737"/>
      </w:pPr>
      <w:rPr>
        <w:rFonts w:hint="default"/>
      </w:rPr>
    </w:lvl>
    <w:lvl w:ilvl="7">
      <w:start w:val="1"/>
      <w:numFmt w:val="lowerLetter"/>
      <w:lvlText w:val="%8."/>
      <w:lvlJc w:val="left"/>
      <w:pPr>
        <w:tabs>
          <w:tab w:val="num" w:pos="1304"/>
        </w:tabs>
        <w:ind w:left="1474" w:hanging="737"/>
      </w:pPr>
      <w:rPr>
        <w:rFonts w:hint="default"/>
      </w:rPr>
    </w:lvl>
    <w:lvl w:ilvl="8">
      <w:start w:val="1"/>
      <w:numFmt w:val="lowerRoman"/>
      <w:lvlText w:val="%9."/>
      <w:lvlJc w:val="right"/>
      <w:pPr>
        <w:tabs>
          <w:tab w:val="num" w:pos="1304"/>
        </w:tabs>
        <w:ind w:left="1474" w:hanging="737"/>
      </w:pPr>
      <w:rPr>
        <w:rFonts w:hint="default"/>
      </w:rPr>
    </w:lvl>
  </w:abstractNum>
  <w:abstractNum w:abstractNumId="25"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066759417">
    <w:abstractNumId w:val="12"/>
  </w:num>
  <w:num w:numId="2" w16cid:durableId="623124622">
    <w:abstractNumId w:val="8"/>
  </w:num>
  <w:num w:numId="3" w16cid:durableId="1096442422">
    <w:abstractNumId w:val="4"/>
  </w:num>
  <w:num w:numId="4" w16cid:durableId="1415005564">
    <w:abstractNumId w:val="13"/>
  </w:num>
  <w:num w:numId="5" w16cid:durableId="1202860494">
    <w:abstractNumId w:val="19"/>
  </w:num>
  <w:num w:numId="6" w16cid:durableId="20901495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6270342">
    <w:abstractNumId w:val="1"/>
  </w:num>
  <w:num w:numId="8" w16cid:durableId="4256567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161947">
    <w:abstractNumId w:val="25"/>
  </w:num>
  <w:num w:numId="10" w16cid:durableId="1548571139">
    <w:abstractNumId w:val="7"/>
  </w:num>
  <w:num w:numId="11" w16cid:durableId="1715932270">
    <w:abstractNumId w:val="0"/>
  </w:num>
  <w:num w:numId="12" w16cid:durableId="1099333608">
    <w:abstractNumId w:val="10"/>
  </w:num>
  <w:num w:numId="13" w16cid:durableId="118574594">
    <w:abstractNumId w:val="13"/>
  </w:num>
  <w:num w:numId="14" w16cid:durableId="1685670293">
    <w:abstractNumId w:val="17"/>
  </w:num>
  <w:num w:numId="15" w16cid:durableId="686831597">
    <w:abstractNumId w:val="22"/>
  </w:num>
  <w:num w:numId="16" w16cid:durableId="562523393">
    <w:abstractNumId w:val="2"/>
  </w:num>
  <w:num w:numId="17" w16cid:durableId="2015834788">
    <w:abstractNumId w:val="7"/>
  </w:num>
  <w:num w:numId="18" w16cid:durableId="1568102817">
    <w:abstractNumId w:val="25"/>
  </w:num>
  <w:num w:numId="19" w16cid:durableId="1322270544">
    <w:abstractNumId w:val="23"/>
  </w:num>
  <w:num w:numId="20" w16cid:durableId="843058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4553791">
    <w:abstractNumId w:val="18"/>
  </w:num>
  <w:num w:numId="22" w16cid:durableId="1161192016">
    <w:abstractNumId w:val="9"/>
  </w:num>
  <w:num w:numId="23" w16cid:durableId="1635401603">
    <w:abstractNumId w:val="16"/>
  </w:num>
  <w:num w:numId="24" w16cid:durableId="195043193">
    <w:abstractNumId w:val="6"/>
  </w:num>
  <w:num w:numId="25" w16cid:durableId="1191531171">
    <w:abstractNumId w:val="24"/>
  </w:num>
  <w:num w:numId="26" w16cid:durableId="567888819">
    <w:abstractNumId w:val="21"/>
  </w:num>
  <w:num w:numId="27" w16cid:durableId="12381318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48695089">
    <w:abstractNumId w:val="3"/>
  </w:num>
  <w:num w:numId="29" w16cid:durableId="546331695">
    <w:abstractNumId w:val="15"/>
  </w:num>
  <w:num w:numId="30" w16cid:durableId="1971129119">
    <w:abstractNumId w:val="14"/>
  </w:num>
  <w:num w:numId="31" w16cid:durableId="1670715948">
    <w:abstractNumId w:val="11"/>
  </w:num>
  <w:num w:numId="32" w16cid:durableId="1630017370">
    <w:abstractNumId w:val="20"/>
  </w:num>
  <w:num w:numId="33" w16cid:durableId="1376003000">
    <w:abstractNumId w:val="7"/>
  </w:num>
  <w:num w:numId="34" w16cid:durableId="867449620">
    <w:abstractNumId w:val="7"/>
  </w:num>
  <w:num w:numId="35" w16cid:durableId="281502393">
    <w:abstractNumId w:val="7"/>
    <w:lvlOverride w:ilvl="0">
      <w:startOverride w:val="5"/>
    </w:lvlOverride>
    <w:lvlOverride w:ilvl="1">
      <w:startOverride w:val="4"/>
    </w:lvlOverride>
    <w:lvlOverride w:ilvl="2">
      <w:startOverride w:val="9"/>
    </w:lvlOverride>
  </w:num>
  <w:num w:numId="36" w16cid:durableId="259073843">
    <w:abstractNumId w:val="5"/>
  </w:num>
  <w:num w:numId="37" w16cid:durableId="9005569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ttachedTemplate r:id="rId1"/>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20"/>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89F"/>
    <w:rsid w:val="0000055C"/>
    <w:rsid w:val="00000833"/>
    <w:rsid w:val="00000FB8"/>
    <w:rsid w:val="00001CA5"/>
    <w:rsid w:val="0000279A"/>
    <w:rsid w:val="00002DEB"/>
    <w:rsid w:val="00003A87"/>
    <w:rsid w:val="000055CE"/>
    <w:rsid w:val="00007A7C"/>
    <w:rsid w:val="00010415"/>
    <w:rsid w:val="00011F90"/>
    <w:rsid w:val="00012C9C"/>
    <w:rsid w:val="00012DB3"/>
    <w:rsid w:val="00012EC4"/>
    <w:rsid w:val="00013717"/>
    <w:rsid w:val="00013EC7"/>
    <w:rsid w:val="00014657"/>
    <w:rsid w:val="00014CC5"/>
    <w:rsid w:val="0001523F"/>
    <w:rsid w:val="00016180"/>
    <w:rsid w:val="00016A7F"/>
    <w:rsid w:val="000170CE"/>
    <w:rsid w:val="00017F3C"/>
    <w:rsid w:val="00020B06"/>
    <w:rsid w:val="00021032"/>
    <w:rsid w:val="000210DC"/>
    <w:rsid w:val="000215D5"/>
    <w:rsid w:val="00021888"/>
    <w:rsid w:val="0002330E"/>
    <w:rsid w:val="000245B8"/>
    <w:rsid w:val="00025388"/>
    <w:rsid w:val="00025D28"/>
    <w:rsid w:val="00027478"/>
    <w:rsid w:val="00030592"/>
    <w:rsid w:val="00031C01"/>
    <w:rsid w:val="00033305"/>
    <w:rsid w:val="00033B07"/>
    <w:rsid w:val="00034573"/>
    <w:rsid w:val="00041253"/>
    <w:rsid w:val="00041EC8"/>
    <w:rsid w:val="00042E28"/>
    <w:rsid w:val="00043BF4"/>
    <w:rsid w:val="00044C2B"/>
    <w:rsid w:val="0004587D"/>
    <w:rsid w:val="00047782"/>
    <w:rsid w:val="00052835"/>
    <w:rsid w:val="00053BFC"/>
    <w:rsid w:val="00054047"/>
    <w:rsid w:val="0005453F"/>
    <w:rsid w:val="00054FC6"/>
    <w:rsid w:val="00055D5E"/>
    <w:rsid w:val="00057FD6"/>
    <w:rsid w:val="00060094"/>
    <w:rsid w:val="00060E9E"/>
    <w:rsid w:val="00061442"/>
    <w:rsid w:val="00063382"/>
    <w:rsid w:val="0006418B"/>
    <w:rsid w:val="0006465A"/>
    <w:rsid w:val="000646C4"/>
    <w:rsid w:val="00064A36"/>
    <w:rsid w:val="0006588D"/>
    <w:rsid w:val="0006620F"/>
    <w:rsid w:val="0006685A"/>
    <w:rsid w:val="00066CDC"/>
    <w:rsid w:val="00067820"/>
    <w:rsid w:val="00067A5E"/>
    <w:rsid w:val="000701E9"/>
    <w:rsid w:val="00070416"/>
    <w:rsid w:val="0007060D"/>
    <w:rsid w:val="000719BB"/>
    <w:rsid w:val="00072A65"/>
    <w:rsid w:val="00072C1E"/>
    <w:rsid w:val="000748C1"/>
    <w:rsid w:val="00075207"/>
    <w:rsid w:val="00075566"/>
    <w:rsid w:val="00076B14"/>
    <w:rsid w:val="00076E74"/>
    <w:rsid w:val="00076FFB"/>
    <w:rsid w:val="0007796B"/>
    <w:rsid w:val="000843B0"/>
    <w:rsid w:val="0008461A"/>
    <w:rsid w:val="0008729B"/>
    <w:rsid w:val="00091390"/>
    <w:rsid w:val="0009232E"/>
    <w:rsid w:val="000927A7"/>
    <w:rsid w:val="00096739"/>
    <w:rsid w:val="00096B80"/>
    <w:rsid w:val="00096E42"/>
    <w:rsid w:val="000977D2"/>
    <w:rsid w:val="00097F20"/>
    <w:rsid w:val="000A070C"/>
    <w:rsid w:val="000A07BE"/>
    <w:rsid w:val="000A25C2"/>
    <w:rsid w:val="000A2C02"/>
    <w:rsid w:val="000A49EC"/>
    <w:rsid w:val="000A5590"/>
    <w:rsid w:val="000A604D"/>
    <w:rsid w:val="000A6E75"/>
    <w:rsid w:val="000A7250"/>
    <w:rsid w:val="000A7CA8"/>
    <w:rsid w:val="000B1564"/>
    <w:rsid w:val="000B262E"/>
    <w:rsid w:val="000B408F"/>
    <w:rsid w:val="000B4EB8"/>
    <w:rsid w:val="000B531F"/>
    <w:rsid w:val="000B54D2"/>
    <w:rsid w:val="000B602B"/>
    <w:rsid w:val="000B7705"/>
    <w:rsid w:val="000C0368"/>
    <w:rsid w:val="000C086F"/>
    <w:rsid w:val="000C09FF"/>
    <w:rsid w:val="000C17DE"/>
    <w:rsid w:val="000C3182"/>
    <w:rsid w:val="000C31DF"/>
    <w:rsid w:val="000C3898"/>
    <w:rsid w:val="000C41F2"/>
    <w:rsid w:val="000C6D00"/>
    <w:rsid w:val="000D180C"/>
    <w:rsid w:val="000D22C4"/>
    <w:rsid w:val="000D2789"/>
    <w:rsid w:val="000D27D1"/>
    <w:rsid w:val="000D2E34"/>
    <w:rsid w:val="000D3CF2"/>
    <w:rsid w:val="000D4AE6"/>
    <w:rsid w:val="000D4E22"/>
    <w:rsid w:val="000D50E2"/>
    <w:rsid w:val="000D58A1"/>
    <w:rsid w:val="000D5909"/>
    <w:rsid w:val="000D639C"/>
    <w:rsid w:val="000D6A7C"/>
    <w:rsid w:val="000D7BD4"/>
    <w:rsid w:val="000E10B6"/>
    <w:rsid w:val="000E1594"/>
    <w:rsid w:val="000E1A7F"/>
    <w:rsid w:val="000E37F9"/>
    <w:rsid w:val="000E3B35"/>
    <w:rsid w:val="000E437B"/>
    <w:rsid w:val="000E7EA8"/>
    <w:rsid w:val="000F007C"/>
    <w:rsid w:val="000F0A10"/>
    <w:rsid w:val="000F15F1"/>
    <w:rsid w:val="000F1DC8"/>
    <w:rsid w:val="000F38F9"/>
    <w:rsid w:val="000F4130"/>
    <w:rsid w:val="000F47E5"/>
    <w:rsid w:val="000F4ABE"/>
    <w:rsid w:val="000F4B80"/>
    <w:rsid w:val="000F5E5D"/>
    <w:rsid w:val="000F7A1F"/>
    <w:rsid w:val="001007AE"/>
    <w:rsid w:val="00100F1D"/>
    <w:rsid w:val="0010184C"/>
    <w:rsid w:val="001025C9"/>
    <w:rsid w:val="0010277B"/>
    <w:rsid w:val="00102CFA"/>
    <w:rsid w:val="0010436E"/>
    <w:rsid w:val="00104401"/>
    <w:rsid w:val="001047BE"/>
    <w:rsid w:val="00104BC7"/>
    <w:rsid w:val="00106F10"/>
    <w:rsid w:val="0011108D"/>
    <w:rsid w:val="00111575"/>
    <w:rsid w:val="00112864"/>
    <w:rsid w:val="00114472"/>
    <w:rsid w:val="00114988"/>
    <w:rsid w:val="00114DE9"/>
    <w:rsid w:val="00115069"/>
    <w:rsid w:val="001150F2"/>
    <w:rsid w:val="001153E3"/>
    <w:rsid w:val="00117D21"/>
    <w:rsid w:val="00121DE9"/>
    <w:rsid w:val="0012251B"/>
    <w:rsid w:val="001274F4"/>
    <w:rsid w:val="00131F05"/>
    <w:rsid w:val="001321F0"/>
    <w:rsid w:val="001322BC"/>
    <w:rsid w:val="00133B19"/>
    <w:rsid w:val="0013500F"/>
    <w:rsid w:val="00136398"/>
    <w:rsid w:val="00140006"/>
    <w:rsid w:val="001407F6"/>
    <w:rsid w:val="0014110B"/>
    <w:rsid w:val="00142481"/>
    <w:rsid w:val="001451B6"/>
    <w:rsid w:val="00145662"/>
    <w:rsid w:val="00145899"/>
    <w:rsid w:val="001460B8"/>
    <w:rsid w:val="001464E4"/>
    <w:rsid w:val="001466B7"/>
    <w:rsid w:val="00146BCB"/>
    <w:rsid w:val="00147A54"/>
    <w:rsid w:val="0015027B"/>
    <w:rsid w:val="00150646"/>
    <w:rsid w:val="0015261C"/>
    <w:rsid w:val="00153B6C"/>
    <w:rsid w:val="001542D7"/>
    <w:rsid w:val="001548A2"/>
    <w:rsid w:val="00154ED6"/>
    <w:rsid w:val="00155252"/>
    <w:rsid w:val="0015613B"/>
    <w:rsid w:val="00157E7B"/>
    <w:rsid w:val="001615A9"/>
    <w:rsid w:val="001621A4"/>
    <w:rsid w:val="00162AC2"/>
    <w:rsid w:val="001656A2"/>
    <w:rsid w:val="00170231"/>
    <w:rsid w:val="00170EC5"/>
    <w:rsid w:val="001723F3"/>
    <w:rsid w:val="00172C93"/>
    <w:rsid w:val="00174176"/>
    <w:rsid w:val="001747C1"/>
    <w:rsid w:val="00176ACE"/>
    <w:rsid w:val="00177D6B"/>
    <w:rsid w:val="00180F3E"/>
    <w:rsid w:val="00181DFA"/>
    <w:rsid w:val="00183260"/>
    <w:rsid w:val="001843C2"/>
    <w:rsid w:val="00184FB6"/>
    <w:rsid w:val="00186F6C"/>
    <w:rsid w:val="00190B46"/>
    <w:rsid w:val="00191F90"/>
    <w:rsid w:val="00192F9E"/>
    <w:rsid w:val="001932DA"/>
    <w:rsid w:val="00194439"/>
    <w:rsid w:val="001944A7"/>
    <w:rsid w:val="00195246"/>
    <w:rsid w:val="001956DA"/>
    <w:rsid w:val="00196215"/>
    <w:rsid w:val="001975B6"/>
    <w:rsid w:val="0019782F"/>
    <w:rsid w:val="001A015E"/>
    <w:rsid w:val="001A2089"/>
    <w:rsid w:val="001A23B8"/>
    <w:rsid w:val="001A367A"/>
    <w:rsid w:val="001A3B3C"/>
    <w:rsid w:val="001A5719"/>
    <w:rsid w:val="001A638B"/>
    <w:rsid w:val="001A7ACC"/>
    <w:rsid w:val="001B051A"/>
    <w:rsid w:val="001B0730"/>
    <w:rsid w:val="001B22D2"/>
    <w:rsid w:val="001B37BE"/>
    <w:rsid w:val="001B4180"/>
    <w:rsid w:val="001B4C7B"/>
    <w:rsid w:val="001B4E74"/>
    <w:rsid w:val="001B5317"/>
    <w:rsid w:val="001B547C"/>
    <w:rsid w:val="001B7668"/>
    <w:rsid w:val="001B78B2"/>
    <w:rsid w:val="001C008E"/>
    <w:rsid w:val="001C2972"/>
    <w:rsid w:val="001C2B0B"/>
    <w:rsid w:val="001C41D7"/>
    <w:rsid w:val="001C42C3"/>
    <w:rsid w:val="001C43E0"/>
    <w:rsid w:val="001C478C"/>
    <w:rsid w:val="001C645F"/>
    <w:rsid w:val="001C7C85"/>
    <w:rsid w:val="001C7F77"/>
    <w:rsid w:val="001D0458"/>
    <w:rsid w:val="001D1BBA"/>
    <w:rsid w:val="001D3D1E"/>
    <w:rsid w:val="001D43A6"/>
    <w:rsid w:val="001D4645"/>
    <w:rsid w:val="001D4BC4"/>
    <w:rsid w:val="001D4D13"/>
    <w:rsid w:val="001D585E"/>
    <w:rsid w:val="001D65BA"/>
    <w:rsid w:val="001D7763"/>
    <w:rsid w:val="001D7DBE"/>
    <w:rsid w:val="001E042E"/>
    <w:rsid w:val="001E4F17"/>
    <w:rsid w:val="001E5F0C"/>
    <w:rsid w:val="001E6770"/>
    <w:rsid w:val="001E678E"/>
    <w:rsid w:val="001E71E2"/>
    <w:rsid w:val="001E769F"/>
    <w:rsid w:val="001E7DEB"/>
    <w:rsid w:val="001F02CA"/>
    <w:rsid w:val="001F0692"/>
    <w:rsid w:val="001F0B9E"/>
    <w:rsid w:val="001F1FE3"/>
    <w:rsid w:val="001F30F4"/>
    <w:rsid w:val="001F3C5F"/>
    <w:rsid w:val="001F43BB"/>
    <w:rsid w:val="001F4CCE"/>
    <w:rsid w:val="001F6135"/>
    <w:rsid w:val="001F62EB"/>
    <w:rsid w:val="001F6C86"/>
    <w:rsid w:val="001F7F5E"/>
    <w:rsid w:val="0020009B"/>
    <w:rsid w:val="002007BA"/>
    <w:rsid w:val="002038C9"/>
    <w:rsid w:val="002071BB"/>
    <w:rsid w:val="00207DF5"/>
    <w:rsid w:val="0021038D"/>
    <w:rsid w:val="002105D0"/>
    <w:rsid w:val="00212F34"/>
    <w:rsid w:val="002151EE"/>
    <w:rsid w:val="00215DC2"/>
    <w:rsid w:val="00216340"/>
    <w:rsid w:val="00221E68"/>
    <w:rsid w:val="002230FA"/>
    <w:rsid w:val="00223303"/>
    <w:rsid w:val="00223754"/>
    <w:rsid w:val="00223972"/>
    <w:rsid w:val="00223F63"/>
    <w:rsid w:val="00223FB1"/>
    <w:rsid w:val="00226748"/>
    <w:rsid w:val="002268A4"/>
    <w:rsid w:val="002277FF"/>
    <w:rsid w:val="00231AAE"/>
    <w:rsid w:val="00232000"/>
    <w:rsid w:val="002325C0"/>
    <w:rsid w:val="0023365A"/>
    <w:rsid w:val="002356B4"/>
    <w:rsid w:val="00237AC1"/>
    <w:rsid w:val="00240B81"/>
    <w:rsid w:val="00241B10"/>
    <w:rsid w:val="0024363B"/>
    <w:rsid w:val="0024405E"/>
    <w:rsid w:val="0024534C"/>
    <w:rsid w:val="00245751"/>
    <w:rsid w:val="002476A6"/>
    <w:rsid w:val="00247BDF"/>
    <w:rsid w:val="00247D01"/>
    <w:rsid w:val="0025030F"/>
    <w:rsid w:val="00250940"/>
    <w:rsid w:val="00251F5E"/>
    <w:rsid w:val="00252685"/>
    <w:rsid w:val="00252CBC"/>
    <w:rsid w:val="002542BB"/>
    <w:rsid w:val="00254F16"/>
    <w:rsid w:val="00255FF5"/>
    <w:rsid w:val="002569A5"/>
    <w:rsid w:val="002578DF"/>
    <w:rsid w:val="002606E5"/>
    <w:rsid w:val="0026096B"/>
    <w:rsid w:val="00260C58"/>
    <w:rsid w:val="00261100"/>
    <w:rsid w:val="00261A5B"/>
    <w:rsid w:val="00261AD1"/>
    <w:rsid w:val="00261EFB"/>
    <w:rsid w:val="0026240A"/>
    <w:rsid w:val="00262A01"/>
    <w:rsid w:val="00262E5B"/>
    <w:rsid w:val="00262EEA"/>
    <w:rsid w:val="00263444"/>
    <w:rsid w:val="00263FAD"/>
    <w:rsid w:val="00264E26"/>
    <w:rsid w:val="002658C2"/>
    <w:rsid w:val="0026603E"/>
    <w:rsid w:val="0026737C"/>
    <w:rsid w:val="00270CC8"/>
    <w:rsid w:val="00271861"/>
    <w:rsid w:val="002718CD"/>
    <w:rsid w:val="00271EBA"/>
    <w:rsid w:val="0027331A"/>
    <w:rsid w:val="002736D3"/>
    <w:rsid w:val="00275D9A"/>
    <w:rsid w:val="002761CB"/>
    <w:rsid w:val="002769E4"/>
    <w:rsid w:val="00276AFE"/>
    <w:rsid w:val="002771AD"/>
    <w:rsid w:val="002772A0"/>
    <w:rsid w:val="00280497"/>
    <w:rsid w:val="002816B8"/>
    <w:rsid w:val="0028301B"/>
    <w:rsid w:val="00285660"/>
    <w:rsid w:val="0028602E"/>
    <w:rsid w:val="00286E28"/>
    <w:rsid w:val="00287944"/>
    <w:rsid w:val="0029262C"/>
    <w:rsid w:val="00292C5F"/>
    <w:rsid w:val="00293F3D"/>
    <w:rsid w:val="00294AB0"/>
    <w:rsid w:val="00295B2E"/>
    <w:rsid w:val="00295D32"/>
    <w:rsid w:val="00295FD7"/>
    <w:rsid w:val="00297E7B"/>
    <w:rsid w:val="002A19A4"/>
    <w:rsid w:val="002A2503"/>
    <w:rsid w:val="002A2B87"/>
    <w:rsid w:val="002A355D"/>
    <w:rsid w:val="002A3B57"/>
    <w:rsid w:val="002A56FF"/>
    <w:rsid w:val="002A70E6"/>
    <w:rsid w:val="002A7265"/>
    <w:rsid w:val="002A782B"/>
    <w:rsid w:val="002B006F"/>
    <w:rsid w:val="002B0498"/>
    <w:rsid w:val="002B108B"/>
    <w:rsid w:val="002B2C45"/>
    <w:rsid w:val="002B2D23"/>
    <w:rsid w:val="002B2E8D"/>
    <w:rsid w:val="002B343C"/>
    <w:rsid w:val="002B5362"/>
    <w:rsid w:val="002B5CC4"/>
    <w:rsid w:val="002B67FA"/>
    <w:rsid w:val="002B6A1B"/>
    <w:rsid w:val="002B6B58"/>
    <w:rsid w:val="002B7AF5"/>
    <w:rsid w:val="002C14C2"/>
    <w:rsid w:val="002C31BF"/>
    <w:rsid w:val="002C41D3"/>
    <w:rsid w:val="002C640E"/>
    <w:rsid w:val="002C72FD"/>
    <w:rsid w:val="002D0011"/>
    <w:rsid w:val="002D1D9E"/>
    <w:rsid w:val="002D2102"/>
    <w:rsid w:val="002D218C"/>
    <w:rsid w:val="002D2955"/>
    <w:rsid w:val="002D37DD"/>
    <w:rsid w:val="002D3F0E"/>
    <w:rsid w:val="002D4C93"/>
    <w:rsid w:val="002D512A"/>
    <w:rsid w:val="002D5449"/>
    <w:rsid w:val="002D6ADE"/>
    <w:rsid w:val="002D708D"/>
    <w:rsid w:val="002D75AA"/>
    <w:rsid w:val="002D7FD6"/>
    <w:rsid w:val="002E0139"/>
    <w:rsid w:val="002E0CD7"/>
    <w:rsid w:val="002E0CFB"/>
    <w:rsid w:val="002E1D6B"/>
    <w:rsid w:val="002E3B73"/>
    <w:rsid w:val="002E3B9A"/>
    <w:rsid w:val="002E4119"/>
    <w:rsid w:val="002E4297"/>
    <w:rsid w:val="002E4485"/>
    <w:rsid w:val="002E4D28"/>
    <w:rsid w:val="002E5C7B"/>
    <w:rsid w:val="002E5F28"/>
    <w:rsid w:val="002E772B"/>
    <w:rsid w:val="002F0AD5"/>
    <w:rsid w:val="002F2AE7"/>
    <w:rsid w:val="002F3E17"/>
    <w:rsid w:val="002F4333"/>
    <w:rsid w:val="002F4CA5"/>
    <w:rsid w:val="002F4E03"/>
    <w:rsid w:val="002F4ECC"/>
    <w:rsid w:val="002F7B1B"/>
    <w:rsid w:val="0030175D"/>
    <w:rsid w:val="0030267A"/>
    <w:rsid w:val="00302AFA"/>
    <w:rsid w:val="0030303F"/>
    <w:rsid w:val="00304DAF"/>
    <w:rsid w:val="00306FAF"/>
    <w:rsid w:val="00307207"/>
    <w:rsid w:val="00311F3F"/>
    <w:rsid w:val="00312E22"/>
    <w:rsid w:val="003130A4"/>
    <w:rsid w:val="00313F1F"/>
    <w:rsid w:val="003154B6"/>
    <w:rsid w:val="003168AC"/>
    <w:rsid w:val="003170D6"/>
    <w:rsid w:val="003171BA"/>
    <w:rsid w:val="00317A7D"/>
    <w:rsid w:val="00317BC1"/>
    <w:rsid w:val="0032015C"/>
    <w:rsid w:val="003220D8"/>
    <w:rsid w:val="00322322"/>
    <w:rsid w:val="003229ED"/>
    <w:rsid w:val="00323625"/>
    <w:rsid w:val="00323AA2"/>
    <w:rsid w:val="00323E07"/>
    <w:rsid w:val="003244D3"/>
    <w:rsid w:val="003254A3"/>
    <w:rsid w:val="0032587C"/>
    <w:rsid w:val="00327D1D"/>
    <w:rsid w:val="00327EEF"/>
    <w:rsid w:val="0033063C"/>
    <w:rsid w:val="0033107F"/>
    <w:rsid w:val="0033159C"/>
    <w:rsid w:val="00331AEF"/>
    <w:rsid w:val="00332098"/>
    <w:rsid w:val="0033239F"/>
    <w:rsid w:val="0033323D"/>
    <w:rsid w:val="00334632"/>
    <w:rsid w:val="00334918"/>
    <w:rsid w:val="00335631"/>
    <w:rsid w:val="00336B23"/>
    <w:rsid w:val="0033739D"/>
    <w:rsid w:val="0033744B"/>
    <w:rsid w:val="00340999"/>
    <w:rsid w:val="00340E03"/>
    <w:rsid w:val="003418A3"/>
    <w:rsid w:val="00342435"/>
    <w:rsid w:val="0034274B"/>
    <w:rsid w:val="003427E3"/>
    <w:rsid w:val="00342AFC"/>
    <w:rsid w:val="00343247"/>
    <w:rsid w:val="00343B13"/>
    <w:rsid w:val="0034426F"/>
    <w:rsid w:val="00345A35"/>
    <w:rsid w:val="003462EB"/>
    <w:rsid w:val="00346BAE"/>
    <w:rsid w:val="0034719F"/>
    <w:rsid w:val="00347C31"/>
    <w:rsid w:val="00350A35"/>
    <w:rsid w:val="0035325A"/>
    <w:rsid w:val="00353D2E"/>
    <w:rsid w:val="003551F0"/>
    <w:rsid w:val="00355722"/>
    <w:rsid w:val="003557EC"/>
    <w:rsid w:val="0035683E"/>
    <w:rsid w:val="003571D8"/>
    <w:rsid w:val="00357BC3"/>
    <w:rsid w:val="00357BC6"/>
    <w:rsid w:val="003603C8"/>
    <w:rsid w:val="00361422"/>
    <w:rsid w:val="003624D7"/>
    <w:rsid w:val="00362852"/>
    <w:rsid w:val="00364D84"/>
    <w:rsid w:val="003675AD"/>
    <w:rsid w:val="00367E7F"/>
    <w:rsid w:val="0037071E"/>
    <w:rsid w:val="003724BB"/>
    <w:rsid w:val="00373403"/>
    <w:rsid w:val="00373405"/>
    <w:rsid w:val="00373529"/>
    <w:rsid w:val="0037401B"/>
    <w:rsid w:val="003753D6"/>
    <w:rsid w:val="0037545D"/>
    <w:rsid w:val="00375F42"/>
    <w:rsid w:val="003761DE"/>
    <w:rsid w:val="003777F4"/>
    <w:rsid w:val="003778A0"/>
    <w:rsid w:val="003807BD"/>
    <w:rsid w:val="00380E27"/>
    <w:rsid w:val="00384618"/>
    <w:rsid w:val="00384983"/>
    <w:rsid w:val="003857BE"/>
    <w:rsid w:val="003868B7"/>
    <w:rsid w:val="00386F81"/>
    <w:rsid w:val="00386FF1"/>
    <w:rsid w:val="0038793E"/>
    <w:rsid w:val="00391A4A"/>
    <w:rsid w:val="00392071"/>
    <w:rsid w:val="00392EB6"/>
    <w:rsid w:val="003934C4"/>
    <w:rsid w:val="0039374C"/>
    <w:rsid w:val="00394444"/>
    <w:rsid w:val="003956C6"/>
    <w:rsid w:val="00395965"/>
    <w:rsid w:val="00397446"/>
    <w:rsid w:val="003A3AEA"/>
    <w:rsid w:val="003A3F6C"/>
    <w:rsid w:val="003A4EDD"/>
    <w:rsid w:val="003A565B"/>
    <w:rsid w:val="003A59F8"/>
    <w:rsid w:val="003A6718"/>
    <w:rsid w:val="003A7388"/>
    <w:rsid w:val="003A7EF8"/>
    <w:rsid w:val="003B083D"/>
    <w:rsid w:val="003B111D"/>
    <w:rsid w:val="003B1265"/>
    <w:rsid w:val="003B1AA0"/>
    <w:rsid w:val="003B1B7A"/>
    <w:rsid w:val="003B203D"/>
    <w:rsid w:val="003B2A40"/>
    <w:rsid w:val="003B3715"/>
    <w:rsid w:val="003B3764"/>
    <w:rsid w:val="003B3919"/>
    <w:rsid w:val="003B399A"/>
    <w:rsid w:val="003B3D1D"/>
    <w:rsid w:val="003B3FB3"/>
    <w:rsid w:val="003B4CD2"/>
    <w:rsid w:val="003C0030"/>
    <w:rsid w:val="003C1E71"/>
    <w:rsid w:val="003C33F2"/>
    <w:rsid w:val="003C6679"/>
    <w:rsid w:val="003C717C"/>
    <w:rsid w:val="003C7A4A"/>
    <w:rsid w:val="003D0D4C"/>
    <w:rsid w:val="003D213B"/>
    <w:rsid w:val="003D25D9"/>
    <w:rsid w:val="003D2E43"/>
    <w:rsid w:val="003D3A21"/>
    <w:rsid w:val="003D71D4"/>
    <w:rsid w:val="003D756E"/>
    <w:rsid w:val="003D77DD"/>
    <w:rsid w:val="003E249B"/>
    <w:rsid w:val="003E3841"/>
    <w:rsid w:val="003E38D5"/>
    <w:rsid w:val="003E3B76"/>
    <w:rsid w:val="003E420D"/>
    <w:rsid w:val="003E4C13"/>
    <w:rsid w:val="003E5438"/>
    <w:rsid w:val="003E5901"/>
    <w:rsid w:val="003E7D1C"/>
    <w:rsid w:val="003F39D1"/>
    <w:rsid w:val="003F4481"/>
    <w:rsid w:val="003F5A83"/>
    <w:rsid w:val="003F5FF7"/>
    <w:rsid w:val="003F645F"/>
    <w:rsid w:val="00400767"/>
    <w:rsid w:val="00401FDD"/>
    <w:rsid w:val="0040221B"/>
    <w:rsid w:val="00403337"/>
    <w:rsid w:val="00404FCA"/>
    <w:rsid w:val="00405371"/>
    <w:rsid w:val="004053AA"/>
    <w:rsid w:val="00405D50"/>
    <w:rsid w:val="00405E39"/>
    <w:rsid w:val="004078F3"/>
    <w:rsid w:val="00407971"/>
    <w:rsid w:val="00407DD2"/>
    <w:rsid w:val="00411A08"/>
    <w:rsid w:val="004131D0"/>
    <w:rsid w:val="00413AD5"/>
    <w:rsid w:val="00413E9C"/>
    <w:rsid w:val="00414BA4"/>
    <w:rsid w:val="00416293"/>
    <w:rsid w:val="004175B5"/>
    <w:rsid w:val="0041794E"/>
    <w:rsid w:val="00417F94"/>
    <w:rsid w:val="00420843"/>
    <w:rsid w:val="0042084A"/>
    <w:rsid w:val="00421BD4"/>
    <w:rsid w:val="00421E0A"/>
    <w:rsid w:val="004220B7"/>
    <w:rsid w:val="0042284C"/>
    <w:rsid w:val="004228AF"/>
    <w:rsid w:val="00423768"/>
    <w:rsid w:val="00423C5F"/>
    <w:rsid w:val="00426602"/>
    <w:rsid w:val="00427794"/>
    <w:rsid w:val="00431EB8"/>
    <w:rsid w:val="0043203F"/>
    <w:rsid w:val="00432887"/>
    <w:rsid w:val="00434B6F"/>
    <w:rsid w:val="00434BD5"/>
    <w:rsid w:val="004374BD"/>
    <w:rsid w:val="0043795E"/>
    <w:rsid w:val="00437A3F"/>
    <w:rsid w:val="00442A87"/>
    <w:rsid w:val="00443C6D"/>
    <w:rsid w:val="004449EE"/>
    <w:rsid w:val="00446585"/>
    <w:rsid w:val="00446763"/>
    <w:rsid w:val="00450DD2"/>
    <w:rsid w:val="00450F07"/>
    <w:rsid w:val="0045228D"/>
    <w:rsid w:val="00453CD3"/>
    <w:rsid w:val="00453F92"/>
    <w:rsid w:val="004543D8"/>
    <w:rsid w:val="00454CCA"/>
    <w:rsid w:val="00455960"/>
    <w:rsid w:val="00456231"/>
    <w:rsid w:val="00457662"/>
    <w:rsid w:val="004579C8"/>
    <w:rsid w:val="00457DF1"/>
    <w:rsid w:val="00460660"/>
    <w:rsid w:val="00461863"/>
    <w:rsid w:val="00463BD5"/>
    <w:rsid w:val="00464BA9"/>
    <w:rsid w:val="00464C08"/>
    <w:rsid w:val="00466045"/>
    <w:rsid w:val="00467646"/>
    <w:rsid w:val="00467E69"/>
    <w:rsid w:val="00467F7D"/>
    <w:rsid w:val="00470204"/>
    <w:rsid w:val="00470A1A"/>
    <w:rsid w:val="004714FE"/>
    <w:rsid w:val="0047667E"/>
    <w:rsid w:val="00476F2F"/>
    <w:rsid w:val="0047736E"/>
    <w:rsid w:val="00483846"/>
    <w:rsid w:val="00483969"/>
    <w:rsid w:val="00483E4B"/>
    <w:rsid w:val="0048428A"/>
    <w:rsid w:val="00484576"/>
    <w:rsid w:val="00485B89"/>
    <w:rsid w:val="00486107"/>
    <w:rsid w:val="0048649B"/>
    <w:rsid w:val="00491827"/>
    <w:rsid w:val="00492DB5"/>
    <w:rsid w:val="00493AF5"/>
    <w:rsid w:val="00494D07"/>
    <w:rsid w:val="004950EE"/>
    <w:rsid w:val="0049594A"/>
    <w:rsid w:val="004959D3"/>
    <w:rsid w:val="0049612C"/>
    <w:rsid w:val="00496D56"/>
    <w:rsid w:val="00497D97"/>
    <w:rsid w:val="004A044D"/>
    <w:rsid w:val="004A305A"/>
    <w:rsid w:val="004A4BEA"/>
    <w:rsid w:val="004A61A8"/>
    <w:rsid w:val="004B1394"/>
    <w:rsid w:val="004B2AA1"/>
    <w:rsid w:val="004B33C5"/>
    <w:rsid w:val="004B5274"/>
    <w:rsid w:val="004B5514"/>
    <w:rsid w:val="004C1216"/>
    <w:rsid w:val="004C148C"/>
    <w:rsid w:val="004C164B"/>
    <w:rsid w:val="004C1CD7"/>
    <w:rsid w:val="004C1E41"/>
    <w:rsid w:val="004C3856"/>
    <w:rsid w:val="004C3A20"/>
    <w:rsid w:val="004C4399"/>
    <w:rsid w:val="004C4F1A"/>
    <w:rsid w:val="004C6E3E"/>
    <w:rsid w:val="004C787C"/>
    <w:rsid w:val="004C798F"/>
    <w:rsid w:val="004C7B49"/>
    <w:rsid w:val="004C7EAC"/>
    <w:rsid w:val="004D2997"/>
    <w:rsid w:val="004D32CD"/>
    <w:rsid w:val="004D6033"/>
    <w:rsid w:val="004D6756"/>
    <w:rsid w:val="004D7243"/>
    <w:rsid w:val="004D7474"/>
    <w:rsid w:val="004D7D8C"/>
    <w:rsid w:val="004E0022"/>
    <w:rsid w:val="004E0A87"/>
    <w:rsid w:val="004E0BEA"/>
    <w:rsid w:val="004E43C7"/>
    <w:rsid w:val="004E4870"/>
    <w:rsid w:val="004E5446"/>
    <w:rsid w:val="004E65B2"/>
    <w:rsid w:val="004E66F2"/>
    <w:rsid w:val="004E7346"/>
    <w:rsid w:val="004E7A1F"/>
    <w:rsid w:val="004E7A58"/>
    <w:rsid w:val="004F12EE"/>
    <w:rsid w:val="004F2B63"/>
    <w:rsid w:val="004F3B20"/>
    <w:rsid w:val="004F40F0"/>
    <w:rsid w:val="004F4329"/>
    <w:rsid w:val="004F4479"/>
    <w:rsid w:val="004F45AB"/>
    <w:rsid w:val="004F4B9B"/>
    <w:rsid w:val="004F5504"/>
    <w:rsid w:val="004F5677"/>
    <w:rsid w:val="004F6CE1"/>
    <w:rsid w:val="004F70CD"/>
    <w:rsid w:val="004F713C"/>
    <w:rsid w:val="00500124"/>
    <w:rsid w:val="00500E0F"/>
    <w:rsid w:val="00503E6C"/>
    <w:rsid w:val="00504B43"/>
    <w:rsid w:val="00505F6C"/>
    <w:rsid w:val="00506120"/>
    <w:rsid w:val="0050666E"/>
    <w:rsid w:val="00507D95"/>
    <w:rsid w:val="005103A8"/>
    <w:rsid w:val="00511AB9"/>
    <w:rsid w:val="00512A23"/>
    <w:rsid w:val="00512DAC"/>
    <w:rsid w:val="0051398A"/>
    <w:rsid w:val="00513DC3"/>
    <w:rsid w:val="00514702"/>
    <w:rsid w:val="005154B9"/>
    <w:rsid w:val="0051565D"/>
    <w:rsid w:val="00515B66"/>
    <w:rsid w:val="00515D60"/>
    <w:rsid w:val="00516632"/>
    <w:rsid w:val="005176EE"/>
    <w:rsid w:val="00517B3E"/>
    <w:rsid w:val="0052080B"/>
    <w:rsid w:val="00521652"/>
    <w:rsid w:val="00523B95"/>
    <w:rsid w:val="00523BB5"/>
    <w:rsid w:val="00523EA7"/>
    <w:rsid w:val="00525320"/>
    <w:rsid w:val="00526117"/>
    <w:rsid w:val="00526284"/>
    <w:rsid w:val="00527833"/>
    <w:rsid w:val="0053014D"/>
    <w:rsid w:val="00531A59"/>
    <w:rsid w:val="00531CB9"/>
    <w:rsid w:val="005327FB"/>
    <w:rsid w:val="00533AF1"/>
    <w:rsid w:val="00533FCD"/>
    <w:rsid w:val="005348AF"/>
    <w:rsid w:val="005354B7"/>
    <w:rsid w:val="005359B7"/>
    <w:rsid w:val="00535ABB"/>
    <w:rsid w:val="00535F40"/>
    <w:rsid w:val="00536F59"/>
    <w:rsid w:val="005374B8"/>
    <w:rsid w:val="005403D3"/>
    <w:rsid w:val="005406EB"/>
    <w:rsid w:val="00540C91"/>
    <w:rsid w:val="00541E3E"/>
    <w:rsid w:val="005451D0"/>
    <w:rsid w:val="00545AD1"/>
    <w:rsid w:val="00551A4F"/>
    <w:rsid w:val="0055229C"/>
    <w:rsid w:val="00552467"/>
    <w:rsid w:val="00552BA1"/>
    <w:rsid w:val="005530A6"/>
    <w:rsid w:val="00553375"/>
    <w:rsid w:val="00553D21"/>
    <w:rsid w:val="00554C2B"/>
    <w:rsid w:val="00555697"/>
    <w:rsid w:val="00555884"/>
    <w:rsid w:val="0055595C"/>
    <w:rsid w:val="00556601"/>
    <w:rsid w:val="005575B2"/>
    <w:rsid w:val="0056061B"/>
    <w:rsid w:val="00563647"/>
    <w:rsid w:val="00563A31"/>
    <w:rsid w:val="005659C5"/>
    <w:rsid w:val="00566B3C"/>
    <w:rsid w:val="00567709"/>
    <w:rsid w:val="005679F3"/>
    <w:rsid w:val="005706D6"/>
    <w:rsid w:val="005708D0"/>
    <w:rsid w:val="005722FB"/>
    <w:rsid w:val="005728C7"/>
    <w:rsid w:val="00572A42"/>
    <w:rsid w:val="005736B7"/>
    <w:rsid w:val="00573D8F"/>
    <w:rsid w:val="00575E5A"/>
    <w:rsid w:val="00576DD7"/>
    <w:rsid w:val="0057725D"/>
    <w:rsid w:val="00580245"/>
    <w:rsid w:val="0058031A"/>
    <w:rsid w:val="0058186A"/>
    <w:rsid w:val="00583A0B"/>
    <w:rsid w:val="0058529E"/>
    <w:rsid w:val="00585EC3"/>
    <w:rsid w:val="0058742A"/>
    <w:rsid w:val="00590BAF"/>
    <w:rsid w:val="005915DC"/>
    <w:rsid w:val="00591D7A"/>
    <w:rsid w:val="00592DCC"/>
    <w:rsid w:val="005934EA"/>
    <w:rsid w:val="00593B3A"/>
    <w:rsid w:val="00593EFE"/>
    <w:rsid w:val="00594E09"/>
    <w:rsid w:val="005956C4"/>
    <w:rsid w:val="00596F3D"/>
    <w:rsid w:val="005A014E"/>
    <w:rsid w:val="005A106F"/>
    <w:rsid w:val="005A1F44"/>
    <w:rsid w:val="005A2A37"/>
    <w:rsid w:val="005A31F1"/>
    <w:rsid w:val="005A55B1"/>
    <w:rsid w:val="005A6F22"/>
    <w:rsid w:val="005A72C0"/>
    <w:rsid w:val="005B08F1"/>
    <w:rsid w:val="005B0B30"/>
    <w:rsid w:val="005B2504"/>
    <w:rsid w:val="005B3480"/>
    <w:rsid w:val="005B3D40"/>
    <w:rsid w:val="005B5708"/>
    <w:rsid w:val="005B5871"/>
    <w:rsid w:val="005B67C5"/>
    <w:rsid w:val="005B6CC2"/>
    <w:rsid w:val="005C0742"/>
    <w:rsid w:val="005C07AB"/>
    <w:rsid w:val="005C1550"/>
    <w:rsid w:val="005C192B"/>
    <w:rsid w:val="005C2261"/>
    <w:rsid w:val="005C2E6D"/>
    <w:rsid w:val="005C3FBB"/>
    <w:rsid w:val="005C4184"/>
    <w:rsid w:val="005C4523"/>
    <w:rsid w:val="005C6982"/>
    <w:rsid w:val="005C6ACF"/>
    <w:rsid w:val="005C7AE4"/>
    <w:rsid w:val="005C7C4C"/>
    <w:rsid w:val="005C7D06"/>
    <w:rsid w:val="005C7DD7"/>
    <w:rsid w:val="005D04A3"/>
    <w:rsid w:val="005D0BC5"/>
    <w:rsid w:val="005D0F8C"/>
    <w:rsid w:val="005D3194"/>
    <w:rsid w:val="005D3C39"/>
    <w:rsid w:val="005D4170"/>
    <w:rsid w:val="005D64E5"/>
    <w:rsid w:val="005D7706"/>
    <w:rsid w:val="005D78E8"/>
    <w:rsid w:val="005D7A71"/>
    <w:rsid w:val="005E1297"/>
    <w:rsid w:val="005E2E0C"/>
    <w:rsid w:val="005E52CF"/>
    <w:rsid w:val="005E547C"/>
    <w:rsid w:val="005E5AA1"/>
    <w:rsid w:val="005E5ECB"/>
    <w:rsid w:val="005F047C"/>
    <w:rsid w:val="005F490F"/>
    <w:rsid w:val="005F5CE8"/>
    <w:rsid w:val="005F6307"/>
    <w:rsid w:val="005F699E"/>
    <w:rsid w:val="005F7209"/>
    <w:rsid w:val="00601A8C"/>
    <w:rsid w:val="00601E7D"/>
    <w:rsid w:val="00604398"/>
    <w:rsid w:val="00605188"/>
    <w:rsid w:val="006070D3"/>
    <w:rsid w:val="00607480"/>
    <w:rsid w:val="00607538"/>
    <w:rsid w:val="00607DD5"/>
    <w:rsid w:val="0061068E"/>
    <w:rsid w:val="00610A9E"/>
    <w:rsid w:val="006115D3"/>
    <w:rsid w:val="006121A7"/>
    <w:rsid w:val="006123DA"/>
    <w:rsid w:val="00614052"/>
    <w:rsid w:val="00614E71"/>
    <w:rsid w:val="00616C7C"/>
    <w:rsid w:val="00616E9C"/>
    <w:rsid w:val="00617271"/>
    <w:rsid w:val="006208DF"/>
    <w:rsid w:val="0062119E"/>
    <w:rsid w:val="00622F36"/>
    <w:rsid w:val="00622F68"/>
    <w:rsid w:val="006233EF"/>
    <w:rsid w:val="006246F8"/>
    <w:rsid w:val="006251A2"/>
    <w:rsid w:val="006252FF"/>
    <w:rsid w:val="00625995"/>
    <w:rsid w:val="00626385"/>
    <w:rsid w:val="00626DF0"/>
    <w:rsid w:val="00627522"/>
    <w:rsid w:val="00631489"/>
    <w:rsid w:val="00631798"/>
    <w:rsid w:val="00632DBA"/>
    <w:rsid w:val="00632E79"/>
    <w:rsid w:val="00633336"/>
    <w:rsid w:val="006344E4"/>
    <w:rsid w:val="00635942"/>
    <w:rsid w:val="006361B5"/>
    <w:rsid w:val="006363DF"/>
    <w:rsid w:val="006368DA"/>
    <w:rsid w:val="00637375"/>
    <w:rsid w:val="006373C5"/>
    <w:rsid w:val="006402C6"/>
    <w:rsid w:val="0064260E"/>
    <w:rsid w:val="00643428"/>
    <w:rsid w:val="00644560"/>
    <w:rsid w:val="00644962"/>
    <w:rsid w:val="0064496A"/>
    <w:rsid w:val="006516B0"/>
    <w:rsid w:val="00652A9A"/>
    <w:rsid w:val="006549CC"/>
    <w:rsid w:val="00654A2F"/>
    <w:rsid w:val="00654B80"/>
    <w:rsid w:val="00655976"/>
    <w:rsid w:val="0065610E"/>
    <w:rsid w:val="0066001C"/>
    <w:rsid w:val="00660A38"/>
    <w:rsid w:val="00660AD3"/>
    <w:rsid w:val="00662411"/>
    <w:rsid w:val="00662AA4"/>
    <w:rsid w:val="00662E1B"/>
    <w:rsid w:val="00663602"/>
    <w:rsid w:val="006638D7"/>
    <w:rsid w:val="00664290"/>
    <w:rsid w:val="00664F36"/>
    <w:rsid w:val="00665E16"/>
    <w:rsid w:val="0066648F"/>
    <w:rsid w:val="00666844"/>
    <w:rsid w:val="00667B97"/>
    <w:rsid w:val="00667C2A"/>
    <w:rsid w:val="00667FF1"/>
    <w:rsid w:val="0067155D"/>
    <w:rsid w:val="006728AF"/>
    <w:rsid w:val="00674EA0"/>
    <w:rsid w:val="006752F6"/>
    <w:rsid w:val="006755B3"/>
    <w:rsid w:val="006757E4"/>
    <w:rsid w:val="006758BA"/>
    <w:rsid w:val="00675D33"/>
    <w:rsid w:val="00676F41"/>
    <w:rsid w:val="006776B6"/>
    <w:rsid w:val="00680194"/>
    <w:rsid w:val="0068063C"/>
    <w:rsid w:val="00680698"/>
    <w:rsid w:val="00680C9D"/>
    <w:rsid w:val="006812C4"/>
    <w:rsid w:val="006815B7"/>
    <w:rsid w:val="00681AC0"/>
    <w:rsid w:val="00681AD2"/>
    <w:rsid w:val="0068601E"/>
    <w:rsid w:val="006863AF"/>
    <w:rsid w:val="0068759B"/>
    <w:rsid w:val="0069136C"/>
    <w:rsid w:val="006913BC"/>
    <w:rsid w:val="0069278B"/>
    <w:rsid w:val="00692F19"/>
    <w:rsid w:val="00693150"/>
    <w:rsid w:val="0069470F"/>
    <w:rsid w:val="0069473A"/>
    <w:rsid w:val="00694D1B"/>
    <w:rsid w:val="00695E55"/>
    <w:rsid w:val="00696DBA"/>
    <w:rsid w:val="006A019B"/>
    <w:rsid w:val="006A04CD"/>
    <w:rsid w:val="006A1FA5"/>
    <w:rsid w:val="006A2496"/>
    <w:rsid w:val="006A24AF"/>
    <w:rsid w:val="006A28B5"/>
    <w:rsid w:val="006A2AB1"/>
    <w:rsid w:val="006A3788"/>
    <w:rsid w:val="006A5570"/>
    <w:rsid w:val="006A5FC4"/>
    <w:rsid w:val="006A63A2"/>
    <w:rsid w:val="006A689C"/>
    <w:rsid w:val="006B2318"/>
    <w:rsid w:val="006B2DA9"/>
    <w:rsid w:val="006B3914"/>
    <w:rsid w:val="006B3D79"/>
    <w:rsid w:val="006B4F85"/>
    <w:rsid w:val="006B5330"/>
    <w:rsid w:val="006B6847"/>
    <w:rsid w:val="006B6B39"/>
    <w:rsid w:val="006B6D35"/>
    <w:rsid w:val="006B6FE4"/>
    <w:rsid w:val="006B7048"/>
    <w:rsid w:val="006B7718"/>
    <w:rsid w:val="006C0D67"/>
    <w:rsid w:val="006C16E1"/>
    <w:rsid w:val="006C1F43"/>
    <w:rsid w:val="006C2343"/>
    <w:rsid w:val="006C31D3"/>
    <w:rsid w:val="006C39D8"/>
    <w:rsid w:val="006C3B55"/>
    <w:rsid w:val="006C3E85"/>
    <w:rsid w:val="006C442A"/>
    <w:rsid w:val="006C49CA"/>
    <w:rsid w:val="006C5BD2"/>
    <w:rsid w:val="006C5DEF"/>
    <w:rsid w:val="006C5FDA"/>
    <w:rsid w:val="006C62BF"/>
    <w:rsid w:val="006D01B1"/>
    <w:rsid w:val="006D1B57"/>
    <w:rsid w:val="006D3BC8"/>
    <w:rsid w:val="006D5B25"/>
    <w:rsid w:val="006E01DC"/>
    <w:rsid w:val="006E0578"/>
    <w:rsid w:val="006E314D"/>
    <w:rsid w:val="006E4FE1"/>
    <w:rsid w:val="006F0B76"/>
    <w:rsid w:val="006F2B34"/>
    <w:rsid w:val="006F2F61"/>
    <w:rsid w:val="006F4821"/>
    <w:rsid w:val="006F4A54"/>
    <w:rsid w:val="006F5C75"/>
    <w:rsid w:val="006F7E43"/>
    <w:rsid w:val="007006DD"/>
    <w:rsid w:val="007016B2"/>
    <w:rsid w:val="00702F8E"/>
    <w:rsid w:val="007032A5"/>
    <w:rsid w:val="00704053"/>
    <w:rsid w:val="00706F1A"/>
    <w:rsid w:val="007074CC"/>
    <w:rsid w:val="00710723"/>
    <w:rsid w:val="007107DA"/>
    <w:rsid w:val="00711031"/>
    <w:rsid w:val="00712DBF"/>
    <w:rsid w:val="007135BE"/>
    <w:rsid w:val="007142D6"/>
    <w:rsid w:val="00714484"/>
    <w:rsid w:val="0071485E"/>
    <w:rsid w:val="00714C87"/>
    <w:rsid w:val="0071699D"/>
    <w:rsid w:val="00717C2E"/>
    <w:rsid w:val="00720802"/>
    <w:rsid w:val="00723ED1"/>
    <w:rsid w:val="00724595"/>
    <w:rsid w:val="00733AD8"/>
    <w:rsid w:val="007349C2"/>
    <w:rsid w:val="00734F92"/>
    <w:rsid w:val="007360CD"/>
    <w:rsid w:val="007368D5"/>
    <w:rsid w:val="00736BA0"/>
    <w:rsid w:val="007406C1"/>
    <w:rsid w:val="00740AEF"/>
    <w:rsid w:val="00740AF5"/>
    <w:rsid w:val="00743525"/>
    <w:rsid w:val="007437FC"/>
    <w:rsid w:val="007438FE"/>
    <w:rsid w:val="007444EC"/>
    <w:rsid w:val="00745555"/>
    <w:rsid w:val="00745695"/>
    <w:rsid w:val="00745B7E"/>
    <w:rsid w:val="00745D42"/>
    <w:rsid w:val="00745F94"/>
    <w:rsid w:val="007502D3"/>
    <w:rsid w:val="00751CF9"/>
    <w:rsid w:val="00752136"/>
    <w:rsid w:val="00752370"/>
    <w:rsid w:val="007527C7"/>
    <w:rsid w:val="00753C1F"/>
    <w:rsid w:val="007541A2"/>
    <w:rsid w:val="00754843"/>
    <w:rsid w:val="0075515A"/>
    <w:rsid w:val="00755818"/>
    <w:rsid w:val="007566A7"/>
    <w:rsid w:val="00756EE3"/>
    <w:rsid w:val="0076008E"/>
    <w:rsid w:val="0076286B"/>
    <w:rsid w:val="0076488C"/>
    <w:rsid w:val="00764DFA"/>
    <w:rsid w:val="00764E9B"/>
    <w:rsid w:val="007652CA"/>
    <w:rsid w:val="00766028"/>
    <w:rsid w:val="00766846"/>
    <w:rsid w:val="00766AA5"/>
    <w:rsid w:val="0076772F"/>
    <w:rsid w:val="0076790E"/>
    <w:rsid w:val="00770601"/>
    <w:rsid w:val="00770E4D"/>
    <w:rsid w:val="007713F3"/>
    <w:rsid w:val="00771F43"/>
    <w:rsid w:val="00772CE7"/>
    <w:rsid w:val="00773EB6"/>
    <w:rsid w:val="0077452B"/>
    <w:rsid w:val="00774B69"/>
    <w:rsid w:val="0077519C"/>
    <w:rsid w:val="0077642B"/>
    <w:rsid w:val="0077673A"/>
    <w:rsid w:val="0078032A"/>
    <w:rsid w:val="0078122C"/>
    <w:rsid w:val="00783BC9"/>
    <w:rsid w:val="007846E1"/>
    <w:rsid w:val="007847D6"/>
    <w:rsid w:val="007860E0"/>
    <w:rsid w:val="00787272"/>
    <w:rsid w:val="0078776A"/>
    <w:rsid w:val="00787DF1"/>
    <w:rsid w:val="007903A0"/>
    <w:rsid w:val="00790B83"/>
    <w:rsid w:val="007917D9"/>
    <w:rsid w:val="00791CD0"/>
    <w:rsid w:val="0079278B"/>
    <w:rsid w:val="007935BB"/>
    <w:rsid w:val="00793C1F"/>
    <w:rsid w:val="00793F98"/>
    <w:rsid w:val="00794628"/>
    <w:rsid w:val="0079549F"/>
    <w:rsid w:val="007A0261"/>
    <w:rsid w:val="007A202B"/>
    <w:rsid w:val="007A23F8"/>
    <w:rsid w:val="007A2B04"/>
    <w:rsid w:val="007A3193"/>
    <w:rsid w:val="007A39C9"/>
    <w:rsid w:val="007A3DA7"/>
    <w:rsid w:val="007A43E2"/>
    <w:rsid w:val="007A5172"/>
    <w:rsid w:val="007A67A0"/>
    <w:rsid w:val="007A6D95"/>
    <w:rsid w:val="007A76CF"/>
    <w:rsid w:val="007A7C39"/>
    <w:rsid w:val="007B1064"/>
    <w:rsid w:val="007B1D0B"/>
    <w:rsid w:val="007B235E"/>
    <w:rsid w:val="007B293D"/>
    <w:rsid w:val="007B2982"/>
    <w:rsid w:val="007B3565"/>
    <w:rsid w:val="007B4892"/>
    <w:rsid w:val="007B4CA6"/>
    <w:rsid w:val="007B570C"/>
    <w:rsid w:val="007B6016"/>
    <w:rsid w:val="007B67DD"/>
    <w:rsid w:val="007B6BCD"/>
    <w:rsid w:val="007B6D77"/>
    <w:rsid w:val="007C1210"/>
    <w:rsid w:val="007C41E4"/>
    <w:rsid w:val="007C4690"/>
    <w:rsid w:val="007C4D63"/>
    <w:rsid w:val="007C57B0"/>
    <w:rsid w:val="007C6E75"/>
    <w:rsid w:val="007D2943"/>
    <w:rsid w:val="007D3FA6"/>
    <w:rsid w:val="007D501D"/>
    <w:rsid w:val="007D54C4"/>
    <w:rsid w:val="007D5837"/>
    <w:rsid w:val="007D58F7"/>
    <w:rsid w:val="007D5A12"/>
    <w:rsid w:val="007D62B3"/>
    <w:rsid w:val="007D64DE"/>
    <w:rsid w:val="007D744C"/>
    <w:rsid w:val="007D7B6E"/>
    <w:rsid w:val="007D7CA4"/>
    <w:rsid w:val="007E0D13"/>
    <w:rsid w:val="007E2520"/>
    <w:rsid w:val="007E27B9"/>
    <w:rsid w:val="007E2DF6"/>
    <w:rsid w:val="007E36C3"/>
    <w:rsid w:val="007E4124"/>
    <w:rsid w:val="007E417F"/>
    <w:rsid w:val="007E4A6E"/>
    <w:rsid w:val="007E52E0"/>
    <w:rsid w:val="007E55B5"/>
    <w:rsid w:val="007E5809"/>
    <w:rsid w:val="007F3B92"/>
    <w:rsid w:val="007F56A7"/>
    <w:rsid w:val="007F6946"/>
    <w:rsid w:val="007F7498"/>
    <w:rsid w:val="007F7F81"/>
    <w:rsid w:val="00800483"/>
    <w:rsid w:val="008006E9"/>
    <w:rsid w:val="008007B7"/>
    <w:rsid w:val="00800851"/>
    <w:rsid w:val="0080171C"/>
    <w:rsid w:val="00802278"/>
    <w:rsid w:val="008028FD"/>
    <w:rsid w:val="00802EE1"/>
    <w:rsid w:val="0080306F"/>
    <w:rsid w:val="00803548"/>
    <w:rsid w:val="00803BF3"/>
    <w:rsid w:val="008049B6"/>
    <w:rsid w:val="0080505B"/>
    <w:rsid w:val="008060F5"/>
    <w:rsid w:val="00806625"/>
    <w:rsid w:val="00806DC8"/>
    <w:rsid w:val="00807112"/>
    <w:rsid w:val="00807DD0"/>
    <w:rsid w:val="00810E5C"/>
    <w:rsid w:val="0081156D"/>
    <w:rsid w:val="00811FF6"/>
    <w:rsid w:val="00816930"/>
    <w:rsid w:val="00820D7F"/>
    <w:rsid w:val="00821565"/>
    <w:rsid w:val="00821D01"/>
    <w:rsid w:val="008227D6"/>
    <w:rsid w:val="00823D81"/>
    <w:rsid w:val="00824381"/>
    <w:rsid w:val="00824442"/>
    <w:rsid w:val="008251C5"/>
    <w:rsid w:val="00826941"/>
    <w:rsid w:val="00826B7B"/>
    <w:rsid w:val="00827BE7"/>
    <w:rsid w:val="00827F17"/>
    <w:rsid w:val="0083197D"/>
    <w:rsid w:val="00833080"/>
    <w:rsid w:val="0083352E"/>
    <w:rsid w:val="00833B52"/>
    <w:rsid w:val="00834146"/>
    <w:rsid w:val="008346E6"/>
    <w:rsid w:val="008354AE"/>
    <w:rsid w:val="008355C0"/>
    <w:rsid w:val="00835C1D"/>
    <w:rsid w:val="00840F91"/>
    <w:rsid w:val="00841B97"/>
    <w:rsid w:val="00842C0C"/>
    <w:rsid w:val="00846695"/>
    <w:rsid w:val="00846789"/>
    <w:rsid w:val="0085027A"/>
    <w:rsid w:val="00850EFE"/>
    <w:rsid w:val="008512D9"/>
    <w:rsid w:val="0085428F"/>
    <w:rsid w:val="008542EE"/>
    <w:rsid w:val="00856E99"/>
    <w:rsid w:val="008575E4"/>
    <w:rsid w:val="008604BA"/>
    <w:rsid w:val="00860A71"/>
    <w:rsid w:val="00860E7C"/>
    <w:rsid w:val="00863017"/>
    <w:rsid w:val="008633B5"/>
    <w:rsid w:val="008638C8"/>
    <w:rsid w:val="008641D8"/>
    <w:rsid w:val="00864D17"/>
    <w:rsid w:val="008664BF"/>
    <w:rsid w:val="0086657B"/>
    <w:rsid w:val="00871428"/>
    <w:rsid w:val="00873637"/>
    <w:rsid w:val="00876E1E"/>
    <w:rsid w:val="00876ECB"/>
    <w:rsid w:val="00877C7B"/>
    <w:rsid w:val="00884479"/>
    <w:rsid w:val="00885DA0"/>
    <w:rsid w:val="00886D1A"/>
    <w:rsid w:val="00887033"/>
    <w:rsid w:val="00887F36"/>
    <w:rsid w:val="00890925"/>
    <w:rsid w:val="00890A4F"/>
    <w:rsid w:val="00891DE1"/>
    <w:rsid w:val="00894587"/>
    <w:rsid w:val="008956C7"/>
    <w:rsid w:val="00895EEE"/>
    <w:rsid w:val="008978D2"/>
    <w:rsid w:val="008979BF"/>
    <w:rsid w:val="008A01EA"/>
    <w:rsid w:val="008A14CB"/>
    <w:rsid w:val="008A1FC1"/>
    <w:rsid w:val="008A22B9"/>
    <w:rsid w:val="008A268A"/>
    <w:rsid w:val="008A2A74"/>
    <w:rsid w:val="008A34A7"/>
    <w:rsid w:val="008A3568"/>
    <w:rsid w:val="008A39FB"/>
    <w:rsid w:val="008A3C35"/>
    <w:rsid w:val="008A5061"/>
    <w:rsid w:val="008A5883"/>
    <w:rsid w:val="008A6A14"/>
    <w:rsid w:val="008A6BA9"/>
    <w:rsid w:val="008B1372"/>
    <w:rsid w:val="008B1BDF"/>
    <w:rsid w:val="008B2F62"/>
    <w:rsid w:val="008B3A26"/>
    <w:rsid w:val="008B41BA"/>
    <w:rsid w:val="008B46B0"/>
    <w:rsid w:val="008B4A72"/>
    <w:rsid w:val="008B68A3"/>
    <w:rsid w:val="008B6CC0"/>
    <w:rsid w:val="008B7CB7"/>
    <w:rsid w:val="008C0C02"/>
    <w:rsid w:val="008C0FD4"/>
    <w:rsid w:val="008C24A8"/>
    <w:rsid w:val="008C2E89"/>
    <w:rsid w:val="008C50F3"/>
    <w:rsid w:val="008C51A4"/>
    <w:rsid w:val="008C58CF"/>
    <w:rsid w:val="008C66E2"/>
    <w:rsid w:val="008C6EAF"/>
    <w:rsid w:val="008C7246"/>
    <w:rsid w:val="008C7BF5"/>
    <w:rsid w:val="008C7EFE"/>
    <w:rsid w:val="008D03B9"/>
    <w:rsid w:val="008D0A71"/>
    <w:rsid w:val="008D0D7F"/>
    <w:rsid w:val="008D1857"/>
    <w:rsid w:val="008D24B8"/>
    <w:rsid w:val="008D30C7"/>
    <w:rsid w:val="008D3B40"/>
    <w:rsid w:val="008D3C1E"/>
    <w:rsid w:val="008D504D"/>
    <w:rsid w:val="008D657F"/>
    <w:rsid w:val="008E1B4B"/>
    <w:rsid w:val="008E2176"/>
    <w:rsid w:val="008E39B7"/>
    <w:rsid w:val="008E4BAE"/>
    <w:rsid w:val="008E5F9C"/>
    <w:rsid w:val="008E73E5"/>
    <w:rsid w:val="008E7C34"/>
    <w:rsid w:val="008F00A3"/>
    <w:rsid w:val="008F047A"/>
    <w:rsid w:val="008F18D6"/>
    <w:rsid w:val="008F23B7"/>
    <w:rsid w:val="008F2C9B"/>
    <w:rsid w:val="008F4372"/>
    <w:rsid w:val="008F5268"/>
    <w:rsid w:val="008F5FAC"/>
    <w:rsid w:val="008F6CDD"/>
    <w:rsid w:val="008F71EF"/>
    <w:rsid w:val="008F797B"/>
    <w:rsid w:val="008F7B1D"/>
    <w:rsid w:val="009001EE"/>
    <w:rsid w:val="0090033D"/>
    <w:rsid w:val="009013C3"/>
    <w:rsid w:val="00901D92"/>
    <w:rsid w:val="0090249A"/>
    <w:rsid w:val="00902675"/>
    <w:rsid w:val="00902EB6"/>
    <w:rsid w:val="00903155"/>
    <w:rsid w:val="00904780"/>
    <w:rsid w:val="00904B2B"/>
    <w:rsid w:val="0090635B"/>
    <w:rsid w:val="00911036"/>
    <w:rsid w:val="00911121"/>
    <w:rsid w:val="00911557"/>
    <w:rsid w:val="0091230F"/>
    <w:rsid w:val="009127B4"/>
    <w:rsid w:val="009129BB"/>
    <w:rsid w:val="00913074"/>
    <w:rsid w:val="00913469"/>
    <w:rsid w:val="0091375F"/>
    <w:rsid w:val="00914F81"/>
    <w:rsid w:val="009150D9"/>
    <w:rsid w:val="009158AD"/>
    <w:rsid w:val="0091739E"/>
    <w:rsid w:val="00920CA7"/>
    <w:rsid w:val="0092222D"/>
    <w:rsid w:val="00922385"/>
    <w:rsid w:val="009223DF"/>
    <w:rsid w:val="00922674"/>
    <w:rsid w:val="009226C1"/>
    <w:rsid w:val="00922E38"/>
    <w:rsid w:val="00923406"/>
    <w:rsid w:val="0092398C"/>
    <w:rsid w:val="00924B73"/>
    <w:rsid w:val="009264D4"/>
    <w:rsid w:val="00926E1B"/>
    <w:rsid w:val="00930977"/>
    <w:rsid w:val="00930E98"/>
    <w:rsid w:val="00931265"/>
    <w:rsid w:val="00931363"/>
    <w:rsid w:val="00931A8C"/>
    <w:rsid w:val="00931EAB"/>
    <w:rsid w:val="00932203"/>
    <w:rsid w:val="00932A41"/>
    <w:rsid w:val="009338AD"/>
    <w:rsid w:val="00934298"/>
    <w:rsid w:val="00936091"/>
    <w:rsid w:val="00936FFD"/>
    <w:rsid w:val="00937DE1"/>
    <w:rsid w:val="0094097D"/>
    <w:rsid w:val="00940D8A"/>
    <w:rsid w:val="0094191B"/>
    <w:rsid w:val="00941F4D"/>
    <w:rsid w:val="0094432E"/>
    <w:rsid w:val="00944E87"/>
    <w:rsid w:val="00944F64"/>
    <w:rsid w:val="0094574A"/>
    <w:rsid w:val="00946C8C"/>
    <w:rsid w:val="009479C1"/>
    <w:rsid w:val="00950944"/>
    <w:rsid w:val="009517D4"/>
    <w:rsid w:val="0095198C"/>
    <w:rsid w:val="009522DC"/>
    <w:rsid w:val="009525B9"/>
    <w:rsid w:val="0095557E"/>
    <w:rsid w:val="00955AC6"/>
    <w:rsid w:val="009562F2"/>
    <w:rsid w:val="0095779A"/>
    <w:rsid w:val="009578B7"/>
    <w:rsid w:val="00957CDE"/>
    <w:rsid w:val="00957F1F"/>
    <w:rsid w:val="00961488"/>
    <w:rsid w:val="00962258"/>
    <w:rsid w:val="009627E8"/>
    <w:rsid w:val="00962FAB"/>
    <w:rsid w:val="00964E9F"/>
    <w:rsid w:val="009678B7"/>
    <w:rsid w:val="00972217"/>
    <w:rsid w:val="0097239D"/>
    <w:rsid w:val="0097251A"/>
    <w:rsid w:val="0097328D"/>
    <w:rsid w:val="009733E7"/>
    <w:rsid w:val="00976E6C"/>
    <w:rsid w:val="00977B23"/>
    <w:rsid w:val="009801AE"/>
    <w:rsid w:val="00980A15"/>
    <w:rsid w:val="00980C49"/>
    <w:rsid w:val="009811CE"/>
    <w:rsid w:val="00981FAE"/>
    <w:rsid w:val="00982C56"/>
    <w:rsid w:val="00982F22"/>
    <w:rsid w:val="009843DF"/>
    <w:rsid w:val="00985536"/>
    <w:rsid w:val="00985E4E"/>
    <w:rsid w:val="00990C45"/>
    <w:rsid w:val="00990F0C"/>
    <w:rsid w:val="00992B90"/>
    <w:rsid w:val="00992D9C"/>
    <w:rsid w:val="0099365F"/>
    <w:rsid w:val="00993CA2"/>
    <w:rsid w:val="00993EDE"/>
    <w:rsid w:val="0099462A"/>
    <w:rsid w:val="00994777"/>
    <w:rsid w:val="00994BD4"/>
    <w:rsid w:val="00995E52"/>
    <w:rsid w:val="009962D0"/>
    <w:rsid w:val="009963F2"/>
    <w:rsid w:val="00996CB8"/>
    <w:rsid w:val="009975BA"/>
    <w:rsid w:val="009A2AFA"/>
    <w:rsid w:val="009A334A"/>
    <w:rsid w:val="009A3947"/>
    <w:rsid w:val="009A404E"/>
    <w:rsid w:val="009A4188"/>
    <w:rsid w:val="009A53F9"/>
    <w:rsid w:val="009A705E"/>
    <w:rsid w:val="009A7181"/>
    <w:rsid w:val="009B00B4"/>
    <w:rsid w:val="009B00EF"/>
    <w:rsid w:val="009B15E9"/>
    <w:rsid w:val="009B19F7"/>
    <w:rsid w:val="009B1D3B"/>
    <w:rsid w:val="009B23E4"/>
    <w:rsid w:val="009B2514"/>
    <w:rsid w:val="009B2894"/>
    <w:rsid w:val="009B2E97"/>
    <w:rsid w:val="009B5008"/>
    <w:rsid w:val="009B5146"/>
    <w:rsid w:val="009B5169"/>
    <w:rsid w:val="009B5C81"/>
    <w:rsid w:val="009B5EE0"/>
    <w:rsid w:val="009B66D8"/>
    <w:rsid w:val="009C418E"/>
    <w:rsid w:val="009C442C"/>
    <w:rsid w:val="009C4CB3"/>
    <w:rsid w:val="009C5412"/>
    <w:rsid w:val="009C5748"/>
    <w:rsid w:val="009C5B20"/>
    <w:rsid w:val="009C5C2E"/>
    <w:rsid w:val="009C74B4"/>
    <w:rsid w:val="009C79EA"/>
    <w:rsid w:val="009D2FC5"/>
    <w:rsid w:val="009D5A5B"/>
    <w:rsid w:val="009D5AA1"/>
    <w:rsid w:val="009D5BFF"/>
    <w:rsid w:val="009D5F2F"/>
    <w:rsid w:val="009D6234"/>
    <w:rsid w:val="009E0787"/>
    <w:rsid w:val="009E07F4"/>
    <w:rsid w:val="009E09BE"/>
    <w:rsid w:val="009E43AF"/>
    <w:rsid w:val="009E4F5D"/>
    <w:rsid w:val="009E728E"/>
    <w:rsid w:val="009E7E2A"/>
    <w:rsid w:val="009F0A3E"/>
    <w:rsid w:val="009F195E"/>
    <w:rsid w:val="009F25DD"/>
    <w:rsid w:val="009F26A5"/>
    <w:rsid w:val="009F2DF1"/>
    <w:rsid w:val="009F309B"/>
    <w:rsid w:val="009F392E"/>
    <w:rsid w:val="009F5129"/>
    <w:rsid w:val="009F53C5"/>
    <w:rsid w:val="009F5FC2"/>
    <w:rsid w:val="009F6F2A"/>
    <w:rsid w:val="009F7787"/>
    <w:rsid w:val="009F797C"/>
    <w:rsid w:val="00A001A4"/>
    <w:rsid w:val="00A0096E"/>
    <w:rsid w:val="00A00D79"/>
    <w:rsid w:val="00A02608"/>
    <w:rsid w:val="00A03B05"/>
    <w:rsid w:val="00A03FC7"/>
    <w:rsid w:val="00A04D7F"/>
    <w:rsid w:val="00A04E6C"/>
    <w:rsid w:val="00A05CA8"/>
    <w:rsid w:val="00A06600"/>
    <w:rsid w:val="00A0740E"/>
    <w:rsid w:val="00A100D0"/>
    <w:rsid w:val="00A11508"/>
    <w:rsid w:val="00A118F0"/>
    <w:rsid w:val="00A11900"/>
    <w:rsid w:val="00A124E8"/>
    <w:rsid w:val="00A1505B"/>
    <w:rsid w:val="00A158C0"/>
    <w:rsid w:val="00A172EC"/>
    <w:rsid w:val="00A21838"/>
    <w:rsid w:val="00A231AA"/>
    <w:rsid w:val="00A23B02"/>
    <w:rsid w:val="00A243D1"/>
    <w:rsid w:val="00A25596"/>
    <w:rsid w:val="00A30752"/>
    <w:rsid w:val="00A32D6E"/>
    <w:rsid w:val="00A33AAA"/>
    <w:rsid w:val="00A353DE"/>
    <w:rsid w:val="00A360CB"/>
    <w:rsid w:val="00A36471"/>
    <w:rsid w:val="00A4050F"/>
    <w:rsid w:val="00A40D91"/>
    <w:rsid w:val="00A422D2"/>
    <w:rsid w:val="00A432C8"/>
    <w:rsid w:val="00A43A2B"/>
    <w:rsid w:val="00A44872"/>
    <w:rsid w:val="00A50641"/>
    <w:rsid w:val="00A530BF"/>
    <w:rsid w:val="00A54349"/>
    <w:rsid w:val="00A543E6"/>
    <w:rsid w:val="00A55A23"/>
    <w:rsid w:val="00A55BBB"/>
    <w:rsid w:val="00A56105"/>
    <w:rsid w:val="00A56B7F"/>
    <w:rsid w:val="00A57D4A"/>
    <w:rsid w:val="00A57F63"/>
    <w:rsid w:val="00A61356"/>
    <w:rsid w:val="00A6177B"/>
    <w:rsid w:val="00A62213"/>
    <w:rsid w:val="00A623CF"/>
    <w:rsid w:val="00A62E74"/>
    <w:rsid w:val="00A64019"/>
    <w:rsid w:val="00A64652"/>
    <w:rsid w:val="00A648B8"/>
    <w:rsid w:val="00A64A66"/>
    <w:rsid w:val="00A66136"/>
    <w:rsid w:val="00A67103"/>
    <w:rsid w:val="00A67339"/>
    <w:rsid w:val="00A6772F"/>
    <w:rsid w:val="00A71189"/>
    <w:rsid w:val="00A716FC"/>
    <w:rsid w:val="00A71DBE"/>
    <w:rsid w:val="00A72786"/>
    <w:rsid w:val="00A731B2"/>
    <w:rsid w:val="00A7364A"/>
    <w:rsid w:val="00A73935"/>
    <w:rsid w:val="00A741F5"/>
    <w:rsid w:val="00A74DCC"/>
    <w:rsid w:val="00A753ED"/>
    <w:rsid w:val="00A75A52"/>
    <w:rsid w:val="00A7600A"/>
    <w:rsid w:val="00A76782"/>
    <w:rsid w:val="00A76BC7"/>
    <w:rsid w:val="00A7709E"/>
    <w:rsid w:val="00A77512"/>
    <w:rsid w:val="00A777EC"/>
    <w:rsid w:val="00A80D34"/>
    <w:rsid w:val="00A812CA"/>
    <w:rsid w:val="00A8227E"/>
    <w:rsid w:val="00A83A87"/>
    <w:rsid w:val="00A8491D"/>
    <w:rsid w:val="00A84F2D"/>
    <w:rsid w:val="00A85ED9"/>
    <w:rsid w:val="00A868BE"/>
    <w:rsid w:val="00A86B1F"/>
    <w:rsid w:val="00A90D48"/>
    <w:rsid w:val="00A91553"/>
    <w:rsid w:val="00A91935"/>
    <w:rsid w:val="00A91DCD"/>
    <w:rsid w:val="00A92E30"/>
    <w:rsid w:val="00A9344C"/>
    <w:rsid w:val="00A93804"/>
    <w:rsid w:val="00A93E24"/>
    <w:rsid w:val="00A94C2F"/>
    <w:rsid w:val="00A95217"/>
    <w:rsid w:val="00A95573"/>
    <w:rsid w:val="00A95F01"/>
    <w:rsid w:val="00A9739E"/>
    <w:rsid w:val="00A978F3"/>
    <w:rsid w:val="00AA03B3"/>
    <w:rsid w:val="00AA03F3"/>
    <w:rsid w:val="00AA05B7"/>
    <w:rsid w:val="00AA0627"/>
    <w:rsid w:val="00AA190E"/>
    <w:rsid w:val="00AA1F57"/>
    <w:rsid w:val="00AA236C"/>
    <w:rsid w:val="00AA2E7B"/>
    <w:rsid w:val="00AA3EFB"/>
    <w:rsid w:val="00AA42F2"/>
    <w:rsid w:val="00AA49DA"/>
    <w:rsid w:val="00AA4CBB"/>
    <w:rsid w:val="00AA51A0"/>
    <w:rsid w:val="00AA55C5"/>
    <w:rsid w:val="00AA65FA"/>
    <w:rsid w:val="00AA7351"/>
    <w:rsid w:val="00AA7D12"/>
    <w:rsid w:val="00AB0560"/>
    <w:rsid w:val="00AB09A8"/>
    <w:rsid w:val="00AB11EF"/>
    <w:rsid w:val="00AB329D"/>
    <w:rsid w:val="00AB432C"/>
    <w:rsid w:val="00AC01E9"/>
    <w:rsid w:val="00AC04B0"/>
    <w:rsid w:val="00AC07AA"/>
    <w:rsid w:val="00AC3C64"/>
    <w:rsid w:val="00AC3E83"/>
    <w:rsid w:val="00AC5633"/>
    <w:rsid w:val="00AC59BD"/>
    <w:rsid w:val="00AC5A74"/>
    <w:rsid w:val="00AC6682"/>
    <w:rsid w:val="00AC70A1"/>
    <w:rsid w:val="00AD056F"/>
    <w:rsid w:val="00AD0C7B"/>
    <w:rsid w:val="00AD19A8"/>
    <w:rsid w:val="00AD19BA"/>
    <w:rsid w:val="00AD2050"/>
    <w:rsid w:val="00AD275D"/>
    <w:rsid w:val="00AD36D3"/>
    <w:rsid w:val="00AD37D4"/>
    <w:rsid w:val="00AD38D0"/>
    <w:rsid w:val="00AD3A6B"/>
    <w:rsid w:val="00AD5F1A"/>
    <w:rsid w:val="00AD62BE"/>
    <w:rsid w:val="00AD62D4"/>
    <w:rsid w:val="00AD6731"/>
    <w:rsid w:val="00AD6806"/>
    <w:rsid w:val="00AD78A8"/>
    <w:rsid w:val="00AD7CAA"/>
    <w:rsid w:val="00AD7D7F"/>
    <w:rsid w:val="00AE014F"/>
    <w:rsid w:val="00AE1EBC"/>
    <w:rsid w:val="00AE252C"/>
    <w:rsid w:val="00AE3013"/>
    <w:rsid w:val="00AE536A"/>
    <w:rsid w:val="00AE61B0"/>
    <w:rsid w:val="00AE631E"/>
    <w:rsid w:val="00AE677D"/>
    <w:rsid w:val="00AF0A65"/>
    <w:rsid w:val="00AF0ACF"/>
    <w:rsid w:val="00AF1601"/>
    <w:rsid w:val="00AF173D"/>
    <w:rsid w:val="00AF2E9E"/>
    <w:rsid w:val="00AF49AF"/>
    <w:rsid w:val="00AF4E65"/>
    <w:rsid w:val="00AF55BE"/>
    <w:rsid w:val="00AF5943"/>
    <w:rsid w:val="00AF5ED8"/>
    <w:rsid w:val="00AF7BD8"/>
    <w:rsid w:val="00B00213"/>
    <w:rsid w:val="00B008D5"/>
    <w:rsid w:val="00B00CFD"/>
    <w:rsid w:val="00B02F73"/>
    <w:rsid w:val="00B0322F"/>
    <w:rsid w:val="00B03544"/>
    <w:rsid w:val="00B035FA"/>
    <w:rsid w:val="00B0461E"/>
    <w:rsid w:val="00B057EF"/>
    <w:rsid w:val="00B0619F"/>
    <w:rsid w:val="00B06CCA"/>
    <w:rsid w:val="00B074B5"/>
    <w:rsid w:val="00B07C24"/>
    <w:rsid w:val="00B101FD"/>
    <w:rsid w:val="00B112ED"/>
    <w:rsid w:val="00B12EEC"/>
    <w:rsid w:val="00B13A26"/>
    <w:rsid w:val="00B15A89"/>
    <w:rsid w:val="00B15CEB"/>
    <w:rsid w:val="00B15D0D"/>
    <w:rsid w:val="00B16FD9"/>
    <w:rsid w:val="00B17BBA"/>
    <w:rsid w:val="00B20758"/>
    <w:rsid w:val="00B20F59"/>
    <w:rsid w:val="00B21024"/>
    <w:rsid w:val="00B2129E"/>
    <w:rsid w:val="00B22106"/>
    <w:rsid w:val="00B24F7C"/>
    <w:rsid w:val="00B2655F"/>
    <w:rsid w:val="00B2663D"/>
    <w:rsid w:val="00B26893"/>
    <w:rsid w:val="00B26E25"/>
    <w:rsid w:val="00B2775B"/>
    <w:rsid w:val="00B30F80"/>
    <w:rsid w:val="00B310B1"/>
    <w:rsid w:val="00B315E8"/>
    <w:rsid w:val="00B31D98"/>
    <w:rsid w:val="00B31DA9"/>
    <w:rsid w:val="00B31E19"/>
    <w:rsid w:val="00B32694"/>
    <w:rsid w:val="00B33BFE"/>
    <w:rsid w:val="00B3595F"/>
    <w:rsid w:val="00B37041"/>
    <w:rsid w:val="00B4040C"/>
    <w:rsid w:val="00B40709"/>
    <w:rsid w:val="00B410EF"/>
    <w:rsid w:val="00B432AF"/>
    <w:rsid w:val="00B44B62"/>
    <w:rsid w:val="00B45522"/>
    <w:rsid w:val="00B4585C"/>
    <w:rsid w:val="00B460B0"/>
    <w:rsid w:val="00B4659E"/>
    <w:rsid w:val="00B46F9C"/>
    <w:rsid w:val="00B50AB2"/>
    <w:rsid w:val="00B51F85"/>
    <w:rsid w:val="00B5235F"/>
    <w:rsid w:val="00B5319F"/>
    <w:rsid w:val="00B5408C"/>
    <w:rsid w:val="00B5431A"/>
    <w:rsid w:val="00B54A61"/>
    <w:rsid w:val="00B5585A"/>
    <w:rsid w:val="00B56EB2"/>
    <w:rsid w:val="00B57220"/>
    <w:rsid w:val="00B60C07"/>
    <w:rsid w:val="00B63794"/>
    <w:rsid w:val="00B637E1"/>
    <w:rsid w:val="00B6392E"/>
    <w:rsid w:val="00B642C1"/>
    <w:rsid w:val="00B6459F"/>
    <w:rsid w:val="00B65379"/>
    <w:rsid w:val="00B657B4"/>
    <w:rsid w:val="00B6645D"/>
    <w:rsid w:val="00B67F55"/>
    <w:rsid w:val="00B71981"/>
    <w:rsid w:val="00B719FC"/>
    <w:rsid w:val="00B71CDA"/>
    <w:rsid w:val="00B7277C"/>
    <w:rsid w:val="00B733C3"/>
    <w:rsid w:val="00B75356"/>
    <w:rsid w:val="00B75EE1"/>
    <w:rsid w:val="00B77481"/>
    <w:rsid w:val="00B800D5"/>
    <w:rsid w:val="00B801BF"/>
    <w:rsid w:val="00B83DD5"/>
    <w:rsid w:val="00B8435E"/>
    <w:rsid w:val="00B8470D"/>
    <w:rsid w:val="00B8518B"/>
    <w:rsid w:val="00B85F20"/>
    <w:rsid w:val="00B8738A"/>
    <w:rsid w:val="00B90061"/>
    <w:rsid w:val="00B933B7"/>
    <w:rsid w:val="00B936F6"/>
    <w:rsid w:val="00B94037"/>
    <w:rsid w:val="00B9439C"/>
    <w:rsid w:val="00B94F87"/>
    <w:rsid w:val="00B95BF4"/>
    <w:rsid w:val="00B979AA"/>
    <w:rsid w:val="00B97CC3"/>
    <w:rsid w:val="00B97CDE"/>
    <w:rsid w:val="00BA0DB6"/>
    <w:rsid w:val="00BA11FC"/>
    <w:rsid w:val="00BA15F4"/>
    <w:rsid w:val="00BA1BF6"/>
    <w:rsid w:val="00BA45FA"/>
    <w:rsid w:val="00BA4859"/>
    <w:rsid w:val="00BB04BE"/>
    <w:rsid w:val="00BB0DFE"/>
    <w:rsid w:val="00BB1DE7"/>
    <w:rsid w:val="00BB39F2"/>
    <w:rsid w:val="00BB401C"/>
    <w:rsid w:val="00BB40E2"/>
    <w:rsid w:val="00BB497D"/>
    <w:rsid w:val="00BB5844"/>
    <w:rsid w:val="00BB6849"/>
    <w:rsid w:val="00BB7F0A"/>
    <w:rsid w:val="00BC06C4"/>
    <w:rsid w:val="00BC1F66"/>
    <w:rsid w:val="00BC2267"/>
    <w:rsid w:val="00BC260D"/>
    <w:rsid w:val="00BC3E49"/>
    <w:rsid w:val="00BC4AD5"/>
    <w:rsid w:val="00BC6F47"/>
    <w:rsid w:val="00BC79A0"/>
    <w:rsid w:val="00BD28E8"/>
    <w:rsid w:val="00BD4129"/>
    <w:rsid w:val="00BD4413"/>
    <w:rsid w:val="00BD46A8"/>
    <w:rsid w:val="00BD7164"/>
    <w:rsid w:val="00BD7358"/>
    <w:rsid w:val="00BD7E91"/>
    <w:rsid w:val="00BD7F0D"/>
    <w:rsid w:val="00BE06DC"/>
    <w:rsid w:val="00BE2981"/>
    <w:rsid w:val="00BE31C0"/>
    <w:rsid w:val="00BE5A87"/>
    <w:rsid w:val="00BE61C9"/>
    <w:rsid w:val="00BE65A2"/>
    <w:rsid w:val="00BE6715"/>
    <w:rsid w:val="00BF103B"/>
    <w:rsid w:val="00BF1693"/>
    <w:rsid w:val="00BF2642"/>
    <w:rsid w:val="00BF3390"/>
    <w:rsid w:val="00BF3BE3"/>
    <w:rsid w:val="00BF4094"/>
    <w:rsid w:val="00BF424A"/>
    <w:rsid w:val="00BF45D3"/>
    <w:rsid w:val="00BF49A8"/>
    <w:rsid w:val="00BF54FE"/>
    <w:rsid w:val="00BF62CC"/>
    <w:rsid w:val="00BF6A81"/>
    <w:rsid w:val="00C016CF"/>
    <w:rsid w:val="00C01D2F"/>
    <w:rsid w:val="00C02C1F"/>
    <w:rsid w:val="00C02D0A"/>
    <w:rsid w:val="00C02D6E"/>
    <w:rsid w:val="00C02F23"/>
    <w:rsid w:val="00C03509"/>
    <w:rsid w:val="00C03A6E"/>
    <w:rsid w:val="00C04699"/>
    <w:rsid w:val="00C04F88"/>
    <w:rsid w:val="00C05F5B"/>
    <w:rsid w:val="00C06F9A"/>
    <w:rsid w:val="00C07899"/>
    <w:rsid w:val="00C10E77"/>
    <w:rsid w:val="00C12451"/>
    <w:rsid w:val="00C12DB5"/>
    <w:rsid w:val="00C131FA"/>
    <w:rsid w:val="00C13860"/>
    <w:rsid w:val="00C13FD2"/>
    <w:rsid w:val="00C14358"/>
    <w:rsid w:val="00C16236"/>
    <w:rsid w:val="00C177BE"/>
    <w:rsid w:val="00C177DF"/>
    <w:rsid w:val="00C17D0D"/>
    <w:rsid w:val="00C20AA2"/>
    <w:rsid w:val="00C22553"/>
    <w:rsid w:val="00C226C0"/>
    <w:rsid w:val="00C228F2"/>
    <w:rsid w:val="00C22B78"/>
    <w:rsid w:val="00C22EC2"/>
    <w:rsid w:val="00C23348"/>
    <w:rsid w:val="00C2345B"/>
    <w:rsid w:val="00C24A6A"/>
    <w:rsid w:val="00C263C8"/>
    <w:rsid w:val="00C2641B"/>
    <w:rsid w:val="00C26BA3"/>
    <w:rsid w:val="00C30775"/>
    <w:rsid w:val="00C30CA8"/>
    <w:rsid w:val="00C312E0"/>
    <w:rsid w:val="00C32474"/>
    <w:rsid w:val="00C32F0E"/>
    <w:rsid w:val="00C33D2B"/>
    <w:rsid w:val="00C34A69"/>
    <w:rsid w:val="00C3623F"/>
    <w:rsid w:val="00C374CB"/>
    <w:rsid w:val="00C374FE"/>
    <w:rsid w:val="00C40403"/>
    <w:rsid w:val="00C41144"/>
    <w:rsid w:val="00C416D9"/>
    <w:rsid w:val="00C418F6"/>
    <w:rsid w:val="00C41CC2"/>
    <w:rsid w:val="00C41E64"/>
    <w:rsid w:val="00C41FD4"/>
    <w:rsid w:val="00C42B60"/>
    <w:rsid w:val="00C42FE6"/>
    <w:rsid w:val="00C44F6A"/>
    <w:rsid w:val="00C4573E"/>
    <w:rsid w:val="00C458EA"/>
    <w:rsid w:val="00C46B8E"/>
    <w:rsid w:val="00C470C9"/>
    <w:rsid w:val="00C50257"/>
    <w:rsid w:val="00C502F7"/>
    <w:rsid w:val="00C510CE"/>
    <w:rsid w:val="00C511D3"/>
    <w:rsid w:val="00C54FB5"/>
    <w:rsid w:val="00C57F47"/>
    <w:rsid w:val="00C60311"/>
    <w:rsid w:val="00C60C14"/>
    <w:rsid w:val="00C6198E"/>
    <w:rsid w:val="00C64211"/>
    <w:rsid w:val="00C644CF"/>
    <w:rsid w:val="00C653C9"/>
    <w:rsid w:val="00C65F26"/>
    <w:rsid w:val="00C66B79"/>
    <w:rsid w:val="00C66F66"/>
    <w:rsid w:val="00C67EB0"/>
    <w:rsid w:val="00C708EA"/>
    <w:rsid w:val="00C70A79"/>
    <w:rsid w:val="00C71821"/>
    <w:rsid w:val="00C71A1B"/>
    <w:rsid w:val="00C737B8"/>
    <w:rsid w:val="00C74866"/>
    <w:rsid w:val="00C74D88"/>
    <w:rsid w:val="00C757F8"/>
    <w:rsid w:val="00C76371"/>
    <w:rsid w:val="00C778A5"/>
    <w:rsid w:val="00C80739"/>
    <w:rsid w:val="00C80BD6"/>
    <w:rsid w:val="00C82607"/>
    <w:rsid w:val="00C8277A"/>
    <w:rsid w:val="00C84A1D"/>
    <w:rsid w:val="00C8599A"/>
    <w:rsid w:val="00C87CEF"/>
    <w:rsid w:val="00C87D6C"/>
    <w:rsid w:val="00C87FCA"/>
    <w:rsid w:val="00C920E9"/>
    <w:rsid w:val="00C92521"/>
    <w:rsid w:val="00C94442"/>
    <w:rsid w:val="00C94624"/>
    <w:rsid w:val="00C95162"/>
    <w:rsid w:val="00C95805"/>
    <w:rsid w:val="00C96809"/>
    <w:rsid w:val="00C96E25"/>
    <w:rsid w:val="00C97259"/>
    <w:rsid w:val="00C977D6"/>
    <w:rsid w:val="00CA0709"/>
    <w:rsid w:val="00CA0C42"/>
    <w:rsid w:val="00CA124A"/>
    <w:rsid w:val="00CA222A"/>
    <w:rsid w:val="00CA241B"/>
    <w:rsid w:val="00CA7462"/>
    <w:rsid w:val="00CA791B"/>
    <w:rsid w:val="00CA7948"/>
    <w:rsid w:val="00CB108B"/>
    <w:rsid w:val="00CB2A96"/>
    <w:rsid w:val="00CB2FCA"/>
    <w:rsid w:val="00CB46BC"/>
    <w:rsid w:val="00CB4C14"/>
    <w:rsid w:val="00CB5B69"/>
    <w:rsid w:val="00CB5CE8"/>
    <w:rsid w:val="00CB6953"/>
    <w:rsid w:val="00CB6A37"/>
    <w:rsid w:val="00CB6BA5"/>
    <w:rsid w:val="00CB6EA9"/>
    <w:rsid w:val="00CB7684"/>
    <w:rsid w:val="00CC1064"/>
    <w:rsid w:val="00CC1073"/>
    <w:rsid w:val="00CC10E9"/>
    <w:rsid w:val="00CC1122"/>
    <w:rsid w:val="00CC220F"/>
    <w:rsid w:val="00CC303A"/>
    <w:rsid w:val="00CC3280"/>
    <w:rsid w:val="00CC37F6"/>
    <w:rsid w:val="00CC396D"/>
    <w:rsid w:val="00CC73A1"/>
    <w:rsid w:val="00CC780C"/>
    <w:rsid w:val="00CC7C8F"/>
    <w:rsid w:val="00CD0246"/>
    <w:rsid w:val="00CD02E2"/>
    <w:rsid w:val="00CD1D0B"/>
    <w:rsid w:val="00CD1E30"/>
    <w:rsid w:val="00CD1EF7"/>
    <w:rsid w:val="00CD1FC4"/>
    <w:rsid w:val="00CD27A5"/>
    <w:rsid w:val="00CD3E34"/>
    <w:rsid w:val="00CD5769"/>
    <w:rsid w:val="00CD6311"/>
    <w:rsid w:val="00CD7C2F"/>
    <w:rsid w:val="00CE1C26"/>
    <w:rsid w:val="00CE3362"/>
    <w:rsid w:val="00CE3B6B"/>
    <w:rsid w:val="00CE41B4"/>
    <w:rsid w:val="00CE48D5"/>
    <w:rsid w:val="00CE5958"/>
    <w:rsid w:val="00CE5BD6"/>
    <w:rsid w:val="00CE71BA"/>
    <w:rsid w:val="00CF0754"/>
    <w:rsid w:val="00CF0851"/>
    <w:rsid w:val="00CF0E34"/>
    <w:rsid w:val="00CF18A7"/>
    <w:rsid w:val="00CF238F"/>
    <w:rsid w:val="00CF332A"/>
    <w:rsid w:val="00CF3BBF"/>
    <w:rsid w:val="00CF480F"/>
    <w:rsid w:val="00CF545E"/>
    <w:rsid w:val="00CF55B9"/>
    <w:rsid w:val="00CF6D69"/>
    <w:rsid w:val="00D00024"/>
    <w:rsid w:val="00D00A24"/>
    <w:rsid w:val="00D022D5"/>
    <w:rsid w:val="00D02E80"/>
    <w:rsid w:val="00D034A0"/>
    <w:rsid w:val="00D03FAD"/>
    <w:rsid w:val="00D0586F"/>
    <w:rsid w:val="00D0732C"/>
    <w:rsid w:val="00D1312B"/>
    <w:rsid w:val="00D14C4F"/>
    <w:rsid w:val="00D16CD6"/>
    <w:rsid w:val="00D170A0"/>
    <w:rsid w:val="00D17964"/>
    <w:rsid w:val="00D21061"/>
    <w:rsid w:val="00D232D6"/>
    <w:rsid w:val="00D23513"/>
    <w:rsid w:val="00D23FE7"/>
    <w:rsid w:val="00D25788"/>
    <w:rsid w:val="00D25BE3"/>
    <w:rsid w:val="00D25DFD"/>
    <w:rsid w:val="00D26C97"/>
    <w:rsid w:val="00D26FFE"/>
    <w:rsid w:val="00D27501"/>
    <w:rsid w:val="00D278D3"/>
    <w:rsid w:val="00D311E3"/>
    <w:rsid w:val="00D322B7"/>
    <w:rsid w:val="00D325AB"/>
    <w:rsid w:val="00D352C3"/>
    <w:rsid w:val="00D36987"/>
    <w:rsid w:val="00D37A3E"/>
    <w:rsid w:val="00D37BD7"/>
    <w:rsid w:val="00D37E94"/>
    <w:rsid w:val="00D402CD"/>
    <w:rsid w:val="00D4108E"/>
    <w:rsid w:val="00D41CF7"/>
    <w:rsid w:val="00D41EF8"/>
    <w:rsid w:val="00D4200D"/>
    <w:rsid w:val="00D438C2"/>
    <w:rsid w:val="00D43F04"/>
    <w:rsid w:val="00D447C8"/>
    <w:rsid w:val="00D45E34"/>
    <w:rsid w:val="00D46512"/>
    <w:rsid w:val="00D4738B"/>
    <w:rsid w:val="00D509CD"/>
    <w:rsid w:val="00D50FA8"/>
    <w:rsid w:val="00D521D0"/>
    <w:rsid w:val="00D526C7"/>
    <w:rsid w:val="00D5384C"/>
    <w:rsid w:val="00D54118"/>
    <w:rsid w:val="00D5420D"/>
    <w:rsid w:val="00D54F73"/>
    <w:rsid w:val="00D55218"/>
    <w:rsid w:val="00D56779"/>
    <w:rsid w:val="00D5789F"/>
    <w:rsid w:val="00D6007C"/>
    <w:rsid w:val="00D6163D"/>
    <w:rsid w:val="00D635C2"/>
    <w:rsid w:val="00D65C00"/>
    <w:rsid w:val="00D66041"/>
    <w:rsid w:val="00D66AD1"/>
    <w:rsid w:val="00D673EF"/>
    <w:rsid w:val="00D70A28"/>
    <w:rsid w:val="00D711B7"/>
    <w:rsid w:val="00D7143F"/>
    <w:rsid w:val="00D72911"/>
    <w:rsid w:val="00D73B27"/>
    <w:rsid w:val="00D748E3"/>
    <w:rsid w:val="00D7575A"/>
    <w:rsid w:val="00D75FDC"/>
    <w:rsid w:val="00D77024"/>
    <w:rsid w:val="00D803CA"/>
    <w:rsid w:val="00D82D03"/>
    <w:rsid w:val="00D831A3"/>
    <w:rsid w:val="00D83224"/>
    <w:rsid w:val="00D83BA0"/>
    <w:rsid w:val="00D84231"/>
    <w:rsid w:val="00D85204"/>
    <w:rsid w:val="00D85F70"/>
    <w:rsid w:val="00D86249"/>
    <w:rsid w:val="00D862C2"/>
    <w:rsid w:val="00D879CB"/>
    <w:rsid w:val="00D87B1D"/>
    <w:rsid w:val="00D90C8B"/>
    <w:rsid w:val="00D91220"/>
    <w:rsid w:val="00D91ADB"/>
    <w:rsid w:val="00D9291A"/>
    <w:rsid w:val="00D93A82"/>
    <w:rsid w:val="00D94BA2"/>
    <w:rsid w:val="00D953EC"/>
    <w:rsid w:val="00D95859"/>
    <w:rsid w:val="00D97BE3"/>
    <w:rsid w:val="00DA0987"/>
    <w:rsid w:val="00DA27EA"/>
    <w:rsid w:val="00DA365D"/>
    <w:rsid w:val="00DA3711"/>
    <w:rsid w:val="00DA7798"/>
    <w:rsid w:val="00DB0195"/>
    <w:rsid w:val="00DB03D7"/>
    <w:rsid w:val="00DB1970"/>
    <w:rsid w:val="00DB3089"/>
    <w:rsid w:val="00DB4037"/>
    <w:rsid w:val="00DB4410"/>
    <w:rsid w:val="00DB6209"/>
    <w:rsid w:val="00DB6450"/>
    <w:rsid w:val="00DB76C6"/>
    <w:rsid w:val="00DB7AB0"/>
    <w:rsid w:val="00DB7E50"/>
    <w:rsid w:val="00DC06A3"/>
    <w:rsid w:val="00DC0891"/>
    <w:rsid w:val="00DC0E08"/>
    <w:rsid w:val="00DC1094"/>
    <w:rsid w:val="00DC117F"/>
    <w:rsid w:val="00DC1C3A"/>
    <w:rsid w:val="00DC2193"/>
    <w:rsid w:val="00DC2348"/>
    <w:rsid w:val="00DC476E"/>
    <w:rsid w:val="00DC4912"/>
    <w:rsid w:val="00DC4BBD"/>
    <w:rsid w:val="00DC4E8E"/>
    <w:rsid w:val="00DC5D0A"/>
    <w:rsid w:val="00DC6084"/>
    <w:rsid w:val="00DC62B0"/>
    <w:rsid w:val="00DC72E0"/>
    <w:rsid w:val="00DD1854"/>
    <w:rsid w:val="00DD2227"/>
    <w:rsid w:val="00DD3D86"/>
    <w:rsid w:val="00DD3FE1"/>
    <w:rsid w:val="00DD46F3"/>
    <w:rsid w:val="00DE0463"/>
    <w:rsid w:val="00DE0570"/>
    <w:rsid w:val="00DE1D4A"/>
    <w:rsid w:val="00DE3F32"/>
    <w:rsid w:val="00DE51A5"/>
    <w:rsid w:val="00DE56F2"/>
    <w:rsid w:val="00DE6BFF"/>
    <w:rsid w:val="00DE765A"/>
    <w:rsid w:val="00DF0025"/>
    <w:rsid w:val="00DF0E5B"/>
    <w:rsid w:val="00DF116D"/>
    <w:rsid w:val="00DF2CA7"/>
    <w:rsid w:val="00DF3804"/>
    <w:rsid w:val="00DF45FC"/>
    <w:rsid w:val="00DF4DDD"/>
    <w:rsid w:val="00DF4FAA"/>
    <w:rsid w:val="00DF6B81"/>
    <w:rsid w:val="00DF74C9"/>
    <w:rsid w:val="00DF7866"/>
    <w:rsid w:val="00E0095A"/>
    <w:rsid w:val="00E0098F"/>
    <w:rsid w:val="00E014A7"/>
    <w:rsid w:val="00E01EC2"/>
    <w:rsid w:val="00E04044"/>
    <w:rsid w:val="00E04A7B"/>
    <w:rsid w:val="00E05F35"/>
    <w:rsid w:val="00E0778F"/>
    <w:rsid w:val="00E10ACE"/>
    <w:rsid w:val="00E140B7"/>
    <w:rsid w:val="00E1489A"/>
    <w:rsid w:val="00E156FA"/>
    <w:rsid w:val="00E1626B"/>
    <w:rsid w:val="00E16778"/>
    <w:rsid w:val="00E16FF7"/>
    <w:rsid w:val="00E1732F"/>
    <w:rsid w:val="00E20143"/>
    <w:rsid w:val="00E219D0"/>
    <w:rsid w:val="00E2220D"/>
    <w:rsid w:val="00E23F4D"/>
    <w:rsid w:val="00E24A4F"/>
    <w:rsid w:val="00E26B32"/>
    <w:rsid w:val="00E26D68"/>
    <w:rsid w:val="00E2760D"/>
    <w:rsid w:val="00E27790"/>
    <w:rsid w:val="00E305D5"/>
    <w:rsid w:val="00E30812"/>
    <w:rsid w:val="00E30C11"/>
    <w:rsid w:val="00E30EB0"/>
    <w:rsid w:val="00E316EF"/>
    <w:rsid w:val="00E31CA7"/>
    <w:rsid w:val="00E35E9F"/>
    <w:rsid w:val="00E3729F"/>
    <w:rsid w:val="00E37327"/>
    <w:rsid w:val="00E37970"/>
    <w:rsid w:val="00E40FA2"/>
    <w:rsid w:val="00E40FD4"/>
    <w:rsid w:val="00E4202E"/>
    <w:rsid w:val="00E4262D"/>
    <w:rsid w:val="00E42925"/>
    <w:rsid w:val="00E431E0"/>
    <w:rsid w:val="00E43422"/>
    <w:rsid w:val="00E44045"/>
    <w:rsid w:val="00E4648C"/>
    <w:rsid w:val="00E4748E"/>
    <w:rsid w:val="00E47562"/>
    <w:rsid w:val="00E47BEB"/>
    <w:rsid w:val="00E47C2E"/>
    <w:rsid w:val="00E47E8F"/>
    <w:rsid w:val="00E47F94"/>
    <w:rsid w:val="00E54220"/>
    <w:rsid w:val="00E54B6B"/>
    <w:rsid w:val="00E55B47"/>
    <w:rsid w:val="00E5689F"/>
    <w:rsid w:val="00E56DF2"/>
    <w:rsid w:val="00E574EC"/>
    <w:rsid w:val="00E579E6"/>
    <w:rsid w:val="00E57B3A"/>
    <w:rsid w:val="00E601CD"/>
    <w:rsid w:val="00E6068E"/>
    <w:rsid w:val="00E60E80"/>
    <w:rsid w:val="00E611AF"/>
    <w:rsid w:val="00E618C4"/>
    <w:rsid w:val="00E62E04"/>
    <w:rsid w:val="00E631B7"/>
    <w:rsid w:val="00E6377B"/>
    <w:rsid w:val="00E63DD7"/>
    <w:rsid w:val="00E643BA"/>
    <w:rsid w:val="00E67481"/>
    <w:rsid w:val="00E67D21"/>
    <w:rsid w:val="00E70172"/>
    <w:rsid w:val="00E70D0A"/>
    <w:rsid w:val="00E71107"/>
    <w:rsid w:val="00E711AF"/>
    <w:rsid w:val="00E71610"/>
    <w:rsid w:val="00E71A09"/>
    <w:rsid w:val="00E71E70"/>
    <w:rsid w:val="00E7218A"/>
    <w:rsid w:val="00E74A2C"/>
    <w:rsid w:val="00E7753C"/>
    <w:rsid w:val="00E7791E"/>
    <w:rsid w:val="00E805E9"/>
    <w:rsid w:val="00E82011"/>
    <w:rsid w:val="00E82265"/>
    <w:rsid w:val="00E82963"/>
    <w:rsid w:val="00E83248"/>
    <w:rsid w:val="00E83494"/>
    <w:rsid w:val="00E83551"/>
    <w:rsid w:val="00E83C13"/>
    <w:rsid w:val="00E83CF4"/>
    <w:rsid w:val="00E84ACF"/>
    <w:rsid w:val="00E84C3A"/>
    <w:rsid w:val="00E84CAE"/>
    <w:rsid w:val="00E85009"/>
    <w:rsid w:val="00E87343"/>
    <w:rsid w:val="00E878EE"/>
    <w:rsid w:val="00E87CE3"/>
    <w:rsid w:val="00E87FA9"/>
    <w:rsid w:val="00E901D4"/>
    <w:rsid w:val="00E90754"/>
    <w:rsid w:val="00E93CC4"/>
    <w:rsid w:val="00E94162"/>
    <w:rsid w:val="00E95652"/>
    <w:rsid w:val="00E96778"/>
    <w:rsid w:val="00E96BFB"/>
    <w:rsid w:val="00E97247"/>
    <w:rsid w:val="00E9767F"/>
    <w:rsid w:val="00EA0CA0"/>
    <w:rsid w:val="00EA0F6F"/>
    <w:rsid w:val="00EA128F"/>
    <w:rsid w:val="00EA2711"/>
    <w:rsid w:val="00EA274D"/>
    <w:rsid w:val="00EA4471"/>
    <w:rsid w:val="00EA4D11"/>
    <w:rsid w:val="00EA5615"/>
    <w:rsid w:val="00EA6EC7"/>
    <w:rsid w:val="00EA7E25"/>
    <w:rsid w:val="00EB0A09"/>
    <w:rsid w:val="00EB104F"/>
    <w:rsid w:val="00EB189F"/>
    <w:rsid w:val="00EB1F39"/>
    <w:rsid w:val="00EB288E"/>
    <w:rsid w:val="00EB28CB"/>
    <w:rsid w:val="00EB2F1F"/>
    <w:rsid w:val="00EB46E5"/>
    <w:rsid w:val="00EB4D86"/>
    <w:rsid w:val="00EB4D94"/>
    <w:rsid w:val="00EB569C"/>
    <w:rsid w:val="00EB59F7"/>
    <w:rsid w:val="00EB5C8E"/>
    <w:rsid w:val="00EB6474"/>
    <w:rsid w:val="00EB79BC"/>
    <w:rsid w:val="00EC0387"/>
    <w:rsid w:val="00EC25B5"/>
    <w:rsid w:val="00EC2AE9"/>
    <w:rsid w:val="00EC3807"/>
    <w:rsid w:val="00EC44C8"/>
    <w:rsid w:val="00EC57D1"/>
    <w:rsid w:val="00EC64A4"/>
    <w:rsid w:val="00EC6536"/>
    <w:rsid w:val="00ED0703"/>
    <w:rsid w:val="00ED0759"/>
    <w:rsid w:val="00ED0FAE"/>
    <w:rsid w:val="00ED1391"/>
    <w:rsid w:val="00ED14BD"/>
    <w:rsid w:val="00ED214C"/>
    <w:rsid w:val="00ED2399"/>
    <w:rsid w:val="00ED2B51"/>
    <w:rsid w:val="00ED38D7"/>
    <w:rsid w:val="00ED616D"/>
    <w:rsid w:val="00ED65EB"/>
    <w:rsid w:val="00ED6FC2"/>
    <w:rsid w:val="00ED7929"/>
    <w:rsid w:val="00ED7B99"/>
    <w:rsid w:val="00ED7CE9"/>
    <w:rsid w:val="00ED7FC9"/>
    <w:rsid w:val="00EE053F"/>
    <w:rsid w:val="00EE2241"/>
    <w:rsid w:val="00EE386E"/>
    <w:rsid w:val="00EE3EF0"/>
    <w:rsid w:val="00EE5DCE"/>
    <w:rsid w:val="00EE5E5B"/>
    <w:rsid w:val="00EE72C2"/>
    <w:rsid w:val="00EE7EA1"/>
    <w:rsid w:val="00EF0042"/>
    <w:rsid w:val="00EF065F"/>
    <w:rsid w:val="00EF1373"/>
    <w:rsid w:val="00EF2889"/>
    <w:rsid w:val="00EF3AD8"/>
    <w:rsid w:val="00EF4A8C"/>
    <w:rsid w:val="00EF51E0"/>
    <w:rsid w:val="00EF6231"/>
    <w:rsid w:val="00EF75C4"/>
    <w:rsid w:val="00EF7663"/>
    <w:rsid w:val="00EF7CB6"/>
    <w:rsid w:val="00F01454"/>
    <w:rsid w:val="00F016C7"/>
    <w:rsid w:val="00F01FC0"/>
    <w:rsid w:val="00F024BC"/>
    <w:rsid w:val="00F043EF"/>
    <w:rsid w:val="00F05425"/>
    <w:rsid w:val="00F0640E"/>
    <w:rsid w:val="00F067A2"/>
    <w:rsid w:val="00F10C1E"/>
    <w:rsid w:val="00F118D5"/>
    <w:rsid w:val="00F11CBB"/>
    <w:rsid w:val="00F12DEC"/>
    <w:rsid w:val="00F1364A"/>
    <w:rsid w:val="00F13CAB"/>
    <w:rsid w:val="00F13EEE"/>
    <w:rsid w:val="00F140D8"/>
    <w:rsid w:val="00F14E6F"/>
    <w:rsid w:val="00F1715C"/>
    <w:rsid w:val="00F21055"/>
    <w:rsid w:val="00F21B94"/>
    <w:rsid w:val="00F23844"/>
    <w:rsid w:val="00F23E6D"/>
    <w:rsid w:val="00F2541D"/>
    <w:rsid w:val="00F304C2"/>
    <w:rsid w:val="00F310F8"/>
    <w:rsid w:val="00F336D2"/>
    <w:rsid w:val="00F33C44"/>
    <w:rsid w:val="00F341C9"/>
    <w:rsid w:val="00F34CAE"/>
    <w:rsid w:val="00F34F3C"/>
    <w:rsid w:val="00F35939"/>
    <w:rsid w:val="00F3710F"/>
    <w:rsid w:val="00F422CC"/>
    <w:rsid w:val="00F42304"/>
    <w:rsid w:val="00F42E75"/>
    <w:rsid w:val="00F45607"/>
    <w:rsid w:val="00F460E4"/>
    <w:rsid w:val="00F46BFB"/>
    <w:rsid w:val="00F4722B"/>
    <w:rsid w:val="00F52990"/>
    <w:rsid w:val="00F54432"/>
    <w:rsid w:val="00F54DFD"/>
    <w:rsid w:val="00F5700C"/>
    <w:rsid w:val="00F57122"/>
    <w:rsid w:val="00F57CEA"/>
    <w:rsid w:val="00F600F4"/>
    <w:rsid w:val="00F61BBC"/>
    <w:rsid w:val="00F635BF"/>
    <w:rsid w:val="00F6494B"/>
    <w:rsid w:val="00F659EB"/>
    <w:rsid w:val="00F65A5E"/>
    <w:rsid w:val="00F65DFB"/>
    <w:rsid w:val="00F66312"/>
    <w:rsid w:val="00F667EF"/>
    <w:rsid w:val="00F66C63"/>
    <w:rsid w:val="00F66ECD"/>
    <w:rsid w:val="00F66FBF"/>
    <w:rsid w:val="00F67D41"/>
    <w:rsid w:val="00F705D1"/>
    <w:rsid w:val="00F712F8"/>
    <w:rsid w:val="00F724F5"/>
    <w:rsid w:val="00F74550"/>
    <w:rsid w:val="00F74972"/>
    <w:rsid w:val="00F7567E"/>
    <w:rsid w:val="00F756B1"/>
    <w:rsid w:val="00F7587C"/>
    <w:rsid w:val="00F75D3F"/>
    <w:rsid w:val="00F768B3"/>
    <w:rsid w:val="00F76BD5"/>
    <w:rsid w:val="00F7742C"/>
    <w:rsid w:val="00F80FF1"/>
    <w:rsid w:val="00F834E4"/>
    <w:rsid w:val="00F83AE6"/>
    <w:rsid w:val="00F84626"/>
    <w:rsid w:val="00F84891"/>
    <w:rsid w:val="00F856D3"/>
    <w:rsid w:val="00F85D0B"/>
    <w:rsid w:val="00F86BA6"/>
    <w:rsid w:val="00F872C0"/>
    <w:rsid w:val="00F875E7"/>
    <w:rsid w:val="00F8788B"/>
    <w:rsid w:val="00F9190A"/>
    <w:rsid w:val="00F91A18"/>
    <w:rsid w:val="00F921B3"/>
    <w:rsid w:val="00F92AE6"/>
    <w:rsid w:val="00F92B0F"/>
    <w:rsid w:val="00F92B8C"/>
    <w:rsid w:val="00F93A9F"/>
    <w:rsid w:val="00F95FF4"/>
    <w:rsid w:val="00FA33FF"/>
    <w:rsid w:val="00FA3B08"/>
    <w:rsid w:val="00FA4966"/>
    <w:rsid w:val="00FA55F5"/>
    <w:rsid w:val="00FA5FAA"/>
    <w:rsid w:val="00FA6992"/>
    <w:rsid w:val="00FA7023"/>
    <w:rsid w:val="00FA777A"/>
    <w:rsid w:val="00FB266F"/>
    <w:rsid w:val="00FB2BA1"/>
    <w:rsid w:val="00FB3125"/>
    <w:rsid w:val="00FB3714"/>
    <w:rsid w:val="00FB406D"/>
    <w:rsid w:val="00FB4C54"/>
    <w:rsid w:val="00FB4D03"/>
    <w:rsid w:val="00FB4DE1"/>
    <w:rsid w:val="00FB56B3"/>
    <w:rsid w:val="00FB59B5"/>
    <w:rsid w:val="00FB5DE8"/>
    <w:rsid w:val="00FB6342"/>
    <w:rsid w:val="00FB66AB"/>
    <w:rsid w:val="00FB6C29"/>
    <w:rsid w:val="00FB6CAD"/>
    <w:rsid w:val="00FB7CE1"/>
    <w:rsid w:val="00FC0B33"/>
    <w:rsid w:val="00FC0F92"/>
    <w:rsid w:val="00FC17D4"/>
    <w:rsid w:val="00FC18BC"/>
    <w:rsid w:val="00FC2BD6"/>
    <w:rsid w:val="00FC6262"/>
    <w:rsid w:val="00FC6389"/>
    <w:rsid w:val="00FC6740"/>
    <w:rsid w:val="00FC7410"/>
    <w:rsid w:val="00FD2352"/>
    <w:rsid w:val="00FD49B9"/>
    <w:rsid w:val="00FD5C07"/>
    <w:rsid w:val="00FE0080"/>
    <w:rsid w:val="00FE0213"/>
    <w:rsid w:val="00FE0CC6"/>
    <w:rsid w:val="00FE2D34"/>
    <w:rsid w:val="00FE4161"/>
    <w:rsid w:val="00FE430A"/>
    <w:rsid w:val="00FE44DA"/>
    <w:rsid w:val="00FE5818"/>
    <w:rsid w:val="00FE5BB1"/>
    <w:rsid w:val="00FE5F22"/>
    <w:rsid w:val="00FE64F6"/>
    <w:rsid w:val="00FE6615"/>
    <w:rsid w:val="00FE6915"/>
    <w:rsid w:val="00FE6AEC"/>
    <w:rsid w:val="00FE73AA"/>
    <w:rsid w:val="00FE7CCA"/>
    <w:rsid w:val="00FF2534"/>
    <w:rsid w:val="00FF2868"/>
    <w:rsid w:val="00FF2C21"/>
    <w:rsid w:val="00FF2EA4"/>
    <w:rsid w:val="00FF2F19"/>
    <w:rsid w:val="00FF30DA"/>
    <w:rsid w:val="00FF43B5"/>
    <w:rsid w:val="00FF460E"/>
    <w:rsid w:val="00FF5AB5"/>
    <w:rsid w:val="00FF5E6F"/>
    <w:rsid w:val="00FF6B1C"/>
    <w:rsid w:val="00FF7B3D"/>
    <w:rsid w:val="00FF7B8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BE529"/>
  <w15:docId w15:val="{9E2EB563-0C42-4E41-8DB3-5F5B43698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E5ECB"/>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3A4EDD"/>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3A4EDD"/>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3A4EDD"/>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3A4EDD"/>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3A4EDD"/>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3A4EDD"/>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3A4EDD"/>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3A4EDD"/>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3A4EDD"/>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3A4EDD"/>
    <w:pPr>
      <w:tabs>
        <w:tab w:val="center" w:pos="4536"/>
        <w:tab w:val="right" w:pos="9072"/>
      </w:tabs>
      <w:spacing w:after="0" w:line="240" w:lineRule="auto"/>
    </w:pPr>
  </w:style>
  <w:style w:type="character" w:customStyle="1" w:styleId="ZpatChar">
    <w:name w:val="Zápatí Char"/>
    <w:basedOn w:val="Standardnpsmoodstavce"/>
    <w:link w:val="Zpat"/>
    <w:uiPriority w:val="99"/>
    <w:rsid w:val="003A4EDD"/>
    <w:rPr>
      <w:rFonts w:ascii="Verdana" w:hAnsi="Verdana"/>
      <w:sz w:val="20"/>
      <w:szCs w:val="20"/>
    </w:rPr>
  </w:style>
  <w:style w:type="character" w:customStyle="1" w:styleId="Nadpis1Char">
    <w:name w:val="Nadpis 1 Char"/>
    <w:basedOn w:val="Standardnpsmoodstavce"/>
    <w:link w:val="Nadpis1"/>
    <w:uiPriority w:val="9"/>
    <w:rsid w:val="003A4EDD"/>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3A4EDD"/>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3A4EDD"/>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3A4EDD"/>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3A4EDD"/>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rsid w:val="003A4EDD"/>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3A4EDD"/>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3A4EDD"/>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3A4EDD"/>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3A4EDD"/>
    <w:pPr>
      <w:spacing w:after="0" w:line="240" w:lineRule="auto"/>
    </w:pPr>
    <w:rPr>
      <w:rFonts w:ascii="Verdana" w:hAnsi="Verdana"/>
      <w:sz w:val="20"/>
      <w:szCs w:val="20"/>
    </w:rPr>
  </w:style>
  <w:style w:type="paragraph" w:styleId="Citt">
    <w:name w:val="Quote"/>
    <w:basedOn w:val="Normln"/>
    <w:next w:val="Normln"/>
    <w:link w:val="CittChar"/>
    <w:uiPriority w:val="29"/>
    <w:qFormat/>
    <w:rsid w:val="003A4EDD"/>
    <w:rPr>
      <w:i/>
      <w:iCs/>
      <w:color w:val="000000" w:themeColor="text1"/>
    </w:rPr>
  </w:style>
  <w:style w:type="character" w:customStyle="1" w:styleId="CittChar">
    <w:name w:val="Citát Char"/>
    <w:basedOn w:val="Standardnpsmoodstavce"/>
    <w:link w:val="Citt"/>
    <w:uiPriority w:val="29"/>
    <w:rsid w:val="003A4EDD"/>
    <w:rPr>
      <w:rFonts w:ascii="Verdana" w:hAnsi="Verdana"/>
      <w:i/>
      <w:iCs/>
      <w:color w:val="000000" w:themeColor="text1"/>
      <w:sz w:val="20"/>
      <w:szCs w:val="20"/>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3A4EDD"/>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3A4EDD"/>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3A4EDD"/>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3A4EDD"/>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3A4EDD"/>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3A4EDD"/>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3A4EDD"/>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3A4EDD"/>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2"/>
      </w:numPr>
      <w:spacing w:after="0"/>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3A4EDD"/>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3A4EDD"/>
    <w:pPr>
      <w:keepNext/>
      <w:tabs>
        <w:tab w:val="left" w:pos="567"/>
        <w:tab w:val="right" w:leader="dot" w:pos="8692"/>
      </w:tabs>
      <w:spacing w:after="40" w:line="264" w:lineRule="auto"/>
      <w:ind w:left="567" w:right="284" w:hanging="567"/>
    </w:pPr>
    <w:rPr>
      <w:b/>
      <w:caps/>
      <w:spacing w:val="-4"/>
      <w:sz w:val="18"/>
      <w:szCs w:val="18"/>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1"/>
    <w:next w:val="Normln"/>
    <w:uiPriority w:val="39"/>
    <w:unhideWhenUsed/>
    <w:qFormat/>
    <w:rsid w:val="003A4EDD"/>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2">
    <w:name w:val="_Nadpis_2-2"/>
    <w:basedOn w:val="Normln"/>
    <w:next w:val="Normln"/>
    <w:link w:val="Nadpis2-2Char"/>
    <w:qFormat/>
    <w:rsid w:val="008C58CF"/>
    <w:pPr>
      <w:keepNext/>
      <w:numPr>
        <w:ilvl w:val="1"/>
        <w:numId w:val="17"/>
      </w:numPr>
      <w:spacing w:before="180" w:after="105"/>
      <w:outlineLvl w:val="1"/>
    </w:pPr>
    <w:rPr>
      <w:b/>
    </w:rPr>
  </w:style>
  <w:style w:type="paragraph" w:customStyle="1" w:styleId="Text2-1">
    <w:name w:val="_Text_2-1"/>
    <w:basedOn w:val="Odstavecseseznamem"/>
    <w:link w:val="Text2-1Char"/>
    <w:qFormat/>
    <w:rsid w:val="008C58CF"/>
    <w:pPr>
      <w:numPr>
        <w:ilvl w:val="2"/>
        <w:numId w:val="17"/>
      </w:numPr>
      <w:spacing w:after="120" w:line="264" w:lineRule="auto"/>
      <w:contextualSpacing w:val="0"/>
      <w:jc w:val="both"/>
    </w:pPr>
    <w:rPr>
      <w:sz w:val="18"/>
      <w:szCs w:val="18"/>
    </w:rPr>
  </w:style>
  <w:style w:type="character" w:customStyle="1" w:styleId="Nadpis2-2Char">
    <w:name w:val="_Nadpis_2-2 Char"/>
    <w:basedOn w:val="Standardnpsmoodstavce"/>
    <w:link w:val="Nadpis2-2"/>
    <w:rsid w:val="008C58CF"/>
    <w:rPr>
      <w:rFonts w:ascii="Verdana" w:hAnsi="Verdana"/>
      <w:b/>
      <w:sz w:val="20"/>
      <w:szCs w:val="20"/>
    </w:rPr>
  </w:style>
  <w:style w:type="paragraph" w:customStyle="1" w:styleId="Titul1">
    <w:name w:val="_Titul_1"/>
    <w:basedOn w:val="Normln"/>
    <w:qFormat/>
    <w:rsid w:val="008C58CF"/>
    <w:pPr>
      <w:spacing w:after="240" w:line="264" w:lineRule="auto"/>
    </w:pPr>
    <w:rPr>
      <w:b/>
      <w:sz w:val="48"/>
      <w:szCs w:val="44"/>
    </w:rPr>
  </w:style>
  <w:style w:type="character" w:customStyle="1" w:styleId="OdstavecseseznamemChar">
    <w:name w:val="Odstavec se seznamem Char"/>
    <w:basedOn w:val="Standardnpsmoodstavce"/>
    <w:link w:val="Odstavecseseznamem"/>
    <w:uiPriority w:val="34"/>
    <w:rsid w:val="00A62E74"/>
    <w:rPr>
      <w:rFonts w:ascii="Verdana" w:hAnsi="Verdana"/>
      <w:sz w:val="20"/>
      <w:szCs w:val="20"/>
    </w:rPr>
  </w:style>
  <w:style w:type="character" w:customStyle="1" w:styleId="Text2-1Char">
    <w:name w:val="_Text_2-1 Char"/>
    <w:basedOn w:val="Standardnpsmoodstavce"/>
    <w:link w:val="Text2-1"/>
    <w:rsid w:val="008C58CF"/>
    <w:rPr>
      <w:rFonts w:ascii="Verdana" w:hAnsi="Verdana"/>
    </w:rPr>
  </w:style>
  <w:style w:type="paragraph" w:customStyle="1" w:styleId="Titul2">
    <w:name w:val="_Titul_2"/>
    <w:basedOn w:val="Normln"/>
    <w:qFormat/>
    <w:rsid w:val="008C58CF"/>
    <w:pPr>
      <w:tabs>
        <w:tab w:val="left" w:pos="6796"/>
      </w:tabs>
      <w:spacing w:after="240" w:line="264" w:lineRule="auto"/>
    </w:pPr>
    <w:rPr>
      <w:b/>
      <w:sz w:val="32"/>
      <w:szCs w:val="32"/>
    </w:rPr>
  </w:style>
  <w:style w:type="paragraph" w:customStyle="1" w:styleId="Tituldatum">
    <w:name w:val="_Titul_datum"/>
    <w:basedOn w:val="Normln"/>
    <w:link w:val="TituldatumChar"/>
    <w:qFormat/>
    <w:rsid w:val="008C58CF"/>
    <w:pPr>
      <w:spacing w:after="240" w:line="264" w:lineRule="auto"/>
    </w:pPr>
    <w:rPr>
      <w:sz w:val="24"/>
      <w:szCs w:val="24"/>
    </w:rPr>
  </w:style>
  <w:style w:type="character" w:customStyle="1" w:styleId="TituldatumChar">
    <w:name w:val="_Titul_datum Char"/>
    <w:basedOn w:val="Standardnpsmoodstavce"/>
    <w:link w:val="Tituldatum"/>
    <w:rsid w:val="008C58CF"/>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8C58CF"/>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8C58CF"/>
    <w:pPr>
      <w:numPr>
        <w:ilvl w:val="2"/>
      </w:numPr>
    </w:pPr>
  </w:style>
  <w:style w:type="paragraph" w:customStyle="1" w:styleId="Text1-1">
    <w:name w:val="_Text_1-1"/>
    <w:basedOn w:val="Normln"/>
    <w:link w:val="Text1-1Char"/>
    <w:rsid w:val="008C58CF"/>
    <w:pPr>
      <w:numPr>
        <w:ilvl w:val="1"/>
        <w:numId w:val="16"/>
      </w:numPr>
      <w:spacing w:after="120" w:line="264" w:lineRule="auto"/>
      <w:jc w:val="both"/>
    </w:pPr>
    <w:rPr>
      <w:sz w:val="18"/>
      <w:szCs w:val="18"/>
    </w:rPr>
  </w:style>
  <w:style w:type="paragraph" w:customStyle="1" w:styleId="NADPIS1-1">
    <w:name w:val="_NADPIS_1-1"/>
    <w:basedOn w:val="Odstavecseseznamem"/>
    <w:next w:val="Normln"/>
    <w:link w:val="NADPIS1-1Char"/>
    <w:qFormat/>
    <w:rsid w:val="008C58CF"/>
    <w:pPr>
      <w:keepNext/>
      <w:numPr>
        <w:numId w:val="16"/>
      </w:numPr>
      <w:spacing w:before="280" w:after="120" w:line="264" w:lineRule="auto"/>
      <w:outlineLvl w:val="0"/>
    </w:pPr>
    <w:rPr>
      <w:b/>
      <w:caps/>
      <w:sz w:val="22"/>
      <w:szCs w:val="18"/>
    </w:rPr>
  </w:style>
  <w:style w:type="paragraph" w:customStyle="1" w:styleId="Odrka1-1">
    <w:name w:val="_Odrážka_1-1_•"/>
    <w:basedOn w:val="Normln"/>
    <w:link w:val="Odrka1-1Char"/>
    <w:qFormat/>
    <w:rsid w:val="008C58CF"/>
    <w:pPr>
      <w:numPr>
        <w:numId w:val="13"/>
      </w:numPr>
      <w:spacing w:after="80" w:line="264" w:lineRule="auto"/>
      <w:jc w:val="both"/>
    </w:pPr>
    <w:rPr>
      <w:sz w:val="18"/>
      <w:szCs w:val="18"/>
    </w:rPr>
  </w:style>
  <w:style w:type="character" w:customStyle="1" w:styleId="Text1-1Char">
    <w:name w:val="_Text_1-1 Char"/>
    <w:basedOn w:val="Standardnpsmoodstavce"/>
    <w:link w:val="Text1-1"/>
    <w:rsid w:val="008C58CF"/>
    <w:rPr>
      <w:rFonts w:ascii="Verdana" w:hAnsi="Verdana"/>
    </w:rPr>
  </w:style>
  <w:style w:type="character" w:customStyle="1" w:styleId="NADPIS1-1Char">
    <w:name w:val="_NADPIS_1-1 Char"/>
    <w:basedOn w:val="Standardnpsmoodstavce"/>
    <w:link w:val="NADPIS1-1"/>
    <w:rsid w:val="008C58CF"/>
    <w:rPr>
      <w:rFonts w:ascii="Verdana" w:hAnsi="Verdana"/>
      <w:b/>
      <w:caps/>
      <w:sz w:val="22"/>
    </w:rPr>
  </w:style>
  <w:style w:type="character" w:customStyle="1" w:styleId="Text1-2Char">
    <w:name w:val="_Text_1-2 Char"/>
    <w:basedOn w:val="Text1-1Char"/>
    <w:link w:val="Text1-2"/>
    <w:rsid w:val="008C58CF"/>
    <w:rPr>
      <w:rFonts w:ascii="Verdana" w:hAnsi="Verdana"/>
    </w:rPr>
  </w:style>
  <w:style w:type="character" w:customStyle="1" w:styleId="SeznamsodrkamiChar">
    <w:name w:val="Seznam s odrážkami Char"/>
    <w:basedOn w:val="Standardnpsmoodstavce"/>
    <w:link w:val="Seznamsodrkami"/>
    <w:uiPriority w:val="28"/>
    <w:rsid w:val="00A62E74"/>
    <w:rPr>
      <w:rFonts w:ascii="Verdana" w:hAnsi="Verdana"/>
      <w:sz w:val="20"/>
      <w:szCs w:val="20"/>
    </w:rPr>
  </w:style>
  <w:style w:type="character" w:customStyle="1" w:styleId="Odrka1-1Char">
    <w:name w:val="_Odrážka_1-1_• Char"/>
    <w:basedOn w:val="Standardnpsmoodstavce"/>
    <w:link w:val="Odrka1-1"/>
    <w:rsid w:val="008C58CF"/>
    <w:rPr>
      <w:rFonts w:ascii="Verdana" w:hAnsi="Verdana"/>
    </w:rPr>
  </w:style>
  <w:style w:type="paragraph" w:customStyle="1" w:styleId="Odrka1-2-">
    <w:name w:val="_Odrážka_1-2_-"/>
    <w:basedOn w:val="Odrka1-1"/>
    <w:qFormat/>
    <w:rsid w:val="008C58CF"/>
    <w:pPr>
      <w:numPr>
        <w:ilvl w:val="1"/>
      </w:numPr>
    </w:pPr>
  </w:style>
  <w:style w:type="paragraph" w:customStyle="1" w:styleId="Odrka1-3">
    <w:name w:val="_Odrážka_1-3_·"/>
    <w:basedOn w:val="Odrka1-2-"/>
    <w:qFormat/>
    <w:rsid w:val="008C58CF"/>
    <w:pPr>
      <w:numPr>
        <w:ilvl w:val="2"/>
      </w:numPr>
    </w:pPr>
  </w:style>
  <w:style w:type="paragraph" w:customStyle="1" w:styleId="Odstavec1-1a">
    <w:name w:val="_Odstavec_1-1_a)"/>
    <w:basedOn w:val="Normln"/>
    <w:link w:val="Odstavec1-1aChar"/>
    <w:qFormat/>
    <w:rsid w:val="008C58CF"/>
    <w:pPr>
      <w:numPr>
        <w:numId w:val="14"/>
      </w:numPr>
      <w:spacing w:after="80" w:line="264" w:lineRule="auto"/>
      <w:jc w:val="both"/>
    </w:pPr>
    <w:rPr>
      <w:sz w:val="18"/>
      <w:szCs w:val="18"/>
    </w:rPr>
  </w:style>
  <w:style w:type="paragraph" w:customStyle="1" w:styleId="Odstavec1-31">
    <w:name w:val="_Odstavec_1-3_1)"/>
    <w:qFormat/>
    <w:rsid w:val="008C58CF"/>
    <w:pPr>
      <w:numPr>
        <w:ilvl w:val="2"/>
        <w:numId w:val="14"/>
      </w:numPr>
      <w:spacing w:after="90" w:line="276" w:lineRule="auto"/>
    </w:pPr>
    <w:rPr>
      <w:rFonts w:ascii="Verdana" w:hAnsi="Verdana"/>
    </w:rPr>
  </w:style>
  <w:style w:type="paragraph" w:customStyle="1" w:styleId="Textbezslovn">
    <w:name w:val="_Text_bez_číslování"/>
    <w:basedOn w:val="Normln"/>
    <w:link w:val="TextbezslovnChar"/>
    <w:qFormat/>
    <w:rsid w:val="008C58CF"/>
    <w:pPr>
      <w:spacing w:after="120" w:line="264" w:lineRule="auto"/>
      <w:ind w:left="737"/>
      <w:jc w:val="both"/>
    </w:pPr>
    <w:rPr>
      <w:sz w:val="18"/>
      <w:szCs w:val="18"/>
    </w:rPr>
  </w:style>
  <w:style w:type="paragraph" w:customStyle="1" w:styleId="Zpatvlevo">
    <w:name w:val="_Zápatí_vlevo"/>
    <w:basedOn w:val="Zpatvpravo"/>
    <w:qFormat/>
    <w:rsid w:val="008C58CF"/>
    <w:pPr>
      <w:jc w:val="left"/>
    </w:pPr>
  </w:style>
  <w:style w:type="character" w:customStyle="1" w:styleId="Tun">
    <w:name w:val="_Tučně"/>
    <w:basedOn w:val="Standardnpsmoodstavce"/>
    <w:qFormat/>
    <w:rsid w:val="008C58CF"/>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8C58CF"/>
    <w:pPr>
      <w:numPr>
        <w:ilvl w:val="3"/>
      </w:numPr>
    </w:pPr>
  </w:style>
  <w:style w:type="character" w:customStyle="1" w:styleId="Text2-2Char">
    <w:name w:val="_Text_2-2 Char"/>
    <w:basedOn w:val="Text2-1Char"/>
    <w:link w:val="Text2-2"/>
    <w:rsid w:val="008C58CF"/>
    <w:rPr>
      <w:rFonts w:ascii="Verdana" w:hAnsi="Verdana"/>
    </w:rPr>
  </w:style>
  <w:style w:type="paragraph" w:customStyle="1" w:styleId="Zkratky1">
    <w:name w:val="_Zkratky_1"/>
    <w:basedOn w:val="Normln"/>
    <w:qFormat/>
    <w:rsid w:val="008C58CF"/>
    <w:pPr>
      <w:tabs>
        <w:tab w:val="right" w:leader="dot" w:pos="1134"/>
      </w:tabs>
      <w:spacing w:after="0" w:line="240" w:lineRule="auto"/>
    </w:pPr>
    <w:rPr>
      <w:b/>
      <w:sz w:val="16"/>
      <w:szCs w:val="18"/>
    </w:rPr>
  </w:style>
  <w:style w:type="paragraph" w:customStyle="1" w:styleId="Seznam1">
    <w:name w:val="_Seznam_[1]"/>
    <w:basedOn w:val="Normln"/>
    <w:qFormat/>
    <w:rsid w:val="008C58CF"/>
    <w:pPr>
      <w:numPr>
        <w:numId w:val="15"/>
      </w:numPr>
      <w:spacing w:after="60" w:line="264" w:lineRule="auto"/>
      <w:jc w:val="both"/>
    </w:pPr>
    <w:rPr>
      <w:sz w:val="16"/>
      <w:szCs w:val="18"/>
    </w:rPr>
  </w:style>
  <w:style w:type="character" w:customStyle="1" w:styleId="Nzev3">
    <w:name w:val="Název3"/>
    <w:basedOn w:val="Standardnpsmoodstavce"/>
    <w:uiPriority w:val="1"/>
    <w:rsid w:val="00D85204"/>
  </w:style>
  <w:style w:type="paragraph" w:customStyle="1" w:styleId="Zkratky2">
    <w:name w:val="_Zkratky_2"/>
    <w:basedOn w:val="Normln"/>
    <w:qFormat/>
    <w:rsid w:val="008C58CF"/>
    <w:pPr>
      <w:spacing w:after="0" w:line="240" w:lineRule="auto"/>
    </w:pPr>
    <w:rPr>
      <w:sz w:val="16"/>
      <w:szCs w:val="16"/>
    </w:rPr>
  </w:style>
  <w:style w:type="character" w:customStyle="1" w:styleId="Tun-ZRUIT">
    <w:name w:val="_Tučně-ZRUŠIT"/>
    <w:basedOn w:val="Standardnpsmoodstavce"/>
    <w:qFormat/>
    <w:rsid w:val="008C58CF"/>
    <w:rPr>
      <w:b w:val="0"/>
      <w:i w:val="0"/>
    </w:rPr>
  </w:style>
  <w:style w:type="paragraph" w:customStyle="1" w:styleId="Nadpisbezsl1-2">
    <w:name w:val="_Nadpis_bez_čísl_1-2"/>
    <w:next w:val="Normln"/>
    <w:qFormat/>
    <w:rsid w:val="008C58CF"/>
    <w:pPr>
      <w:keepNext/>
      <w:spacing w:before="200" w:after="120"/>
    </w:pPr>
    <w:rPr>
      <w:rFonts w:ascii="Verdana" w:hAnsi="Verdana"/>
      <w:b/>
      <w:sz w:val="20"/>
      <w:szCs w:val="20"/>
    </w:rPr>
  </w:style>
  <w:style w:type="paragraph" w:customStyle="1" w:styleId="Textbezodsazen">
    <w:name w:val="_Text_bez_odsazení"/>
    <w:basedOn w:val="Normln"/>
    <w:link w:val="TextbezodsazenChar"/>
    <w:qFormat/>
    <w:rsid w:val="008C58CF"/>
    <w:pPr>
      <w:spacing w:after="120" w:line="264" w:lineRule="auto"/>
      <w:jc w:val="both"/>
    </w:pPr>
    <w:rPr>
      <w:sz w:val="18"/>
      <w:szCs w:val="18"/>
    </w:rPr>
  </w:style>
  <w:style w:type="character" w:customStyle="1" w:styleId="TextbezodsazenChar">
    <w:name w:val="_Text_bez_odsazení Char"/>
    <w:basedOn w:val="Standardnpsmoodstavce"/>
    <w:link w:val="Textbezodsazen"/>
    <w:rsid w:val="008C58CF"/>
    <w:rPr>
      <w:rFonts w:ascii="Verdana" w:hAnsi="Verdana"/>
    </w:rPr>
  </w:style>
  <w:style w:type="paragraph" w:customStyle="1" w:styleId="ZTPinfo-text">
    <w:name w:val="_ZTP_info-text"/>
    <w:basedOn w:val="Textbezslovn"/>
    <w:link w:val="ZTPinfo-textChar"/>
    <w:qFormat/>
    <w:rsid w:val="008C58CF"/>
    <w:pPr>
      <w:ind w:left="0"/>
    </w:pPr>
    <w:rPr>
      <w:i/>
      <w:color w:val="00A1E0"/>
    </w:rPr>
  </w:style>
  <w:style w:type="character" w:customStyle="1" w:styleId="ZTPinfo-textChar">
    <w:name w:val="_ZTP_info-text Char"/>
    <w:basedOn w:val="Standardnpsmoodstavce"/>
    <w:link w:val="ZTPinfo-text"/>
    <w:rsid w:val="008C58CF"/>
    <w:rPr>
      <w:rFonts w:ascii="Verdana" w:hAnsi="Verdana"/>
      <w:i/>
      <w:color w:val="00A1E0"/>
    </w:rPr>
  </w:style>
  <w:style w:type="paragraph" w:customStyle="1" w:styleId="ZTPinfo-text-odr">
    <w:name w:val="_ZTP_info-text-odr"/>
    <w:basedOn w:val="ZTPinfo-text"/>
    <w:link w:val="ZTPinfo-text-odrChar"/>
    <w:qFormat/>
    <w:rsid w:val="008C58CF"/>
    <w:pPr>
      <w:numPr>
        <w:numId w:val="18"/>
      </w:numPr>
    </w:pPr>
  </w:style>
  <w:style w:type="character" w:customStyle="1" w:styleId="ZTPinfo-text-odrChar">
    <w:name w:val="_ZTP_info-text-odr Char"/>
    <w:basedOn w:val="ZTPinfo-textChar"/>
    <w:link w:val="ZTPinfo-text-odr"/>
    <w:rsid w:val="008C58CF"/>
    <w:rPr>
      <w:rFonts w:ascii="Verdana" w:hAnsi="Verdana"/>
      <w:i/>
      <w:color w:val="00A1E0"/>
    </w:rPr>
  </w:style>
  <w:style w:type="paragraph" w:customStyle="1" w:styleId="Odrka1-4">
    <w:name w:val="_Odrážka_1-4_•"/>
    <w:basedOn w:val="Odrka1-1"/>
    <w:link w:val="Odrka1-4Char"/>
    <w:qFormat/>
    <w:rsid w:val="008C58CF"/>
    <w:pPr>
      <w:numPr>
        <w:ilvl w:val="3"/>
      </w:numPr>
    </w:pPr>
  </w:style>
  <w:style w:type="character" w:customStyle="1" w:styleId="Odstavec1-1aChar">
    <w:name w:val="_Odstavec_1-1_a) Char"/>
    <w:basedOn w:val="Standardnpsmoodstavce"/>
    <w:link w:val="Odstavec1-1a"/>
    <w:rsid w:val="008C58CF"/>
    <w:rPr>
      <w:rFonts w:ascii="Verdana" w:hAnsi="Verdana"/>
    </w:rPr>
  </w:style>
  <w:style w:type="character" w:styleId="Zstupntext">
    <w:name w:val="Placeholder Text"/>
    <w:basedOn w:val="Standardnpsmoodstavce"/>
    <w:uiPriority w:val="99"/>
    <w:semiHidden/>
    <w:rsid w:val="00D521D0"/>
    <w:rPr>
      <w:color w:val="808080"/>
    </w:rPr>
  </w:style>
  <w:style w:type="character" w:customStyle="1" w:styleId="Znaka">
    <w:name w:val="_Značka"/>
    <w:basedOn w:val="Standardnpsmoodstavce"/>
    <w:rsid w:val="008C58CF"/>
    <w:rPr>
      <w:rFonts w:ascii="Verdana" w:hAnsi="Verdana"/>
      <w:b/>
      <w:sz w:val="36"/>
    </w:rPr>
  </w:style>
  <w:style w:type="paragraph" w:customStyle="1" w:styleId="Zpatvpravo">
    <w:name w:val="_Zápatí_vpravo"/>
    <w:qFormat/>
    <w:rsid w:val="008C58CF"/>
    <w:pPr>
      <w:spacing w:after="0" w:line="240" w:lineRule="auto"/>
      <w:jc w:val="right"/>
    </w:pPr>
    <w:rPr>
      <w:rFonts w:ascii="Verdana" w:hAnsi="Verdana"/>
      <w:sz w:val="12"/>
    </w:rPr>
  </w:style>
  <w:style w:type="character" w:customStyle="1" w:styleId="Nzevakce">
    <w:name w:val="_Název_akce"/>
    <w:basedOn w:val="Standardnpsmoodstavce"/>
    <w:qFormat/>
    <w:rsid w:val="008C58CF"/>
    <w:rPr>
      <w:rFonts w:ascii="Verdana" w:hAnsi="Verdana"/>
      <w:b/>
      <w:sz w:val="36"/>
    </w:rPr>
  </w:style>
  <w:style w:type="character" w:customStyle="1" w:styleId="TextbezslovnChar">
    <w:name w:val="_Text_bez_číslování Char"/>
    <w:basedOn w:val="Standardnpsmoodstavce"/>
    <w:link w:val="Textbezslovn"/>
    <w:rsid w:val="008C58CF"/>
    <w:rPr>
      <w:rFonts w:ascii="Verdana" w:hAnsi="Verdana"/>
    </w:rPr>
  </w:style>
  <w:style w:type="paragraph" w:customStyle="1" w:styleId="TPText-1odrka">
    <w:name w:val="TP_Text-1_• odrážka"/>
    <w:basedOn w:val="Normln"/>
    <w:qFormat/>
    <w:rsid w:val="0069470F"/>
    <w:pPr>
      <w:numPr>
        <w:numId w:val="7"/>
      </w:numPr>
      <w:spacing w:before="40" w:after="0" w:line="240" w:lineRule="auto"/>
      <w:jc w:val="both"/>
    </w:pPr>
    <w:rPr>
      <w:rFonts w:ascii="Calibri" w:eastAsia="Calibri" w:hAnsi="Calibri" w:cs="Arial"/>
      <w:snapToGrid w:val="0"/>
      <w:szCs w:val="22"/>
    </w:rPr>
  </w:style>
  <w:style w:type="paragraph" w:customStyle="1" w:styleId="ZTPinfo-text-odr0">
    <w:name w:val="_ZTP_info-text-odr_•"/>
    <w:basedOn w:val="ZTPinfo-text-odr"/>
    <w:link w:val="ZTPinfo-text-odrChar0"/>
    <w:qFormat/>
    <w:rsid w:val="008C58CF"/>
    <w:pPr>
      <w:numPr>
        <w:ilvl w:val="1"/>
      </w:numPr>
      <w:spacing w:after="80"/>
      <w:contextualSpacing/>
    </w:pPr>
  </w:style>
  <w:style w:type="character" w:customStyle="1" w:styleId="ZTPinfo-text-odrChar0">
    <w:name w:val="_ZTP_info-text-odr_• Char"/>
    <w:basedOn w:val="ZTPinfo-text-odrChar"/>
    <w:link w:val="ZTPinfo-text-odr0"/>
    <w:rsid w:val="008C58CF"/>
    <w:rPr>
      <w:rFonts w:ascii="Verdana" w:hAnsi="Verdana"/>
      <w:i/>
      <w:color w:val="00A1E0"/>
    </w:rPr>
  </w:style>
  <w:style w:type="paragraph" w:customStyle="1" w:styleId="Tabulka-9">
    <w:name w:val="_Tabulka-9"/>
    <w:basedOn w:val="Textbezodsazen"/>
    <w:qFormat/>
    <w:rsid w:val="008C58CF"/>
    <w:pPr>
      <w:spacing w:before="40" w:after="40" w:line="240" w:lineRule="auto"/>
      <w:jc w:val="left"/>
    </w:pPr>
  </w:style>
  <w:style w:type="paragraph" w:customStyle="1" w:styleId="Tabulka-8">
    <w:name w:val="_Tabulka-8"/>
    <w:basedOn w:val="Tabulka-9"/>
    <w:qFormat/>
    <w:rsid w:val="008C58CF"/>
    <w:rPr>
      <w:sz w:val="16"/>
    </w:rPr>
  </w:style>
  <w:style w:type="paragraph" w:customStyle="1" w:styleId="Odrka1-5-">
    <w:name w:val="_Odrážka_1-5_-"/>
    <w:basedOn w:val="Odrka1-4"/>
    <w:link w:val="Odrka1-5-Char"/>
    <w:qFormat/>
    <w:rsid w:val="008C58CF"/>
    <w:pPr>
      <w:numPr>
        <w:ilvl w:val="4"/>
      </w:numPr>
      <w:spacing w:after="90"/>
    </w:pPr>
  </w:style>
  <w:style w:type="character" w:customStyle="1" w:styleId="Odrka1-5-Char">
    <w:name w:val="_Odrážka_1-5_- Char"/>
    <w:basedOn w:val="Standardnpsmoodstavce"/>
    <w:link w:val="Odrka1-5-"/>
    <w:rsid w:val="008C58CF"/>
    <w:rPr>
      <w:rFonts w:ascii="Verdana" w:hAnsi="Verdana"/>
    </w:rPr>
  </w:style>
  <w:style w:type="paragraph" w:customStyle="1" w:styleId="Odstavec1-4a">
    <w:name w:val="_Odstavec_1-4_(a)"/>
    <w:basedOn w:val="Odstavec1-1a"/>
    <w:link w:val="Odstavec1-4aChar"/>
    <w:qFormat/>
    <w:rsid w:val="008C58CF"/>
    <w:pPr>
      <w:numPr>
        <w:ilvl w:val="3"/>
      </w:numPr>
    </w:pPr>
  </w:style>
  <w:style w:type="character" w:customStyle="1" w:styleId="Odstavec1-4aChar">
    <w:name w:val="_Odstavec_1-4_(a) Char"/>
    <w:basedOn w:val="Odstavec1-1aChar"/>
    <w:link w:val="Odstavec1-4a"/>
    <w:rsid w:val="008C58CF"/>
    <w:rPr>
      <w:rFonts w:ascii="Verdana" w:hAnsi="Verdana"/>
    </w:rPr>
  </w:style>
  <w:style w:type="paragraph" w:customStyle="1" w:styleId="Tabulka">
    <w:name w:val="_Tabulka"/>
    <w:basedOn w:val="Normln"/>
    <w:qFormat/>
    <w:rsid w:val="008C58CF"/>
    <w:pPr>
      <w:spacing w:before="40" w:after="40" w:line="240" w:lineRule="auto"/>
      <w:jc w:val="both"/>
    </w:pPr>
    <w:rPr>
      <w:sz w:val="18"/>
      <w:szCs w:val="18"/>
    </w:rPr>
  </w:style>
  <w:style w:type="table" w:customStyle="1" w:styleId="TabulkaS-zahlzap">
    <w:name w:val="_Tabulka_SŽ-zahl+zap"/>
    <w:basedOn w:val="Mkatabulky"/>
    <w:uiPriority w:val="99"/>
    <w:rsid w:val="008C58CF"/>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8C58CF"/>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7">
    <w:name w:val="_Tabulka-7"/>
    <w:basedOn w:val="Tabulka-8"/>
    <w:qFormat/>
    <w:rsid w:val="008C58CF"/>
    <w:pPr>
      <w:spacing w:before="20" w:after="20"/>
    </w:pPr>
    <w:rPr>
      <w:sz w:val="14"/>
    </w:rPr>
  </w:style>
  <w:style w:type="table" w:customStyle="1" w:styleId="TKPTabulka">
    <w:name w:val="_TKP_Tabulka"/>
    <w:basedOn w:val="Normlntabulka"/>
    <w:uiPriority w:val="99"/>
    <w:rsid w:val="008C58CF"/>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table" w:customStyle="1" w:styleId="TabZTPbez">
    <w:name w:val="_Tab_ZTP_bez"/>
    <w:basedOn w:val="Mkatabulky"/>
    <w:uiPriority w:val="99"/>
    <w:rsid w:val="008C58CF"/>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8C58CF"/>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paragraph" w:customStyle="1" w:styleId="TextbezslBEZMEZER">
    <w:name w:val="_Text_bez_čísl_BEZ_MEZER"/>
    <w:basedOn w:val="Textbezslovn"/>
    <w:link w:val="TextbezslBEZMEZERChar"/>
    <w:qFormat/>
    <w:rsid w:val="008C58CF"/>
    <w:pPr>
      <w:spacing w:after="0"/>
    </w:pPr>
  </w:style>
  <w:style w:type="character" w:customStyle="1" w:styleId="TextbezslBEZMEZERChar">
    <w:name w:val="_Text_bez_čísl_BEZ_MEZER Char"/>
    <w:basedOn w:val="TextbezslovnChar"/>
    <w:link w:val="TextbezslBEZMEZER"/>
    <w:rsid w:val="008C58CF"/>
    <w:rPr>
      <w:rFonts w:ascii="Verdana" w:hAnsi="Verdana"/>
    </w:rPr>
  </w:style>
  <w:style w:type="character" w:customStyle="1" w:styleId="fontstyle01">
    <w:name w:val="fontstyle01"/>
    <w:basedOn w:val="Standardnpsmoodstavce"/>
    <w:rsid w:val="00A623CF"/>
    <w:rPr>
      <w:rFonts w:ascii="Verdana" w:hAnsi="Verdana" w:hint="default"/>
      <w:b w:val="0"/>
      <w:bCs w:val="0"/>
      <w:i w:val="0"/>
      <w:iCs w:val="0"/>
      <w:color w:val="000000"/>
      <w:sz w:val="18"/>
      <w:szCs w:val="18"/>
    </w:rPr>
  </w:style>
  <w:style w:type="character" w:customStyle="1" w:styleId="PNTextzkladnChar">
    <w:name w:val="_PN_Text_základní Char"/>
    <w:basedOn w:val="Standardnpsmoodstavce"/>
    <w:link w:val="PNTextzkladn"/>
    <w:locked/>
    <w:rsid w:val="001A7ACC"/>
    <w:rPr>
      <w:rFonts w:ascii="Verdana" w:hAnsi="Verdana"/>
    </w:rPr>
  </w:style>
  <w:style w:type="paragraph" w:customStyle="1" w:styleId="PNTextzkladn">
    <w:name w:val="_PN_Text_základní"/>
    <w:basedOn w:val="Normln"/>
    <w:link w:val="PNTextzkladnChar"/>
    <w:rsid w:val="001A7ACC"/>
    <w:pPr>
      <w:spacing w:after="120" w:line="264" w:lineRule="auto"/>
      <w:jc w:val="both"/>
    </w:pPr>
    <w:rPr>
      <w:sz w:val="18"/>
      <w:szCs w:val="18"/>
    </w:rPr>
  </w:style>
  <w:style w:type="table" w:customStyle="1" w:styleId="Tabulka11">
    <w:name w:val="_Tabulka_11"/>
    <w:basedOn w:val="Mkatabulky"/>
    <w:uiPriority w:val="99"/>
    <w:rsid w:val="008A34A7"/>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NADPIS2-1">
    <w:name w:val="_NADPIS_2-1"/>
    <w:basedOn w:val="Odstavecseseznamem"/>
    <w:next w:val="Normln"/>
    <w:link w:val="NADPIS2-1Char"/>
    <w:qFormat/>
    <w:rsid w:val="008C58CF"/>
    <w:pPr>
      <w:keepNext/>
      <w:numPr>
        <w:numId w:val="17"/>
      </w:numPr>
      <w:spacing w:before="285" w:after="105" w:line="264" w:lineRule="auto"/>
      <w:contextualSpacing w:val="0"/>
      <w:outlineLvl w:val="0"/>
    </w:pPr>
    <w:rPr>
      <w:b/>
      <w:caps/>
      <w:sz w:val="22"/>
      <w:szCs w:val="18"/>
    </w:rPr>
  </w:style>
  <w:style w:type="character" w:styleId="Nevyeenzmnka">
    <w:name w:val="Unresolved Mention"/>
    <w:basedOn w:val="Standardnpsmoodstavce"/>
    <w:uiPriority w:val="99"/>
    <w:semiHidden/>
    <w:unhideWhenUsed/>
    <w:rsid w:val="00FB4D03"/>
    <w:rPr>
      <w:color w:val="605E5C"/>
      <w:shd w:val="clear" w:color="auto" w:fill="E1DFDD"/>
    </w:rPr>
  </w:style>
  <w:style w:type="character" w:customStyle="1" w:styleId="NADPIS2-1Char">
    <w:name w:val="_NADPIS_2-1 Char"/>
    <w:basedOn w:val="Standardnpsmoodstavce"/>
    <w:link w:val="NADPIS2-1"/>
    <w:rsid w:val="008C58CF"/>
    <w:rPr>
      <w:rFonts w:ascii="Verdana" w:hAnsi="Verdana"/>
      <w:b/>
      <w:caps/>
      <w:sz w:val="22"/>
    </w:rPr>
  </w:style>
  <w:style w:type="paragraph" w:customStyle="1" w:styleId="Nadpisbezsl1-1rove1">
    <w:name w:val="_Nadpis_bez_čísl_1-1_úroveň1"/>
    <w:basedOn w:val="Odstavecseseznamem"/>
    <w:next w:val="Normln"/>
    <w:link w:val="Nadpisbezsl1-1rove1Char"/>
    <w:qFormat/>
    <w:rsid w:val="008C58CF"/>
    <w:pPr>
      <w:keepNext/>
      <w:spacing w:before="280" w:after="120" w:line="264" w:lineRule="auto"/>
      <w:ind w:left="0"/>
      <w:outlineLvl w:val="0"/>
    </w:pPr>
    <w:rPr>
      <w:b/>
      <w:caps/>
      <w:sz w:val="22"/>
      <w:szCs w:val="18"/>
    </w:rPr>
  </w:style>
  <w:style w:type="character" w:customStyle="1" w:styleId="Nadpisbezsl1-1rove1Char">
    <w:name w:val="_Nadpis_bez_čísl_1-1_úroveň1 Char"/>
    <w:basedOn w:val="Standardnpsmoodstavce"/>
    <w:link w:val="Nadpisbezsl1-1rove1"/>
    <w:rsid w:val="008C58CF"/>
    <w:rPr>
      <w:rFonts w:ascii="Verdana" w:hAnsi="Verdana"/>
      <w:b/>
      <w:caps/>
      <w:sz w:val="22"/>
    </w:rPr>
  </w:style>
  <w:style w:type="paragraph" w:customStyle="1" w:styleId="Nadpisbezsl1-1zkl-text">
    <w:name w:val="_Nadpis_bez_čísl_1-1_zákl-text"/>
    <w:next w:val="Normln"/>
    <w:qFormat/>
    <w:rsid w:val="008C58CF"/>
    <w:pPr>
      <w:keepNext/>
      <w:spacing w:before="280" w:after="120"/>
    </w:pPr>
    <w:rPr>
      <w:rFonts w:ascii="Verdana" w:hAnsi="Verdana"/>
      <w:b/>
      <w:caps/>
      <w:sz w:val="22"/>
    </w:rPr>
  </w:style>
  <w:style w:type="paragraph" w:customStyle="1" w:styleId="Nadpisbezsl2-1">
    <w:name w:val="_Nadpis_bez_čísl_2-1"/>
    <w:basedOn w:val="Textbezslovn"/>
    <w:qFormat/>
    <w:rsid w:val="008C58CF"/>
    <w:pPr>
      <w:keepNext/>
      <w:spacing w:before="120"/>
    </w:pPr>
    <w:rPr>
      <w:b/>
    </w:rPr>
  </w:style>
  <w:style w:type="character" w:customStyle="1" w:styleId="Odrka1-4Char">
    <w:name w:val="_Odrážka_1-4_• Char"/>
    <w:basedOn w:val="Odrka1-1Char"/>
    <w:link w:val="Odrka1-4"/>
    <w:rsid w:val="008C58CF"/>
    <w:rPr>
      <w:rFonts w:ascii="Verdana" w:hAnsi="Verdana"/>
    </w:rPr>
  </w:style>
  <w:style w:type="paragraph" w:customStyle="1" w:styleId="Odrka1-6">
    <w:name w:val="_Odrážka_1-6_·"/>
    <w:basedOn w:val="Odrka1-5-"/>
    <w:qFormat/>
    <w:rsid w:val="008C58CF"/>
    <w:pPr>
      <w:numPr>
        <w:ilvl w:val="5"/>
      </w:numPr>
    </w:pPr>
  </w:style>
  <w:style w:type="paragraph" w:customStyle="1" w:styleId="Odstavec1-2i">
    <w:name w:val="_Odstavec_1-2_i)"/>
    <w:basedOn w:val="Odstavec1-1a"/>
    <w:qFormat/>
    <w:rsid w:val="008C58CF"/>
    <w:pPr>
      <w:numPr>
        <w:ilvl w:val="1"/>
      </w:numPr>
    </w:pPr>
  </w:style>
  <w:style w:type="paragraph" w:customStyle="1" w:styleId="Odstavec1-5i">
    <w:name w:val="_Odstavec_1-5_(i)"/>
    <w:basedOn w:val="Odstavec1-1a"/>
    <w:qFormat/>
    <w:rsid w:val="008C58CF"/>
    <w:pPr>
      <w:numPr>
        <w:ilvl w:val="4"/>
      </w:numPr>
    </w:pPr>
  </w:style>
  <w:style w:type="paragraph" w:customStyle="1" w:styleId="Odstavec1-61">
    <w:name w:val="_Odstavec_1-6_(1)"/>
    <w:basedOn w:val="Odstavec1-1a"/>
    <w:link w:val="Odstavec1-61Char"/>
    <w:qFormat/>
    <w:rsid w:val="008C58CF"/>
    <w:pPr>
      <w:numPr>
        <w:ilvl w:val="5"/>
      </w:numPr>
      <w:spacing w:after="90"/>
    </w:pPr>
  </w:style>
  <w:style w:type="character" w:customStyle="1" w:styleId="Odstavec1-61Char">
    <w:name w:val="_Odstavec_1-6_(1) Char"/>
    <w:basedOn w:val="Odstavec1-1aChar"/>
    <w:link w:val="Odstavec1-61"/>
    <w:rsid w:val="008C58CF"/>
    <w:rPr>
      <w:rFonts w:ascii="Verdana" w:hAnsi="Verdana"/>
    </w:rPr>
  </w:style>
  <w:style w:type="table" w:customStyle="1" w:styleId="TabulkaS-zhlav1">
    <w:name w:val="_Tabulka_SŽ-záhlaví1"/>
    <w:basedOn w:val="Normlntabulka"/>
    <w:uiPriority w:val="99"/>
    <w:rsid w:val="008C58CF"/>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Zpat0">
    <w:name w:val="_Zápatí"/>
    <w:basedOn w:val="Zpat"/>
    <w:qFormat/>
    <w:rsid w:val="008C58CF"/>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85012">
      <w:bodyDiv w:val="1"/>
      <w:marLeft w:val="0"/>
      <w:marRight w:val="0"/>
      <w:marTop w:val="0"/>
      <w:marBottom w:val="0"/>
      <w:divBdr>
        <w:top w:val="none" w:sz="0" w:space="0" w:color="auto"/>
        <w:left w:val="none" w:sz="0" w:space="0" w:color="auto"/>
        <w:bottom w:val="none" w:sz="0" w:space="0" w:color="auto"/>
        <w:right w:val="none" w:sz="0" w:space="0" w:color="auto"/>
      </w:divBdr>
    </w:div>
    <w:div w:id="523174551">
      <w:bodyDiv w:val="1"/>
      <w:marLeft w:val="0"/>
      <w:marRight w:val="0"/>
      <w:marTop w:val="0"/>
      <w:marBottom w:val="0"/>
      <w:divBdr>
        <w:top w:val="none" w:sz="0" w:space="0" w:color="auto"/>
        <w:left w:val="none" w:sz="0" w:space="0" w:color="auto"/>
        <w:bottom w:val="none" w:sz="0" w:space="0" w:color="auto"/>
        <w:right w:val="none" w:sz="0" w:space="0" w:color="auto"/>
      </w:divBdr>
    </w:div>
    <w:div w:id="633827166">
      <w:bodyDiv w:val="1"/>
      <w:marLeft w:val="0"/>
      <w:marRight w:val="0"/>
      <w:marTop w:val="0"/>
      <w:marBottom w:val="0"/>
      <w:divBdr>
        <w:top w:val="none" w:sz="0" w:space="0" w:color="auto"/>
        <w:left w:val="none" w:sz="0" w:space="0" w:color="auto"/>
        <w:bottom w:val="none" w:sz="0" w:space="0" w:color="auto"/>
        <w:right w:val="none" w:sz="0" w:space="0" w:color="auto"/>
      </w:divBdr>
    </w:div>
    <w:div w:id="1072508515">
      <w:bodyDiv w:val="1"/>
      <w:marLeft w:val="0"/>
      <w:marRight w:val="0"/>
      <w:marTop w:val="0"/>
      <w:marBottom w:val="0"/>
      <w:divBdr>
        <w:top w:val="none" w:sz="0" w:space="0" w:color="auto"/>
        <w:left w:val="none" w:sz="0" w:space="0" w:color="auto"/>
        <w:bottom w:val="none" w:sz="0" w:space="0" w:color="auto"/>
        <w:right w:val="none" w:sz="0" w:space="0" w:color="auto"/>
      </w:divBdr>
    </w:div>
    <w:div w:id="1135178945">
      <w:bodyDiv w:val="1"/>
      <w:marLeft w:val="0"/>
      <w:marRight w:val="0"/>
      <w:marTop w:val="0"/>
      <w:marBottom w:val="0"/>
      <w:divBdr>
        <w:top w:val="none" w:sz="0" w:space="0" w:color="auto"/>
        <w:left w:val="none" w:sz="0" w:space="0" w:color="auto"/>
        <w:bottom w:val="none" w:sz="0" w:space="0" w:color="auto"/>
        <w:right w:val="none" w:sz="0" w:space="0" w:color="auto"/>
      </w:divBdr>
    </w:div>
    <w:div w:id="1156916131">
      <w:bodyDiv w:val="1"/>
      <w:marLeft w:val="0"/>
      <w:marRight w:val="0"/>
      <w:marTop w:val="0"/>
      <w:marBottom w:val="0"/>
      <w:divBdr>
        <w:top w:val="none" w:sz="0" w:space="0" w:color="auto"/>
        <w:left w:val="none" w:sz="0" w:space="0" w:color="auto"/>
        <w:bottom w:val="none" w:sz="0" w:space="0" w:color="auto"/>
        <w:right w:val="none" w:sz="0" w:space="0" w:color="auto"/>
      </w:divBdr>
    </w:div>
    <w:div w:id="1250432851">
      <w:bodyDiv w:val="1"/>
      <w:marLeft w:val="0"/>
      <w:marRight w:val="0"/>
      <w:marTop w:val="0"/>
      <w:marBottom w:val="0"/>
      <w:divBdr>
        <w:top w:val="none" w:sz="0" w:space="0" w:color="auto"/>
        <w:left w:val="none" w:sz="0" w:space="0" w:color="auto"/>
        <w:bottom w:val="none" w:sz="0" w:space="0" w:color="auto"/>
        <w:right w:val="none" w:sz="0" w:space="0" w:color="auto"/>
      </w:divBdr>
    </w:div>
    <w:div w:id="1300380282">
      <w:bodyDiv w:val="1"/>
      <w:marLeft w:val="0"/>
      <w:marRight w:val="0"/>
      <w:marTop w:val="0"/>
      <w:marBottom w:val="0"/>
      <w:divBdr>
        <w:top w:val="none" w:sz="0" w:space="0" w:color="auto"/>
        <w:left w:val="none" w:sz="0" w:space="0" w:color="auto"/>
        <w:bottom w:val="none" w:sz="0" w:space="0" w:color="auto"/>
        <w:right w:val="none" w:sz="0" w:space="0" w:color="auto"/>
      </w:divBdr>
    </w:div>
    <w:div w:id="1654143126">
      <w:bodyDiv w:val="1"/>
      <w:marLeft w:val="0"/>
      <w:marRight w:val="0"/>
      <w:marTop w:val="0"/>
      <w:marBottom w:val="0"/>
      <w:divBdr>
        <w:top w:val="none" w:sz="0" w:space="0" w:color="auto"/>
        <w:left w:val="none" w:sz="0" w:space="0" w:color="auto"/>
        <w:bottom w:val="none" w:sz="0" w:space="0" w:color="auto"/>
        <w:right w:val="none" w:sz="0" w:space="0" w:color="auto"/>
      </w:divBdr>
    </w:div>
    <w:div w:id="1856653503">
      <w:bodyDiv w:val="1"/>
      <w:marLeft w:val="0"/>
      <w:marRight w:val="0"/>
      <w:marTop w:val="0"/>
      <w:marBottom w:val="0"/>
      <w:divBdr>
        <w:top w:val="none" w:sz="0" w:space="0" w:color="auto"/>
        <w:left w:val="none" w:sz="0" w:space="0" w:color="auto"/>
        <w:bottom w:val="none" w:sz="0" w:space="0" w:color="auto"/>
        <w:right w:val="none" w:sz="0" w:space="0" w:color="auto"/>
      </w:divBdr>
    </w:div>
    <w:div w:id="1932617201">
      <w:bodyDiv w:val="1"/>
      <w:marLeft w:val="0"/>
      <w:marRight w:val="0"/>
      <w:marTop w:val="0"/>
      <w:marBottom w:val="0"/>
      <w:divBdr>
        <w:top w:val="none" w:sz="0" w:space="0" w:color="auto"/>
        <w:left w:val="none" w:sz="0" w:space="0" w:color="auto"/>
        <w:bottom w:val="none" w:sz="0" w:space="0" w:color="auto"/>
        <w:right w:val="none" w:sz="0" w:space="0" w:color="auto"/>
      </w:divBdr>
    </w:div>
    <w:div w:id="1946450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rovoz.spravazeleznic.cz/portal/Show.aspx?path=/Data/Mapy/koridory.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spravazeleznic.cz/dodavatele-odberatele/technicke-pozadavky-na-vyrobky-zarizeni-a-technologie-pro-zdc"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pravazeleznic.cz" TargetMode="External"/><Relationship Id="rId5" Type="http://schemas.openxmlformats.org/officeDocument/2006/relationships/numbering" Target="numbering.xml"/><Relationship Id="rId15" Type="http://schemas.openxmlformats.org/officeDocument/2006/relationships/hyperlink" Target="https://www.spravazeleznic.cz/stavby-zakazky/podklady-pro-zhotovitele/digitalni-technicka-mapa-zeleznice-technicke-standardy/prechodne-obdobi-dtmz-technicke-specifikace"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rovoz.spravazeleznic.cz/portal/Show.aspx?path=/Data/Mapy/kategorie.pdf"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odakd\OneDrive%20-%20SZ\pracovni_slozky\!Vesel&#237;%20-%20Velenice\!!priprava_zadani_R\ZTP_R-F_VZOR_25102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A3286822F54673B9AF15CBE19AB0E8"/>
        <w:category>
          <w:name w:val="Obecné"/>
          <w:gallery w:val="placeholder"/>
        </w:category>
        <w:types>
          <w:type w:val="bbPlcHdr"/>
        </w:types>
        <w:behaviors>
          <w:behavior w:val="content"/>
        </w:behaviors>
        <w:guid w:val="{B8B1A5CB-A998-4693-A0E3-3062E6B1D94E}"/>
      </w:docPartPr>
      <w:docPartBody>
        <w:p w:rsidR="00691BF0" w:rsidRDefault="00CB200D">
          <w:pPr>
            <w:pStyle w:val="4EA3286822F54673B9AF15CBE19AB0E8"/>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8B2"/>
    <w:rsid w:val="000201BE"/>
    <w:rsid w:val="00023674"/>
    <w:rsid w:val="0005453F"/>
    <w:rsid w:val="0007796B"/>
    <w:rsid w:val="000B18FF"/>
    <w:rsid w:val="000F4130"/>
    <w:rsid w:val="001047BE"/>
    <w:rsid w:val="00116641"/>
    <w:rsid w:val="001460B8"/>
    <w:rsid w:val="001757B0"/>
    <w:rsid w:val="00183B80"/>
    <w:rsid w:val="0018771F"/>
    <w:rsid w:val="0019097A"/>
    <w:rsid w:val="001931BC"/>
    <w:rsid w:val="001A015E"/>
    <w:rsid w:val="001A08B2"/>
    <w:rsid w:val="001A736A"/>
    <w:rsid w:val="001E636A"/>
    <w:rsid w:val="0020009B"/>
    <w:rsid w:val="00223972"/>
    <w:rsid w:val="002771AD"/>
    <w:rsid w:val="00295D32"/>
    <w:rsid w:val="002B5362"/>
    <w:rsid w:val="002E0139"/>
    <w:rsid w:val="00306FAF"/>
    <w:rsid w:val="00370FB8"/>
    <w:rsid w:val="00384422"/>
    <w:rsid w:val="003868B7"/>
    <w:rsid w:val="003B3715"/>
    <w:rsid w:val="003C5232"/>
    <w:rsid w:val="003E5901"/>
    <w:rsid w:val="00401FDD"/>
    <w:rsid w:val="00434B6F"/>
    <w:rsid w:val="00437A3F"/>
    <w:rsid w:val="00463D53"/>
    <w:rsid w:val="004734D8"/>
    <w:rsid w:val="004A4412"/>
    <w:rsid w:val="004D4BCE"/>
    <w:rsid w:val="004E0BEA"/>
    <w:rsid w:val="004E57B1"/>
    <w:rsid w:val="004F19D0"/>
    <w:rsid w:val="005103A8"/>
    <w:rsid w:val="0052080B"/>
    <w:rsid w:val="00525320"/>
    <w:rsid w:val="00566B3C"/>
    <w:rsid w:val="005B08F1"/>
    <w:rsid w:val="005D2E9D"/>
    <w:rsid w:val="005F15D6"/>
    <w:rsid w:val="005F6307"/>
    <w:rsid w:val="0060386C"/>
    <w:rsid w:val="00611739"/>
    <w:rsid w:val="00625491"/>
    <w:rsid w:val="00631489"/>
    <w:rsid w:val="00637375"/>
    <w:rsid w:val="00641FC1"/>
    <w:rsid w:val="00667C2A"/>
    <w:rsid w:val="006728AF"/>
    <w:rsid w:val="006824EE"/>
    <w:rsid w:val="00691BF0"/>
    <w:rsid w:val="0069278B"/>
    <w:rsid w:val="006A3788"/>
    <w:rsid w:val="006B59FB"/>
    <w:rsid w:val="006B6847"/>
    <w:rsid w:val="006B6B39"/>
    <w:rsid w:val="006D78F7"/>
    <w:rsid w:val="006E0620"/>
    <w:rsid w:val="007006DD"/>
    <w:rsid w:val="007437FC"/>
    <w:rsid w:val="00766028"/>
    <w:rsid w:val="007B1064"/>
    <w:rsid w:val="007D67D1"/>
    <w:rsid w:val="007E7F25"/>
    <w:rsid w:val="008016DF"/>
    <w:rsid w:val="00833B52"/>
    <w:rsid w:val="00856E99"/>
    <w:rsid w:val="00867245"/>
    <w:rsid w:val="00876ECB"/>
    <w:rsid w:val="00884479"/>
    <w:rsid w:val="008A4E70"/>
    <w:rsid w:val="008B7861"/>
    <w:rsid w:val="008C6EAF"/>
    <w:rsid w:val="008C7B46"/>
    <w:rsid w:val="008D07BB"/>
    <w:rsid w:val="008F1DBD"/>
    <w:rsid w:val="0090258C"/>
    <w:rsid w:val="009043B0"/>
    <w:rsid w:val="00933BC9"/>
    <w:rsid w:val="00934298"/>
    <w:rsid w:val="009432B5"/>
    <w:rsid w:val="0098279A"/>
    <w:rsid w:val="0099365F"/>
    <w:rsid w:val="009B23E4"/>
    <w:rsid w:val="009D5F2F"/>
    <w:rsid w:val="009F0C2C"/>
    <w:rsid w:val="00A11900"/>
    <w:rsid w:val="00A25596"/>
    <w:rsid w:val="00A56B7F"/>
    <w:rsid w:val="00A8608E"/>
    <w:rsid w:val="00A978F3"/>
    <w:rsid w:val="00AB11EF"/>
    <w:rsid w:val="00AB7293"/>
    <w:rsid w:val="00AC04B0"/>
    <w:rsid w:val="00AD19A8"/>
    <w:rsid w:val="00AD2F44"/>
    <w:rsid w:val="00B03308"/>
    <w:rsid w:val="00B2655F"/>
    <w:rsid w:val="00B26893"/>
    <w:rsid w:val="00B30F80"/>
    <w:rsid w:val="00B5319F"/>
    <w:rsid w:val="00B5700A"/>
    <w:rsid w:val="00B647D7"/>
    <w:rsid w:val="00B7277C"/>
    <w:rsid w:val="00BC0735"/>
    <w:rsid w:val="00BC4373"/>
    <w:rsid w:val="00BC7A98"/>
    <w:rsid w:val="00BD2A51"/>
    <w:rsid w:val="00BF3D64"/>
    <w:rsid w:val="00C07899"/>
    <w:rsid w:val="00C177DF"/>
    <w:rsid w:val="00C17D0D"/>
    <w:rsid w:val="00C32F0E"/>
    <w:rsid w:val="00C4170C"/>
    <w:rsid w:val="00C471A5"/>
    <w:rsid w:val="00C728A6"/>
    <w:rsid w:val="00CA222A"/>
    <w:rsid w:val="00CB200D"/>
    <w:rsid w:val="00CC1122"/>
    <w:rsid w:val="00CE4D8C"/>
    <w:rsid w:val="00D079E5"/>
    <w:rsid w:val="00D4538B"/>
    <w:rsid w:val="00D712BC"/>
    <w:rsid w:val="00D76E90"/>
    <w:rsid w:val="00DB05E8"/>
    <w:rsid w:val="00DB55B6"/>
    <w:rsid w:val="00DC1E4B"/>
    <w:rsid w:val="00DC5D0A"/>
    <w:rsid w:val="00DD6ABD"/>
    <w:rsid w:val="00DE0463"/>
    <w:rsid w:val="00E2220D"/>
    <w:rsid w:val="00E54220"/>
    <w:rsid w:val="00E62D2E"/>
    <w:rsid w:val="00E73BD1"/>
    <w:rsid w:val="00E74DBC"/>
    <w:rsid w:val="00E83248"/>
    <w:rsid w:val="00E96778"/>
    <w:rsid w:val="00E97A48"/>
    <w:rsid w:val="00EA54DF"/>
    <w:rsid w:val="00ED1994"/>
    <w:rsid w:val="00ED7430"/>
    <w:rsid w:val="00EE0F46"/>
    <w:rsid w:val="00EE3EF0"/>
    <w:rsid w:val="00EF317F"/>
    <w:rsid w:val="00F2499D"/>
    <w:rsid w:val="00F260E4"/>
    <w:rsid w:val="00F35EAB"/>
    <w:rsid w:val="00F42304"/>
    <w:rsid w:val="00F460E4"/>
    <w:rsid w:val="00F47999"/>
    <w:rsid w:val="00F5700C"/>
    <w:rsid w:val="00F57122"/>
    <w:rsid w:val="00F57C48"/>
    <w:rsid w:val="00F73827"/>
    <w:rsid w:val="00F91A18"/>
    <w:rsid w:val="00FA5CA6"/>
    <w:rsid w:val="00FA5FAA"/>
    <w:rsid w:val="00FB7CE1"/>
    <w:rsid w:val="00FC0F9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4EA3286822F54673B9AF15CBE19AB0E8">
    <w:name w:val="4EA3286822F54673B9AF15CBE19AB0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2.xml><?xml version="1.0" encoding="utf-8"?>
<ds:datastoreItem xmlns:ds="http://schemas.openxmlformats.org/officeDocument/2006/customXml" ds:itemID="{131DDBEB-2850-4389-9937-29F67A4A4D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1AA0E9-A7FB-43F3-AD0B-D664E605030C}">
  <ds:schemaRefs>
    <ds:schemaRef ds:uri="http://schemas.openxmlformats.org/officeDocument/2006/bibliography"/>
  </ds:schemaRefs>
</ds:datastoreItem>
</file>

<file path=customXml/itemProps4.xml><?xml version="1.0" encoding="utf-8"?>
<ds:datastoreItem xmlns:ds="http://schemas.openxmlformats.org/officeDocument/2006/customXml" ds:itemID="{0864844F-9224-48D2-AD0C-D7836E3BAAD0}">
  <ds:schemaRefs>
    <ds:schemaRef ds:uri="http://schemas.microsoft.com/sharepoint/v3/contenttype/forms"/>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ZTP_R-F_VZOR_251024</Template>
  <TotalTime>0</TotalTime>
  <Pages>16</Pages>
  <Words>6961</Words>
  <Characters>41072</Characters>
  <Application>Microsoft Office Word</Application>
  <DocSecurity>0</DocSecurity>
  <Lines>342</Lines>
  <Paragraphs>95</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ZTP_R_VelVes_ZZ_final</vt:lpstr>
      <vt:lpstr/>
      <vt:lpstr>Titulek 1. úrovně </vt:lpstr>
      <vt:lpstr>    Titulek 2. úrovně</vt:lpstr>
      <vt:lpstr>        Titulek 3. úrovně</vt:lpstr>
    </vt:vector>
  </TitlesOfParts>
  <Manager>Fojta@szdc.cz</Manager>
  <Company>SŽ</Company>
  <LinksUpToDate>false</LinksUpToDate>
  <CharactersWithSpaces>47938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ZTP_R_VelVes_ZZ_final</dc:title>
  <dc:subject>ZTP_R-F_vzor</dc:subject>
  <dc:creator>Vodák David, Ing.</dc:creator>
  <cp:keywords/>
  <dc:description/>
  <cp:lastModifiedBy>Kolářová Jana, Ing.</cp:lastModifiedBy>
  <cp:revision>5</cp:revision>
  <cp:lastPrinted>2024-02-20T07:37:00Z</cp:lastPrinted>
  <dcterms:created xsi:type="dcterms:W3CDTF">2026-07-16T09:25:00Z</dcterms:created>
  <dcterms:modified xsi:type="dcterms:W3CDTF">2026-07-24T13:14:00Z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y fmtid="{D5CDD505-2E9C-101B-9397-08002B2CF9AE}" pid="3" name="Vlastník">
    <vt:lpwstr>O7/2</vt:lpwstr>
  </property>
  <property fmtid="{D5CDD505-2E9C-101B-9397-08002B2CF9AE}" pid="4" name="Folder_Number">
    <vt:lpwstr/>
  </property>
  <property fmtid="{D5CDD505-2E9C-101B-9397-08002B2CF9AE}" pid="5" name="Folder_Code">
    <vt:lpwstr/>
  </property>
  <property fmtid="{D5CDD505-2E9C-101B-9397-08002B2CF9AE}" pid="6" name="Folder_Name">
    <vt:lpwstr/>
  </property>
  <property fmtid="{D5CDD505-2E9C-101B-9397-08002B2CF9AE}" pid="7" name="Folder_Description">
    <vt:lpwstr/>
  </property>
  <property fmtid="{D5CDD505-2E9C-101B-9397-08002B2CF9AE}" pid="8" name="/Folder_Name/">
    <vt:lpwstr/>
  </property>
  <property fmtid="{D5CDD505-2E9C-101B-9397-08002B2CF9AE}" pid="9" name="/Folder_Description/">
    <vt:lpwstr/>
  </property>
  <property fmtid="{D5CDD505-2E9C-101B-9397-08002B2CF9AE}" pid="10" name="Folder_Version">
    <vt:lpwstr/>
  </property>
  <property fmtid="{D5CDD505-2E9C-101B-9397-08002B2CF9AE}" pid="11" name="Folder_VersionSeq">
    <vt:lpwstr/>
  </property>
  <property fmtid="{D5CDD505-2E9C-101B-9397-08002B2CF9AE}" pid="12" name="Folder_Manager">
    <vt:lpwstr/>
  </property>
  <property fmtid="{D5CDD505-2E9C-101B-9397-08002B2CF9AE}" pid="13" name="Folder_ManagerDesc">
    <vt:lpwstr/>
  </property>
  <property fmtid="{D5CDD505-2E9C-101B-9397-08002B2CF9AE}" pid="14" name="Folder_Storage">
    <vt:lpwstr/>
  </property>
  <property fmtid="{D5CDD505-2E9C-101B-9397-08002B2CF9AE}" pid="15" name="Folder_StorageDesc">
    <vt:lpwstr/>
  </property>
  <property fmtid="{D5CDD505-2E9C-101B-9397-08002B2CF9AE}" pid="16" name="Folder_Creator">
    <vt:lpwstr/>
  </property>
  <property fmtid="{D5CDD505-2E9C-101B-9397-08002B2CF9AE}" pid="17" name="Folder_CreatorDesc">
    <vt:lpwstr/>
  </property>
  <property fmtid="{D5CDD505-2E9C-101B-9397-08002B2CF9AE}" pid="18" name="Folder_CreateDate">
    <vt:lpwstr/>
  </property>
  <property fmtid="{D5CDD505-2E9C-101B-9397-08002B2CF9AE}" pid="19" name="Folder_Updater">
    <vt:lpwstr/>
  </property>
  <property fmtid="{D5CDD505-2E9C-101B-9397-08002B2CF9AE}" pid="20" name="Folder_UpdaterDesc">
    <vt:lpwstr/>
  </property>
  <property fmtid="{D5CDD505-2E9C-101B-9397-08002B2CF9AE}" pid="21" name="Folder_UpdateDate">
    <vt:lpwstr/>
  </property>
  <property fmtid="{D5CDD505-2E9C-101B-9397-08002B2CF9AE}" pid="22" name="Document_Number">
    <vt:lpwstr/>
  </property>
  <property fmtid="{D5CDD505-2E9C-101B-9397-08002B2CF9AE}" pid="23" name="Document_Name">
    <vt:lpwstr/>
  </property>
  <property fmtid="{D5CDD505-2E9C-101B-9397-08002B2CF9AE}" pid="24" name="Document_FileName">
    <vt:lpwstr/>
  </property>
  <property fmtid="{D5CDD505-2E9C-101B-9397-08002B2CF9AE}" pid="25" name="Document_Version">
    <vt:lpwstr/>
  </property>
  <property fmtid="{D5CDD505-2E9C-101B-9397-08002B2CF9AE}" pid="26" name="Document_VersionSeq">
    <vt:lpwstr/>
  </property>
  <property fmtid="{D5CDD505-2E9C-101B-9397-08002B2CF9AE}" pid="27" name="Document_Creator">
    <vt:lpwstr/>
  </property>
  <property fmtid="{D5CDD505-2E9C-101B-9397-08002B2CF9AE}" pid="28" name="Document_CreatorDesc">
    <vt:lpwstr/>
  </property>
  <property fmtid="{D5CDD505-2E9C-101B-9397-08002B2CF9AE}" pid="29" name="Document_CreateDate">
    <vt:lpwstr/>
  </property>
  <property fmtid="{D5CDD505-2E9C-101B-9397-08002B2CF9AE}" pid="30" name="Document_Updater">
    <vt:lpwstr/>
  </property>
  <property fmtid="{D5CDD505-2E9C-101B-9397-08002B2CF9AE}" pid="31" name="Document_UpdaterDesc">
    <vt:lpwstr/>
  </property>
  <property fmtid="{D5CDD505-2E9C-101B-9397-08002B2CF9AE}" pid="32" name="Document_UpdateDate">
    <vt:lpwstr/>
  </property>
  <property fmtid="{D5CDD505-2E9C-101B-9397-08002B2CF9AE}" pid="33" name="Document_Size">
    <vt:lpwstr/>
  </property>
  <property fmtid="{D5CDD505-2E9C-101B-9397-08002B2CF9AE}" pid="34" name="Document_Storage">
    <vt:lpwstr/>
  </property>
  <property fmtid="{D5CDD505-2E9C-101B-9397-08002B2CF9AE}" pid="35" name="Document_StorageDesc">
    <vt:lpwstr/>
  </property>
  <property fmtid="{D5CDD505-2E9C-101B-9397-08002B2CF9AE}" pid="36" name="Document_Department">
    <vt:lpwstr/>
  </property>
  <property fmtid="{D5CDD505-2E9C-101B-9397-08002B2CF9AE}" pid="37" name="Document_DepartmentDesc">
    <vt:lpwstr/>
  </property>
</Properties>
</file>