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5CE313" w14:textId="77777777" w:rsidR="00326E6A" w:rsidRDefault="00326E6A" w:rsidP="00326E6A">
      <w:pPr>
        <w:jc w:val="center"/>
        <w:rPr>
          <w:b/>
          <w:bCs/>
          <w:sz w:val="36"/>
          <w:szCs w:val="36"/>
        </w:rPr>
      </w:pPr>
    </w:p>
    <w:p w14:paraId="4B8067AD" w14:textId="77777777" w:rsidR="00326E6A" w:rsidRDefault="00326E6A" w:rsidP="00326E6A">
      <w:pPr>
        <w:jc w:val="center"/>
        <w:rPr>
          <w:b/>
          <w:bCs/>
          <w:sz w:val="36"/>
          <w:szCs w:val="36"/>
        </w:rPr>
      </w:pPr>
    </w:p>
    <w:p w14:paraId="285FE8E2" w14:textId="77777777" w:rsidR="00326E6A" w:rsidRDefault="00326E6A" w:rsidP="00326E6A">
      <w:pPr>
        <w:jc w:val="center"/>
        <w:rPr>
          <w:b/>
          <w:bCs/>
          <w:sz w:val="36"/>
          <w:szCs w:val="36"/>
        </w:rPr>
      </w:pPr>
    </w:p>
    <w:p w14:paraId="0392561B" w14:textId="77777777" w:rsidR="00326E6A" w:rsidRDefault="00326E6A" w:rsidP="00326E6A">
      <w:pPr>
        <w:jc w:val="center"/>
        <w:rPr>
          <w:b/>
          <w:bCs/>
          <w:sz w:val="36"/>
          <w:szCs w:val="36"/>
        </w:rPr>
      </w:pPr>
    </w:p>
    <w:p w14:paraId="6F213437" w14:textId="77777777" w:rsidR="00326E6A" w:rsidRDefault="00326E6A" w:rsidP="00326E6A">
      <w:pPr>
        <w:jc w:val="center"/>
        <w:rPr>
          <w:b/>
          <w:bCs/>
          <w:sz w:val="36"/>
          <w:szCs w:val="36"/>
        </w:rPr>
      </w:pPr>
    </w:p>
    <w:p w14:paraId="28099738" w14:textId="77777777" w:rsidR="00326E6A" w:rsidRDefault="00326E6A" w:rsidP="00326E6A">
      <w:pPr>
        <w:jc w:val="center"/>
        <w:rPr>
          <w:b/>
          <w:bCs/>
          <w:sz w:val="36"/>
          <w:szCs w:val="36"/>
        </w:rPr>
      </w:pPr>
    </w:p>
    <w:p w14:paraId="45249BB4" w14:textId="60D6A971" w:rsidR="00326E6A" w:rsidRDefault="00B5398A" w:rsidP="00326E6A">
      <w:pPr>
        <w:jc w:val="center"/>
        <w:rPr>
          <w:b/>
          <w:bCs/>
          <w:sz w:val="36"/>
          <w:szCs w:val="36"/>
        </w:rPr>
      </w:pPr>
      <w:r>
        <w:rPr>
          <w:b/>
          <w:bCs/>
          <w:sz w:val="36"/>
          <w:szCs w:val="36"/>
        </w:rPr>
        <w:t>Modernizace ŽST Františkovy Lázně</w:t>
      </w:r>
    </w:p>
    <w:p w14:paraId="588A51E7" w14:textId="77777777" w:rsidR="00326E6A" w:rsidRDefault="00326E6A" w:rsidP="00326E6A">
      <w:pPr>
        <w:jc w:val="center"/>
        <w:rPr>
          <w:b/>
          <w:bCs/>
          <w:sz w:val="36"/>
          <w:szCs w:val="36"/>
        </w:rPr>
      </w:pPr>
    </w:p>
    <w:p w14:paraId="1C80A9B9" w14:textId="77777777" w:rsidR="00326E6A" w:rsidRDefault="00326E6A" w:rsidP="00326E6A">
      <w:pPr>
        <w:jc w:val="center"/>
        <w:rPr>
          <w:b/>
          <w:bCs/>
          <w:sz w:val="36"/>
          <w:szCs w:val="36"/>
        </w:rPr>
      </w:pPr>
    </w:p>
    <w:p w14:paraId="7017BC2E" w14:textId="77777777" w:rsidR="00326E6A" w:rsidRDefault="00326E6A" w:rsidP="00326E6A">
      <w:pPr>
        <w:jc w:val="center"/>
        <w:rPr>
          <w:b/>
          <w:bCs/>
          <w:sz w:val="36"/>
          <w:szCs w:val="36"/>
        </w:rPr>
      </w:pPr>
    </w:p>
    <w:p w14:paraId="2FD6082B" w14:textId="77777777" w:rsidR="00326E6A" w:rsidRDefault="00326E6A" w:rsidP="00326E6A">
      <w:pPr>
        <w:jc w:val="center"/>
        <w:rPr>
          <w:b/>
          <w:bCs/>
          <w:sz w:val="36"/>
          <w:szCs w:val="36"/>
        </w:rPr>
      </w:pPr>
    </w:p>
    <w:p w14:paraId="7C4E2BBB" w14:textId="7E1D827A" w:rsidR="0078627D" w:rsidRDefault="00326E6A" w:rsidP="00326E6A">
      <w:pPr>
        <w:jc w:val="center"/>
        <w:rPr>
          <w:b/>
          <w:bCs/>
          <w:sz w:val="36"/>
          <w:szCs w:val="36"/>
        </w:rPr>
      </w:pPr>
      <w:r w:rsidRPr="00326E6A">
        <w:rPr>
          <w:b/>
          <w:bCs/>
          <w:sz w:val="36"/>
          <w:szCs w:val="36"/>
        </w:rPr>
        <w:t>D</w:t>
      </w:r>
      <w:r>
        <w:rPr>
          <w:b/>
          <w:bCs/>
          <w:sz w:val="36"/>
          <w:szCs w:val="36"/>
        </w:rPr>
        <w:t>Ú</w:t>
      </w:r>
      <w:r w:rsidRPr="00326E6A">
        <w:rPr>
          <w:b/>
          <w:bCs/>
          <w:sz w:val="36"/>
          <w:szCs w:val="36"/>
        </w:rPr>
        <w:t>R</w:t>
      </w:r>
    </w:p>
    <w:p w14:paraId="7FD1A456" w14:textId="77777777" w:rsidR="00326E6A" w:rsidRPr="00326E6A" w:rsidRDefault="00326E6A" w:rsidP="00326E6A">
      <w:pPr>
        <w:jc w:val="center"/>
        <w:rPr>
          <w:b/>
          <w:bCs/>
          <w:sz w:val="36"/>
          <w:szCs w:val="36"/>
        </w:rPr>
      </w:pPr>
    </w:p>
    <w:p w14:paraId="21E08C7A" w14:textId="4245892C" w:rsidR="009737DE" w:rsidRDefault="00326E6A" w:rsidP="00326E6A">
      <w:pPr>
        <w:jc w:val="center"/>
        <w:rPr>
          <w:b/>
          <w:bCs/>
          <w:sz w:val="36"/>
          <w:szCs w:val="36"/>
        </w:rPr>
      </w:pPr>
      <w:r w:rsidRPr="00326E6A">
        <w:rPr>
          <w:b/>
          <w:bCs/>
          <w:sz w:val="36"/>
          <w:szCs w:val="36"/>
        </w:rPr>
        <w:t>B.6.1 – Vliv stavby na životní prostředí</w:t>
      </w:r>
    </w:p>
    <w:p w14:paraId="00AC4237" w14:textId="77777777" w:rsidR="009737DE" w:rsidRDefault="009737DE">
      <w:pPr>
        <w:jc w:val="left"/>
        <w:rPr>
          <w:b/>
          <w:bCs/>
          <w:sz w:val="36"/>
          <w:szCs w:val="36"/>
        </w:rPr>
      </w:pPr>
      <w:r>
        <w:rPr>
          <w:b/>
          <w:bCs/>
          <w:sz w:val="36"/>
          <w:szCs w:val="36"/>
        </w:rPr>
        <w:br w:type="page"/>
      </w:r>
    </w:p>
    <w:sdt>
      <w:sdtPr>
        <w:rPr>
          <w:rFonts w:asciiTheme="minorHAnsi" w:eastAsiaTheme="minorHAnsi" w:hAnsiTheme="minorHAnsi" w:cstheme="minorBidi"/>
          <w:b w:val="0"/>
          <w:caps w:val="0"/>
          <w:spacing w:val="0"/>
          <w:kern w:val="0"/>
          <w:sz w:val="18"/>
          <w:szCs w:val="18"/>
          <w:lang w:eastAsia="en-US"/>
        </w:rPr>
        <w:id w:val="516581776"/>
        <w:docPartObj>
          <w:docPartGallery w:val="Table of Contents"/>
          <w:docPartUnique/>
        </w:docPartObj>
      </w:sdtPr>
      <w:sdtEndPr>
        <w:rPr>
          <w:bCs/>
        </w:rPr>
      </w:sdtEndPr>
      <w:sdtContent>
        <w:p w14:paraId="031606D7" w14:textId="532F918E" w:rsidR="009737DE" w:rsidRDefault="009737DE">
          <w:pPr>
            <w:pStyle w:val="Nadpisobsahu"/>
          </w:pPr>
          <w:r>
            <w:t>Obsah</w:t>
          </w:r>
        </w:p>
        <w:p w14:paraId="2D0B6B7C" w14:textId="736DA8A9" w:rsidR="00F024FA" w:rsidRDefault="009737DE">
          <w:pPr>
            <w:pStyle w:val="Obsah1"/>
            <w:rPr>
              <w:rFonts w:asciiTheme="minorHAnsi" w:eastAsiaTheme="minorEastAsia" w:hAnsiTheme="minorHAnsi"/>
              <w:b w:val="0"/>
              <w:caps w:val="0"/>
              <w:noProof/>
              <w:sz w:val="22"/>
              <w:szCs w:val="22"/>
              <w:lang w:eastAsia="zh-CN"/>
            </w:rPr>
          </w:pPr>
          <w:r>
            <w:fldChar w:fldCharType="begin"/>
          </w:r>
          <w:r>
            <w:instrText xml:space="preserve"> TOC \o "1-3" \h \z \u </w:instrText>
          </w:r>
          <w:r>
            <w:fldChar w:fldCharType="separate"/>
          </w:r>
          <w:hyperlink w:anchor="_Toc120706948" w:history="1">
            <w:r w:rsidR="00F024FA" w:rsidRPr="00443520">
              <w:rPr>
                <w:rStyle w:val="Hypertextovodkaz"/>
                <w:noProof/>
              </w:rPr>
              <w:t>1</w:t>
            </w:r>
            <w:r w:rsidR="00F024FA">
              <w:rPr>
                <w:rFonts w:asciiTheme="minorHAnsi" w:eastAsiaTheme="minorEastAsia" w:hAnsiTheme="minorHAnsi"/>
                <w:b w:val="0"/>
                <w:caps w:val="0"/>
                <w:noProof/>
                <w:sz w:val="22"/>
                <w:szCs w:val="22"/>
                <w:lang w:eastAsia="zh-CN"/>
              </w:rPr>
              <w:tab/>
            </w:r>
            <w:r w:rsidR="00F024FA" w:rsidRPr="00443520">
              <w:rPr>
                <w:rStyle w:val="Hypertextovodkaz"/>
                <w:noProof/>
              </w:rPr>
              <w:t>IDENTIFIKAČNÍ ÚDAJE</w:t>
            </w:r>
            <w:r w:rsidR="00F024FA">
              <w:rPr>
                <w:noProof/>
                <w:webHidden/>
              </w:rPr>
              <w:tab/>
            </w:r>
            <w:r w:rsidR="00F024FA">
              <w:rPr>
                <w:noProof/>
                <w:webHidden/>
              </w:rPr>
              <w:fldChar w:fldCharType="begin"/>
            </w:r>
            <w:r w:rsidR="00F024FA">
              <w:rPr>
                <w:noProof/>
                <w:webHidden/>
              </w:rPr>
              <w:instrText xml:space="preserve"> PAGEREF _Toc120706948 \h </w:instrText>
            </w:r>
            <w:r w:rsidR="00F024FA">
              <w:rPr>
                <w:noProof/>
                <w:webHidden/>
              </w:rPr>
            </w:r>
            <w:r w:rsidR="00F024FA">
              <w:rPr>
                <w:noProof/>
                <w:webHidden/>
              </w:rPr>
              <w:fldChar w:fldCharType="separate"/>
            </w:r>
            <w:r w:rsidR="00F024FA">
              <w:rPr>
                <w:noProof/>
                <w:webHidden/>
              </w:rPr>
              <w:t>3</w:t>
            </w:r>
            <w:r w:rsidR="00F024FA">
              <w:rPr>
                <w:noProof/>
                <w:webHidden/>
              </w:rPr>
              <w:fldChar w:fldCharType="end"/>
            </w:r>
          </w:hyperlink>
        </w:p>
        <w:p w14:paraId="2A2747AB" w14:textId="7818723A" w:rsidR="00F024FA" w:rsidRDefault="00F024FA">
          <w:pPr>
            <w:pStyle w:val="Obsah2"/>
            <w:rPr>
              <w:rFonts w:asciiTheme="minorHAnsi" w:eastAsiaTheme="minorEastAsia" w:hAnsiTheme="minorHAnsi"/>
              <w:caps w:val="0"/>
              <w:noProof/>
              <w:sz w:val="22"/>
              <w:szCs w:val="22"/>
              <w:lang w:eastAsia="zh-CN"/>
            </w:rPr>
          </w:pPr>
          <w:hyperlink w:anchor="_Toc120706949" w:history="1">
            <w:r w:rsidRPr="00443520">
              <w:rPr>
                <w:rStyle w:val="Hypertextovodkaz"/>
                <w:noProof/>
              </w:rPr>
              <w:t>1.1</w:t>
            </w:r>
            <w:r>
              <w:rPr>
                <w:rFonts w:asciiTheme="minorHAnsi" w:eastAsiaTheme="minorEastAsia" w:hAnsiTheme="minorHAnsi"/>
                <w:caps w:val="0"/>
                <w:noProof/>
                <w:sz w:val="22"/>
                <w:szCs w:val="22"/>
                <w:lang w:eastAsia="zh-CN"/>
              </w:rPr>
              <w:tab/>
            </w:r>
            <w:r w:rsidRPr="00443520">
              <w:rPr>
                <w:rStyle w:val="Hypertextovodkaz"/>
                <w:noProof/>
              </w:rPr>
              <w:t>ÚDAJE O STAVBĚ</w:t>
            </w:r>
            <w:r>
              <w:rPr>
                <w:noProof/>
                <w:webHidden/>
              </w:rPr>
              <w:tab/>
            </w:r>
            <w:r>
              <w:rPr>
                <w:noProof/>
                <w:webHidden/>
              </w:rPr>
              <w:fldChar w:fldCharType="begin"/>
            </w:r>
            <w:r>
              <w:rPr>
                <w:noProof/>
                <w:webHidden/>
              </w:rPr>
              <w:instrText xml:space="preserve"> PAGEREF _Toc120706949 \h </w:instrText>
            </w:r>
            <w:r>
              <w:rPr>
                <w:noProof/>
                <w:webHidden/>
              </w:rPr>
            </w:r>
            <w:r>
              <w:rPr>
                <w:noProof/>
                <w:webHidden/>
              </w:rPr>
              <w:fldChar w:fldCharType="separate"/>
            </w:r>
            <w:r>
              <w:rPr>
                <w:noProof/>
                <w:webHidden/>
              </w:rPr>
              <w:t>3</w:t>
            </w:r>
            <w:r>
              <w:rPr>
                <w:noProof/>
                <w:webHidden/>
              </w:rPr>
              <w:fldChar w:fldCharType="end"/>
            </w:r>
          </w:hyperlink>
        </w:p>
        <w:p w14:paraId="3FF539DF" w14:textId="0DB4541C" w:rsidR="00F024FA" w:rsidRDefault="00F024FA">
          <w:pPr>
            <w:pStyle w:val="Obsah2"/>
            <w:rPr>
              <w:rFonts w:asciiTheme="minorHAnsi" w:eastAsiaTheme="minorEastAsia" w:hAnsiTheme="minorHAnsi"/>
              <w:caps w:val="0"/>
              <w:noProof/>
              <w:sz w:val="22"/>
              <w:szCs w:val="22"/>
              <w:lang w:eastAsia="zh-CN"/>
            </w:rPr>
          </w:pPr>
          <w:hyperlink w:anchor="_Toc120706950" w:history="1">
            <w:r w:rsidRPr="00443520">
              <w:rPr>
                <w:rStyle w:val="Hypertextovodkaz"/>
                <w:noProof/>
              </w:rPr>
              <w:t>1.2</w:t>
            </w:r>
            <w:r>
              <w:rPr>
                <w:rFonts w:asciiTheme="minorHAnsi" w:eastAsiaTheme="minorEastAsia" w:hAnsiTheme="minorHAnsi"/>
                <w:caps w:val="0"/>
                <w:noProof/>
                <w:sz w:val="22"/>
                <w:szCs w:val="22"/>
                <w:lang w:eastAsia="zh-CN"/>
              </w:rPr>
              <w:tab/>
            </w:r>
            <w:r w:rsidRPr="00443520">
              <w:rPr>
                <w:rStyle w:val="Hypertextovodkaz"/>
                <w:noProof/>
              </w:rPr>
              <w:t>Údaje o stavebníkovi</w:t>
            </w:r>
            <w:r>
              <w:rPr>
                <w:noProof/>
                <w:webHidden/>
              </w:rPr>
              <w:tab/>
            </w:r>
            <w:r>
              <w:rPr>
                <w:noProof/>
                <w:webHidden/>
              </w:rPr>
              <w:fldChar w:fldCharType="begin"/>
            </w:r>
            <w:r>
              <w:rPr>
                <w:noProof/>
                <w:webHidden/>
              </w:rPr>
              <w:instrText xml:space="preserve"> PAGEREF _Toc120706950 \h </w:instrText>
            </w:r>
            <w:r>
              <w:rPr>
                <w:noProof/>
                <w:webHidden/>
              </w:rPr>
            </w:r>
            <w:r>
              <w:rPr>
                <w:noProof/>
                <w:webHidden/>
              </w:rPr>
              <w:fldChar w:fldCharType="separate"/>
            </w:r>
            <w:r>
              <w:rPr>
                <w:noProof/>
                <w:webHidden/>
              </w:rPr>
              <w:t>4</w:t>
            </w:r>
            <w:r>
              <w:rPr>
                <w:noProof/>
                <w:webHidden/>
              </w:rPr>
              <w:fldChar w:fldCharType="end"/>
            </w:r>
          </w:hyperlink>
        </w:p>
        <w:p w14:paraId="3DB9F62E" w14:textId="05C9557C" w:rsidR="00F024FA" w:rsidRDefault="00F024FA">
          <w:pPr>
            <w:pStyle w:val="Obsah2"/>
            <w:rPr>
              <w:rFonts w:asciiTheme="minorHAnsi" w:eastAsiaTheme="minorEastAsia" w:hAnsiTheme="minorHAnsi"/>
              <w:caps w:val="0"/>
              <w:noProof/>
              <w:sz w:val="22"/>
              <w:szCs w:val="22"/>
              <w:lang w:eastAsia="zh-CN"/>
            </w:rPr>
          </w:pPr>
          <w:hyperlink w:anchor="_Toc120706951" w:history="1">
            <w:r w:rsidRPr="00443520">
              <w:rPr>
                <w:rStyle w:val="Hypertextovodkaz"/>
                <w:noProof/>
              </w:rPr>
              <w:t>1.3</w:t>
            </w:r>
            <w:r>
              <w:rPr>
                <w:rFonts w:asciiTheme="minorHAnsi" w:eastAsiaTheme="minorEastAsia" w:hAnsiTheme="minorHAnsi"/>
                <w:caps w:val="0"/>
                <w:noProof/>
                <w:sz w:val="22"/>
                <w:szCs w:val="22"/>
                <w:lang w:eastAsia="zh-CN"/>
              </w:rPr>
              <w:tab/>
            </w:r>
            <w:r w:rsidRPr="00443520">
              <w:rPr>
                <w:rStyle w:val="Hypertextovodkaz"/>
                <w:noProof/>
              </w:rPr>
              <w:t>Údaje o zpracovateli dokumentace</w:t>
            </w:r>
            <w:r>
              <w:rPr>
                <w:noProof/>
                <w:webHidden/>
              </w:rPr>
              <w:tab/>
            </w:r>
            <w:r>
              <w:rPr>
                <w:noProof/>
                <w:webHidden/>
              </w:rPr>
              <w:fldChar w:fldCharType="begin"/>
            </w:r>
            <w:r>
              <w:rPr>
                <w:noProof/>
                <w:webHidden/>
              </w:rPr>
              <w:instrText xml:space="preserve"> PAGEREF _Toc120706951 \h </w:instrText>
            </w:r>
            <w:r>
              <w:rPr>
                <w:noProof/>
                <w:webHidden/>
              </w:rPr>
            </w:r>
            <w:r>
              <w:rPr>
                <w:noProof/>
                <w:webHidden/>
              </w:rPr>
              <w:fldChar w:fldCharType="separate"/>
            </w:r>
            <w:r>
              <w:rPr>
                <w:noProof/>
                <w:webHidden/>
              </w:rPr>
              <w:t>4</w:t>
            </w:r>
            <w:r>
              <w:rPr>
                <w:noProof/>
                <w:webHidden/>
              </w:rPr>
              <w:fldChar w:fldCharType="end"/>
            </w:r>
          </w:hyperlink>
        </w:p>
        <w:p w14:paraId="22261835" w14:textId="34F7205C" w:rsidR="00F024FA" w:rsidRDefault="00F024FA">
          <w:pPr>
            <w:pStyle w:val="Obsah1"/>
            <w:rPr>
              <w:rFonts w:asciiTheme="minorHAnsi" w:eastAsiaTheme="minorEastAsia" w:hAnsiTheme="minorHAnsi"/>
              <w:b w:val="0"/>
              <w:caps w:val="0"/>
              <w:noProof/>
              <w:sz w:val="22"/>
              <w:szCs w:val="22"/>
              <w:lang w:eastAsia="zh-CN"/>
            </w:rPr>
          </w:pPr>
          <w:hyperlink w:anchor="_Toc120706952" w:history="1">
            <w:r w:rsidRPr="00443520">
              <w:rPr>
                <w:rStyle w:val="Hypertextovodkaz"/>
                <w:noProof/>
              </w:rPr>
              <w:t>2</w:t>
            </w:r>
            <w:r>
              <w:rPr>
                <w:rFonts w:asciiTheme="minorHAnsi" w:eastAsiaTheme="minorEastAsia" w:hAnsiTheme="minorHAnsi"/>
                <w:b w:val="0"/>
                <w:caps w:val="0"/>
                <w:noProof/>
                <w:sz w:val="22"/>
                <w:szCs w:val="22"/>
                <w:lang w:eastAsia="zh-CN"/>
              </w:rPr>
              <w:tab/>
            </w:r>
            <w:r w:rsidRPr="00443520">
              <w:rPr>
                <w:rStyle w:val="Hypertextovodkaz"/>
                <w:noProof/>
              </w:rPr>
              <w:t>Vliv stavby na životní prostředí</w:t>
            </w:r>
            <w:r>
              <w:rPr>
                <w:noProof/>
                <w:webHidden/>
              </w:rPr>
              <w:tab/>
            </w:r>
            <w:r>
              <w:rPr>
                <w:noProof/>
                <w:webHidden/>
              </w:rPr>
              <w:fldChar w:fldCharType="begin"/>
            </w:r>
            <w:r>
              <w:rPr>
                <w:noProof/>
                <w:webHidden/>
              </w:rPr>
              <w:instrText xml:space="preserve"> PAGEREF _Toc120706952 \h </w:instrText>
            </w:r>
            <w:r>
              <w:rPr>
                <w:noProof/>
                <w:webHidden/>
              </w:rPr>
            </w:r>
            <w:r>
              <w:rPr>
                <w:noProof/>
                <w:webHidden/>
              </w:rPr>
              <w:fldChar w:fldCharType="separate"/>
            </w:r>
            <w:r>
              <w:rPr>
                <w:noProof/>
                <w:webHidden/>
              </w:rPr>
              <w:t>5</w:t>
            </w:r>
            <w:r>
              <w:rPr>
                <w:noProof/>
                <w:webHidden/>
              </w:rPr>
              <w:fldChar w:fldCharType="end"/>
            </w:r>
          </w:hyperlink>
        </w:p>
        <w:p w14:paraId="2A7B6666" w14:textId="4FCC5C74" w:rsidR="00F024FA" w:rsidRDefault="00F024FA">
          <w:pPr>
            <w:pStyle w:val="Obsah2"/>
            <w:rPr>
              <w:rFonts w:asciiTheme="minorHAnsi" w:eastAsiaTheme="minorEastAsia" w:hAnsiTheme="minorHAnsi"/>
              <w:caps w:val="0"/>
              <w:noProof/>
              <w:sz w:val="22"/>
              <w:szCs w:val="22"/>
              <w:lang w:eastAsia="zh-CN"/>
            </w:rPr>
          </w:pPr>
          <w:hyperlink w:anchor="_Toc120706953" w:history="1">
            <w:r w:rsidRPr="00443520">
              <w:rPr>
                <w:rStyle w:val="Hypertextovodkaz"/>
                <w:noProof/>
                <w:lang w:eastAsia="sv-SE"/>
              </w:rPr>
              <w:t>2.1</w:t>
            </w:r>
            <w:r>
              <w:rPr>
                <w:rFonts w:asciiTheme="minorHAnsi" w:eastAsiaTheme="minorEastAsia" w:hAnsiTheme="minorHAnsi"/>
                <w:caps w:val="0"/>
                <w:noProof/>
                <w:sz w:val="22"/>
                <w:szCs w:val="22"/>
                <w:lang w:eastAsia="zh-CN"/>
              </w:rPr>
              <w:tab/>
            </w:r>
            <w:r w:rsidRPr="00443520">
              <w:rPr>
                <w:rStyle w:val="Hypertextovodkaz"/>
                <w:noProof/>
                <w:lang w:eastAsia="sv-SE"/>
              </w:rPr>
              <w:t>Vliv stavby na vodoteče, vodní zdroje</w:t>
            </w:r>
            <w:r>
              <w:rPr>
                <w:noProof/>
                <w:webHidden/>
              </w:rPr>
              <w:tab/>
            </w:r>
            <w:r>
              <w:rPr>
                <w:noProof/>
                <w:webHidden/>
              </w:rPr>
              <w:fldChar w:fldCharType="begin"/>
            </w:r>
            <w:r>
              <w:rPr>
                <w:noProof/>
                <w:webHidden/>
              </w:rPr>
              <w:instrText xml:space="preserve"> PAGEREF _Toc120706953 \h </w:instrText>
            </w:r>
            <w:r>
              <w:rPr>
                <w:noProof/>
                <w:webHidden/>
              </w:rPr>
            </w:r>
            <w:r>
              <w:rPr>
                <w:noProof/>
                <w:webHidden/>
              </w:rPr>
              <w:fldChar w:fldCharType="separate"/>
            </w:r>
            <w:r>
              <w:rPr>
                <w:noProof/>
                <w:webHidden/>
              </w:rPr>
              <w:t>5</w:t>
            </w:r>
            <w:r>
              <w:rPr>
                <w:noProof/>
                <w:webHidden/>
              </w:rPr>
              <w:fldChar w:fldCharType="end"/>
            </w:r>
          </w:hyperlink>
        </w:p>
        <w:p w14:paraId="5B1412EC" w14:textId="1C56051C" w:rsidR="00F024FA" w:rsidRDefault="00F024FA">
          <w:pPr>
            <w:pStyle w:val="Obsah2"/>
            <w:rPr>
              <w:rFonts w:asciiTheme="minorHAnsi" w:eastAsiaTheme="minorEastAsia" w:hAnsiTheme="minorHAnsi"/>
              <w:caps w:val="0"/>
              <w:noProof/>
              <w:sz w:val="22"/>
              <w:szCs w:val="22"/>
              <w:lang w:eastAsia="zh-CN"/>
            </w:rPr>
          </w:pPr>
          <w:hyperlink w:anchor="_Toc120706954" w:history="1">
            <w:r w:rsidRPr="00443520">
              <w:rPr>
                <w:rStyle w:val="Hypertextovodkaz"/>
                <w:noProof/>
              </w:rPr>
              <w:t>2.2</w:t>
            </w:r>
            <w:r>
              <w:rPr>
                <w:rFonts w:asciiTheme="minorHAnsi" w:eastAsiaTheme="minorEastAsia" w:hAnsiTheme="minorHAnsi"/>
                <w:caps w:val="0"/>
                <w:noProof/>
                <w:sz w:val="22"/>
                <w:szCs w:val="22"/>
                <w:lang w:eastAsia="zh-CN"/>
              </w:rPr>
              <w:tab/>
            </w:r>
            <w:r w:rsidRPr="00443520">
              <w:rPr>
                <w:rStyle w:val="Hypertextovodkaz"/>
                <w:noProof/>
              </w:rPr>
              <w:t>Odpady</w:t>
            </w:r>
            <w:r>
              <w:rPr>
                <w:noProof/>
                <w:webHidden/>
              </w:rPr>
              <w:tab/>
            </w:r>
            <w:r>
              <w:rPr>
                <w:noProof/>
                <w:webHidden/>
              </w:rPr>
              <w:fldChar w:fldCharType="begin"/>
            </w:r>
            <w:r>
              <w:rPr>
                <w:noProof/>
                <w:webHidden/>
              </w:rPr>
              <w:instrText xml:space="preserve"> PAGEREF _Toc120706954 \h </w:instrText>
            </w:r>
            <w:r>
              <w:rPr>
                <w:noProof/>
                <w:webHidden/>
              </w:rPr>
            </w:r>
            <w:r>
              <w:rPr>
                <w:noProof/>
                <w:webHidden/>
              </w:rPr>
              <w:fldChar w:fldCharType="separate"/>
            </w:r>
            <w:r>
              <w:rPr>
                <w:noProof/>
                <w:webHidden/>
              </w:rPr>
              <w:t>10</w:t>
            </w:r>
            <w:r>
              <w:rPr>
                <w:noProof/>
                <w:webHidden/>
              </w:rPr>
              <w:fldChar w:fldCharType="end"/>
            </w:r>
          </w:hyperlink>
        </w:p>
        <w:p w14:paraId="2C26C698" w14:textId="707039BB" w:rsidR="00F024FA" w:rsidRDefault="00F024FA">
          <w:pPr>
            <w:pStyle w:val="Obsah2"/>
            <w:rPr>
              <w:rFonts w:asciiTheme="minorHAnsi" w:eastAsiaTheme="minorEastAsia" w:hAnsiTheme="minorHAnsi"/>
              <w:caps w:val="0"/>
              <w:noProof/>
              <w:sz w:val="22"/>
              <w:szCs w:val="22"/>
              <w:lang w:eastAsia="zh-CN"/>
            </w:rPr>
          </w:pPr>
          <w:hyperlink w:anchor="_Toc120706955" w:history="1">
            <w:r w:rsidRPr="00443520">
              <w:rPr>
                <w:rStyle w:val="Hypertextovodkaz"/>
                <w:noProof/>
              </w:rPr>
              <w:t>2.3</w:t>
            </w:r>
            <w:r>
              <w:rPr>
                <w:rFonts w:asciiTheme="minorHAnsi" w:eastAsiaTheme="minorEastAsia" w:hAnsiTheme="minorHAnsi"/>
                <w:caps w:val="0"/>
                <w:noProof/>
                <w:sz w:val="22"/>
                <w:szCs w:val="22"/>
                <w:lang w:eastAsia="zh-CN"/>
              </w:rPr>
              <w:tab/>
            </w:r>
            <w:r w:rsidRPr="00443520">
              <w:rPr>
                <w:rStyle w:val="Hypertextovodkaz"/>
                <w:noProof/>
              </w:rPr>
              <w:t>Hluk a vibrace</w:t>
            </w:r>
            <w:r>
              <w:rPr>
                <w:noProof/>
                <w:webHidden/>
              </w:rPr>
              <w:tab/>
            </w:r>
            <w:r>
              <w:rPr>
                <w:noProof/>
                <w:webHidden/>
              </w:rPr>
              <w:fldChar w:fldCharType="begin"/>
            </w:r>
            <w:r>
              <w:rPr>
                <w:noProof/>
                <w:webHidden/>
              </w:rPr>
              <w:instrText xml:space="preserve"> PAGEREF _Toc120706955 \h </w:instrText>
            </w:r>
            <w:r>
              <w:rPr>
                <w:noProof/>
                <w:webHidden/>
              </w:rPr>
            </w:r>
            <w:r>
              <w:rPr>
                <w:noProof/>
                <w:webHidden/>
              </w:rPr>
              <w:fldChar w:fldCharType="separate"/>
            </w:r>
            <w:r>
              <w:rPr>
                <w:noProof/>
                <w:webHidden/>
              </w:rPr>
              <w:t>12</w:t>
            </w:r>
            <w:r>
              <w:rPr>
                <w:noProof/>
                <w:webHidden/>
              </w:rPr>
              <w:fldChar w:fldCharType="end"/>
            </w:r>
          </w:hyperlink>
        </w:p>
        <w:p w14:paraId="669D8D68" w14:textId="36405FCB" w:rsidR="00F024FA" w:rsidRDefault="00F024FA">
          <w:pPr>
            <w:pStyle w:val="Obsah2"/>
            <w:rPr>
              <w:rFonts w:asciiTheme="minorHAnsi" w:eastAsiaTheme="minorEastAsia" w:hAnsiTheme="minorHAnsi"/>
              <w:caps w:val="0"/>
              <w:noProof/>
              <w:sz w:val="22"/>
              <w:szCs w:val="22"/>
              <w:lang w:eastAsia="zh-CN"/>
            </w:rPr>
          </w:pPr>
          <w:hyperlink w:anchor="_Toc120706956" w:history="1">
            <w:r w:rsidRPr="00443520">
              <w:rPr>
                <w:rStyle w:val="Hypertextovodkaz"/>
                <w:noProof/>
              </w:rPr>
              <w:t>2.4</w:t>
            </w:r>
            <w:r>
              <w:rPr>
                <w:rFonts w:asciiTheme="minorHAnsi" w:eastAsiaTheme="minorEastAsia" w:hAnsiTheme="minorHAnsi"/>
                <w:caps w:val="0"/>
                <w:noProof/>
                <w:sz w:val="22"/>
                <w:szCs w:val="22"/>
                <w:lang w:eastAsia="zh-CN"/>
              </w:rPr>
              <w:tab/>
            </w:r>
            <w:r w:rsidRPr="00443520">
              <w:rPr>
                <w:rStyle w:val="Hypertextovodkaz"/>
                <w:noProof/>
              </w:rPr>
              <w:t>Ovzduší</w:t>
            </w:r>
            <w:r>
              <w:rPr>
                <w:noProof/>
                <w:webHidden/>
              </w:rPr>
              <w:tab/>
            </w:r>
            <w:r>
              <w:rPr>
                <w:noProof/>
                <w:webHidden/>
              </w:rPr>
              <w:fldChar w:fldCharType="begin"/>
            </w:r>
            <w:r>
              <w:rPr>
                <w:noProof/>
                <w:webHidden/>
              </w:rPr>
              <w:instrText xml:space="preserve"> PAGEREF _Toc120706956 \h </w:instrText>
            </w:r>
            <w:r>
              <w:rPr>
                <w:noProof/>
                <w:webHidden/>
              </w:rPr>
            </w:r>
            <w:r>
              <w:rPr>
                <w:noProof/>
                <w:webHidden/>
              </w:rPr>
              <w:fldChar w:fldCharType="separate"/>
            </w:r>
            <w:r>
              <w:rPr>
                <w:noProof/>
                <w:webHidden/>
              </w:rPr>
              <w:t>14</w:t>
            </w:r>
            <w:r>
              <w:rPr>
                <w:noProof/>
                <w:webHidden/>
              </w:rPr>
              <w:fldChar w:fldCharType="end"/>
            </w:r>
          </w:hyperlink>
        </w:p>
        <w:p w14:paraId="4546C6F7" w14:textId="65EC527B" w:rsidR="00F024FA" w:rsidRDefault="00F024FA">
          <w:pPr>
            <w:pStyle w:val="Obsah2"/>
            <w:rPr>
              <w:rFonts w:asciiTheme="minorHAnsi" w:eastAsiaTheme="minorEastAsia" w:hAnsiTheme="minorHAnsi"/>
              <w:caps w:val="0"/>
              <w:noProof/>
              <w:sz w:val="22"/>
              <w:szCs w:val="22"/>
              <w:lang w:eastAsia="zh-CN"/>
            </w:rPr>
          </w:pPr>
          <w:hyperlink w:anchor="_Toc120706957" w:history="1">
            <w:r w:rsidRPr="00443520">
              <w:rPr>
                <w:rStyle w:val="Hypertextovodkaz"/>
                <w:noProof/>
              </w:rPr>
              <w:t>2.5</w:t>
            </w:r>
            <w:r>
              <w:rPr>
                <w:rFonts w:asciiTheme="minorHAnsi" w:eastAsiaTheme="minorEastAsia" w:hAnsiTheme="minorHAnsi"/>
                <w:caps w:val="0"/>
                <w:noProof/>
                <w:sz w:val="22"/>
                <w:szCs w:val="22"/>
                <w:lang w:eastAsia="zh-CN"/>
              </w:rPr>
              <w:tab/>
            </w:r>
            <w:r w:rsidRPr="00443520">
              <w:rPr>
                <w:rStyle w:val="Hypertextovodkaz"/>
                <w:noProof/>
              </w:rPr>
              <w:t>Zemědělský půdní fond, lesní půdní fond</w:t>
            </w:r>
            <w:r>
              <w:rPr>
                <w:noProof/>
                <w:webHidden/>
              </w:rPr>
              <w:tab/>
            </w:r>
            <w:r>
              <w:rPr>
                <w:noProof/>
                <w:webHidden/>
              </w:rPr>
              <w:fldChar w:fldCharType="begin"/>
            </w:r>
            <w:r>
              <w:rPr>
                <w:noProof/>
                <w:webHidden/>
              </w:rPr>
              <w:instrText xml:space="preserve"> PAGEREF _Toc120706957 \h </w:instrText>
            </w:r>
            <w:r>
              <w:rPr>
                <w:noProof/>
                <w:webHidden/>
              </w:rPr>
            </w:r>
            <w:r>
              <w:rPr>
                <w:noProof/>
                <w:webHidden/>
              </w:rPr>
              <w:fldChar w:fldCharType="separate"/>
            </w:r>
            <w:r>
              <w:rPr>
                <w:noProof/>
                <w:webHidden/>
              </w:rPr>
              <w:t>15</w:t>
            </w:r>
            <w:r>
              <w:rPr>
                <w:noProof/>
                <w:webHidden/>
              </w:rPr>
              <w:fldChar w:fldCharType="end"/>
            </w:r>
          </w:hyperlink>
        </w:p>
        <w:p w14:paraId="474BD90E" w14:textId="4AAB692A" w:rsidR="00F024FA" w:rsidRDefault="00F024FA">
          <w:pPr>
            <w:pStyle w:val="Obsah2"/>
            <w:rPr>
              <w:rFonts w:asciiTheme="minorHAnsi" w:eastAsiaTheme="minorEastAsia" w:hAnsiTheme="minorHAnsi"/>
              <w:caps w:val="0"/>
              <w:noProof/>
              <w:sz w:val="22"/>
              <w:szCs w:val="22"/>
              <w:lang w:eastAsia="zh-CN"/>
            </w:rPr>
          </w:pPr>
          <w:hyperlink w:anchor="_Toc120706958" w:history="1">
            <w:r w:rsidRPr="00443520">
              <w:rPr>
                <w:rStyle w:val="Hypertextovodkaz"/>
                <w:noProof/>
                <w:lang w:eastAsia="sv-SE"/>
              </w:rPr>
              <w:t>2.6</w:t>
            </w:r>
            <w:r>
              <w:rPr>
                <w:rFonts w:asciiTheme="minorHAnsi" w:eastAsiaTheme="minorEastAsia" w:hAnsiTheme="minorHAnsi"/>
                <w:caps w:val="0"/>
                <w:noProof/>
                <w:sz w:val="22"/>
                <w:szCs w:val="22"/>
                <w:lang w:eastAsia="zh-CN"/>
              </w:rPr>
              <w:tab/>
            </w:r>
            <w:r w:rsidRPr="00443520">
              <w:rPr>
                <w:rStyle w:val="Hypertextovodkaz"/>
                <w:noProof/>
                <w:lang w:eastAsia="sv-SE"/>
              </w:rPr>
              <w:t>Vliv stavby na kulturní památky a archeologické nálezy</w:t>
            </w:r>
            <w:r>
              <w:rPr>
                <w:noProof/>
                <w:webHidden/>
              </w:rPr>
              <w:tab/>
            </w:r>
            <w:r>
              <w:rPr>
                <w:noProof/>
                <w:webHidden/>
              </w:rPr>
              <w:fldChar w:fldCharType="begin"/>
            </w:r>
            <w:r>
              <w:rPr>
                <w:noProof/>
                <w:webHidden/>
              </w:rPr>
              <w:instrText xml:space="preserve"> PAGEREF _Toc120706958 \h </w:instrText>
            </w:r>
            <w:r>
              <w:rPr>
                <w:noProof/>
                <w:webHidden/>
              </w:rPr>
            </w:r>
            <w:r>
              <w:rPr>
                <w:noProof/>
                <w:webHidden/>
              </w:rPr>
              <w:fldChar w:fldCharType="separate"/>
            </w:r>
            <w:r>
              <w:rPr>
                <w:noProof/>
                <w:webHidden/>
              </w:rPr>
              <w:t>15</w:t>
            </w:r>
            <w:r>
              <w:rPr>
                <w:noProof/>
                <w:webHidden/>
              </w:rPr>
              <w:fldChar w:fldCharType="end"/>
            </w:r>
          </w:hyperlink>
        </w:p>
        <w:p w14:paraId="43D2DA6F" w14:textId="4F2435A8" w:rsidR="00F024FA" w:rsidRDefault="00F024FA">
          <w:pPr>
            <w:pStyle w:val="Obsah2"/>
            <w:rPr>
              <w:rFonts w:asciiTheme="minorHAnsi" w:eastAsiaTheme="minorEastAsia" w:hAnsiTheme="minorHAnsi"/>
              <w:caps w:val="0"/>
              <w:noProof/>
              <w:sz w:val="22"/>
              <w:szCs w:val="22"/>
              <w:lang w:eastAsia="zh-CN"/>
            </w:rPr>
          </w:pPr>
          <w:hyperlink w:anchor="_Toc120706959" w:history="1">
            <w:r w:rsidRPr="00443520">
              <w:rPr>
                <w:rStyle w:val="Hypertextovodkaz"/>
                <w:noProof/>
                <w:lang w:eastAsia="sv-SE"/>
              </w:rPr>
              <w:t>2.7</w:t>
            </w:r>
            <w:r>
              <w:rPr>
                <w:rFonts w:asciiTheme="minorHAnsi" w:eastAsiaTheme="minorEastAsia" w:hAnsiTheme="minorHAnsi"/>
                <w:caps w:val="0"/>
                <w:noProof/>
                <w:sz w:val="22"/>
                <w:szCs w:val="22"/>
                <w:lang w:eastAsia="zh-CN"/>
              </w:rPr>
              <w:tab/>
            </w:r>
            <w:r w:rsidRPr="00443520">
              <w:rPr>
                <w:rStyle w:val="Hypertextovodkaz"/>
                <w:noProof/>
                <w:lang w:eastAsia="sv-SE"/>
              </w:rPr>
              <w:t>Přírodní zdroje</w:t>
            </w:r>
            <w:r>
              <w:rPr>
                <w:noProof/>
                <w:webHidden/>
              </w:rPr>
              <w:tab/>
            </w:r>
            <w:r>
              <w:rPr>
                <w:noProof/>
                <w:webHidden/>
              </w:rPr>
              <w:fldChar w:fldCharType="begin"/>
            </w:r>
            <w:r>
              <w:rPr>
                <w:noProof/>
                <w:webHidden/>
              </w:rPr>
              <w:instrText xml:space="preserve"> PAGEREF _Toc120706959 \h </w:instrText>
            </w:r>
            <w:r>
              <w:rPr>
                <w:noProof/>
                <w:webHidden/>
              </w:rPr>
            </w:r>
            <w:r>
              <w:rPr>
                <w:noProof/>
                <w:webHidden/>
              </w:rPr>
              <w:fldChar w:fldCharType="separate"/>
            </w:r>
            <w:r>
              <w:rPr>
                <w:noProof/>
                <w:webHidden/>
              </w:rPr>
              <w:t>16</w:t>
            </w:r>
            <w:r>
              <w:rPr>
                <w:noProof/>
                <w:webHidden/>
              </w:rPr>
              <w:fldChar w:fldCharType="end"/>
            </w:r>
          </w:hyperlink>
        </w:p>
        <w:p w14:paraId="0B12A0D4" w14:textId="0565B3B7" w:rsidR="00F024FA" w:rsidRDefault="00F024FA">
          <w:pPr>
            <w:pStyle w:val="Obsah1"/>
            <w:rPr>
              <w:rFonts w:asciiTheme="minorHAnsi" w:eastAsiaTheme="minorEastAsia" w:hAnsiTheme="minorHAnsi"/>
              <w:b w:val="0"/>
              <w:caps w:val="0"/>
              <w:noProof/>
              <w:sz w:val="22"/>
              <w:szCs w:val="22"/>
              <w:lang w:eastAsia="zh-CN"/>
            </w:rPr>
          </w:pPr>
          <w:hyperlink w:anchor="_Toc120706960" w:history="1">
            <w:r w:rsidRPr="00443520">
              <w:rPr>
                <w:rStyle w:val="Hypertextovodkaz"/>
                <w:noProof/>
              </w:rPr>
              <w:t>3</w:t>
            </w:r>
            <w:r>
              <w:rPr>
                <w:rFonts w:asciiTheme="minorHAnsi" w:eastAsiaTheme="minorEastAsia" w:hAnsiTheme="minorHAnsi"/>
                <w:b w:val="0"/>
                <w:caps w:val="0"/>
                <w:noProof/>
                <w:sz w:val="22"/>
                <w:szCs w:val="22"/>
                <w:lang w:eastAsia="zh-CN"/>
              </w:rPr>
              <w:tab/>
            </w:r>
            <w:r w:rsidRPr="00443520">
              <w:rPr>
                <w:rStyle w:val="Hypertextovodkaz"/>
                <w:noProof/>
              </w:rPr>
              <w:t>Vliv na přírodu a krajinu</w:t>
            </w:r>
            <w:r>
              <w:rPr>
                <w:noProof/>
                <w:webHidden/>
              </w:rPr>
              <w:tab/>
            </w:r>
            <w:r>
              <w:rPr>
                <w:noProof/>
                <w:webHidden/>
              </w:rPr>
              <w:fldChar w:fldCharType="begin"/>
            </w:r>
            <w:r>
              <w:rPr>
                <w:noProof/>
                <w:webHidden/>
              </w:rPr>
              <w:instrText xml:space="preserve"> PAGEREF _Toc120706960 \h </w:instrText>
            </w:r>
            <w:r>
              <w:rPr>
                <w:noProof/>
                <w:webHidden/>
              </w:rPr>
            </w:r>
            <w:r>
              <w:rPr>
                <w:noProof/>
                <w:webHidden/>
              </w:rPr>
              <w:fldChar w:fldCharType="separate"/>
            </w:r>
            <w:r>
              <w:rPr>
                <w:noProof/>
                <w:webHidden/>
              </w:rPr>
              <w:t>18</w:t>
            </w:r>
            <w:r>
              <w:rPr>
                <w:noProof/>
                <w:webHidden/>
              </w:rPr>
              <w:fldChar w:fldCharType="end"/>
            </w:r>
          </w:hyperlink>
        </w:p>
        <w:p w14:paraId="64B0A9F3" w14:textId="4C3FB819" w:rsidR="00F024FA" w:rsidRDefault="00F024FA">
          <w:pPr>
            <w:pStyle w:val="Obsah2"/>
            <w:rPr>
              <w:rFonts w:asciiTheme="minorHAnsi" w:eastAsiaTheme="minorEastAsia" w:hAnsiTheme="minorHAnsi"/>
              <w:caps w:val="0"/>
              <w:noProof/>
              <w:sz w:val="22"/>
              <w:szCs w:val="22"/>
              <w:lang w:eastAsia="zh-CN"/>
            </w:rPr>
          </w:pPr>
          <w:hyperlink w:anchor="_Toc120706961" w:history="1">
            <w:r w:rsidRPr="00443520">
              <w:rPr>
                <w:rStyle w:val="Hypertextovodkaz"/>
                <w:noProof/>
                <w:lang w:eastAsia="sv-SE"/>
              </w:rPr>
              <w:t>3.1</w:t>
            </w:r>
            <w:r>
              <w:rPr>
                <w:rFonts w:asciiTheme="minorHAnsi" w:eastAsiaTheme="minorEastAsia" w:hAnsiTheme="minorHAnsi"/>
                <w:caps w:val="0"/>
                <w:noProof/>
                <w:sz w:val="22"/>
                <w:szCs w:val="22"/>
                <w:lang w:eastAsia="zh-CN"/>
              </w:rPr>
              <w:tab/>
            </w:r>
            <w:r w:rsidRPr="00443520">
              <w:rPr>
                <w:rStyle w:val="Hypertextovodkaz"/>
                <w:noProof/>
                <w:lang w:eastAsia="sv-SE"/>
              </w:rPr>
              <w:t>Ochrana přírody</w:t>
            </w:r>
            <w:r>
              <w:rPr>
                <w:noProof/>
                <w:webHidden/>
              </w:rPr>
              <w:tab/>
            </w:r>
            <w:r>
              <w:rPr>
                <w:noProof/>
                <w:webHidden/>
              </w:rPr>
              <w:fldChar w:fldCharType="begin"/>
            </w:r>
            <w:r>
              <w:rPr>
                <w:noProof/>
                <w:webHidden/>
              </w:rPr>
              <w:instrText xml:space="preserve"> PAGEREF _Toc120706961 \h </w:instrText>
            </w:r>
            <w:r>
              <w:rPr>
                <w:noProof/>
                <w:webHidden/>
              </w:rPr>
            </w:r>
            <w:r>
              <w:rPr>
                <w:noProof/>
                <w:webHidden/>
              </w:rPr>
              <w:fldChar w:fldCharType="separate"/>
            </w:r>
            <w:r>
              <w:rPr>
                <w:noProof/>
                <w:webHidden/>
              </w:rPr>
              <w:t>18</w:t>
            </w:r>
            <w:r>
              <w:rPr>
                <w:noProof/>
                <w:webHidden/>
              </w:rPr>
              <w:fldChar w:fldCharType="end"/>
            </w:r>
          </w:hyperlink>
        </w:p>
        <w:p w14:paraId="6874AD4F" w14:textId="18A0F428" w:rsidR="00F024FA" w:rsidRDefault="00F024FA">
          <w:pPr>
            <w:pStyle w:val="Obsah2"/>
            <w:rPr>
              <w:rFonts w:asciiTheme="minorHAnsi" w:eastAsiaTheme="minorEastAsia" w:hAnsiTheme="minorHAnsi"/>
              <w:caps w:val="0"/>
              <w:noProof/>
              <w:sz w:val="22"/>
              <w:szCs w:val="22"/>
              <w:lang w:eastAsia="zh-CN"/>
            </w:rPr>
          </w:pPr>
          <w:hyperlink w:anchor="_Toc120706962" w:history="1">
            <w:r w:rsidRPr="00443520">
              <w:rPr>
                <w:rStyle w:val="Hypertextovodkaz"/>
                <w:noProof/>
                <w:lang w:eastAsia="sv-SE"/>
              </w:rPr>
              <w:t>3.2</w:t>
            </w:r>
            <w:r>
              <w:rPr>
                <w:rFonts w:asciiTheme="minorHAnsi" w:eastAsiaTheme="minorEastAsia" w:hAnsiTheme="minorHAnsi"/>
                <w:caps w:val="0"/>
                <w:noProof/>
                <w:sz w:val="22"/>
                <w:szCs w:val="22"/>
                <w:lang w:eastAsia="zh-CN"/>
              </w:rPr>
              <w:tab/>
            </w:r>
            <w:r w:rsidRPr="00443520">
              <w:rPr>
                <w:rStyle w:val="Hypertextovodkaz"/>
                <w:noProof/>
                <w:lang w:eastAsia="sv-SE"/>
              </w:rPr>
              <w:t>Ochrana dřevin</w:t>
            </w:r>
            <w:r>
              <w:rPr>
                <w:noProof/>
                <w:webHidden/>
              </w:rPr>
              <w:tab/>
            </w:r>
            <w:r>
              <w:rPr>
                <w:noProof/>
                <w:webHidden/>
              </w:rPr>
              <w:fldChar w:fldCharType="begin"/>
            </w:r>
            <w:r>
              <w:rPr>
                <w:noProof/>
                <w:webHidden/>
              </w:rPr>
              <w:instrText xml:space="preserve"> PAGEREF _Toc120706962 \h </w:instrText>
            </w:r>
            <w:r>
              <w:rPr>
                <w:noProof/>
                <w:webHidden/>
              </w:rPr>
            </w:r>
            <w:r>
              <w:rPr>
                <w:noProof/>
                <w:webHidden/>
              </w:rPr>
              <w:fldChar w:fldCharType="separate"/>
            </w:r>
            <w:r>
              <w:rPr>
                <w:noProof/>
                <w:webHidden/>
              </w:rPr>
              <w:t>25</w:t>
            </w:r>
            <w:r>
              <w:rPr>
                <w:noProof/>
                <w:webHidden/>
              </w:rPr>
              <w:fldChar w:fldCharType="end"/>
            </w:r>
          </w:hyperlink>
        </w:p>
        <w:p w14:paraId="5F29AE54" w14:textId="717911D9" w:rsidR="00F024FA" w:rsidRDefault="00F024FA">
          <w:pPr>
            <w:pStyle w:val="Obsah3"/>
            <w:rPr>
              <w:rFonts w:asciiTheme="minorHAnsi" w:eastAsiaTheme="minorEastAsia" w:hAnsiTheme="minorHAnsi"/>
              <w:noProof/>
              <w:sz w:val="22"/>
              <w:szCs w:val="22"/>
              <w:lang w:eastAsia="zh-CN"/>
            </w:rPr>
          </w:pPr>
          <w:hyperlink w:anchor="_Toc120706963" w:history="1">
            <w:r w:rsidRPr="00443520">
              <w:rPr>
                <w:rStyle w:val="Hypertextovodkaz"/>
                <w:noProof/>
                <w:lang w:eastAsia="sv-SE"/>
              </w:rPr>
              <w:t>3.2.1</w:t>
            </w:r>
            <w:r>
              <w:rPr>
                <w:rFonts w:asciiTheme="minorHAnsi" w:eastAsiaTheme="minorEastAsia" w:hAnsiTheme="minorHAnsi"/>
                <w:noProof/>
                <w:sz w:val="22"/>
                <w:szCs w:val="22"/>
                <w:lang w:eastAsia="zh-CN"/>
              </w:rPr>
              <w:tab/>
            </w:r>
            <w:r w:rsidRPr="00443520">
              <w:rPr>
                <w:rStyle w:val="Hypertextovodkaz"/>
                <w:noProof/>
                <w:lang w:eastAsia="sv-SE"/>
              </w:rPr>
              <w:t>Dendrologický průzkum</w:t>
            </w:r>
            <w:r>
              <w:rPr>
                <w:noProof/>
                <w:webHidden/>
              </w:rPr>
              <w:tab/>
            </w:r>
            <w:r>
              <w:rPr>
                <w:noProof/>
                <w:webHidden/>
              </w:rPr>
              <w:fldChar w:fldCharType="begin"/>
            </w:r>
            <w:r>
              <w:rPr>
                <w:noProof/>
                <w:webHidden/>
              </w:rPr>
              <w:instrText xml:space="preserve"> PAGEREF _Toc120706963 \h </w:instrText>
            </w:r>
            <w:r>
              <w:rPr>
                <w:noProof/>
                <w:webHidden/>
              </w:rPr>
            </w:r>
            <w:r>
              <w:rPr>
                <w:noProof/>
                <w:webHidden/>
              </w:rPr>
              <w:fldChar w:fldCharType="separate"/>
            </w:r>
            <w:r>
              <w:rPr>
                <w:noProof/>
                <w:webHidden/>
              </w:rPr>
              <w:t>25</w:t>
            </w:r>
            <w:r>
              <w:rPr>
                <w:noProof/>
                <w:webHidden/>
              </w:rPr>
              <w:fldChar w:fldCharType="end"/>
            </w:r>
          </w:hyperlink>
        </w:p>
        <w:p w14:paraId="5D11A54E" w14:textId="62EB6C4B" w:rsidR="00F024FA" w:rsidRDefault="00F024FA">
          <w:pPr>
            <w:pStyle w:val="Obsah2"/>
            <w:rPr>
              <w:rFonts w:asciiTheme="minorHAnsi" w:eastAsiaTheme="minorEastAsia" w:hAnsiTheme="minorHAnsi"/>
              <w:caps w:val="0"/>
              <w:noProof/>
              <w:sz w:val="22"/>
              <w:szCs w:val="22"/>
              <w:lang w:eastAsia="zh-CN"/>
            </w:rPr>
          </w:pPr>
          <w:hyperlink w:anchor="_Toc120706964" w:history="1">
            <w:r w:rsidRPr="00443520">
              <w:rPr>
                <w:rStyle w:val="Hypertextovodkaz"/>
                <w:noProof/>
                <w:lang w:eastAsia="sv-SE"/>
              </w:rPr>
              <w:t>3.3</w:t>
            </w:r>
            <w:r>
              <w:rPr>
                <w:rFonts w:asciiTheme="minorHAnsi" w:eastAsiaTheme="minorEastAsia" w:hAnsiTheme="minorHAnsi"/>
                <w:caps w:val="0"/>
                <w:noProof/>
                <w:sz w:val="22"/>
                <w:szCs w:val="22"/>
                <w:lang w:eastAsia="zh-CN"/>
              </w:rPr>
              <w:tab/>
            </w:r>
            <w:r w:rsidRPr="00443520">
              <w:rPr>
                <w:rStyle w:val="Hypertextovodkaz"/>
                <w:noProof/>
                <w:lang w:eastAsia="sv-SE"/>
              </w:rPr>
              <w:t>Ochrana rostlin a živočichů</w:t>
            </w:r>
            <w:r>
              <w:rPr>
                <w:noProof/>
                <w:webHidden/>
              </w:rPr>
              <w:tab/>
            </w:r>
            <w:r>
              <w:rPr>
                <w:noProof/>
                <w:webHidden/>
              </w:rPr>
              <w:fldChar w:fldCharType="begin"/>
            </w:r>
            <w:r>
              <w:rPr>
                <w:noProof/>
                <w:webHidden/>
              </w:rPr>
              <w:instrText xml:space="preserve"> PAGEREF _Toc120706964 \h </w:instrText>
            </w:r>
            <w:r>
              <w:rPr>
                <w:noProof/>
                <w:webHidden/>
              </w:rPr>
            </w:r>
            <w:r>
              <w:rPr>
                <w:noProof/>
                <w:webHidden/>
              </w:rPr>
              <w:fldChar w:fldCharType="separate"/>
            </w:r>
            <w:r>
              <w:rPr>
                <w:noProof/>
                <w:webHidden/>
              </w:rPr>
              <w:t>25</w:t>
            </w:r>
            <w:r>
              <w:rPr>
                <w:noProof/>
                <w:webHidden/>
              </w:rPr>
              <w:fldChar w:fldCharType="end"/>
            </w:r>
          </w:hyperlink>
        </w:p>
        <w:p w14:paraId="08FF848B" w14:textId="16B6C32C" w:rsidR="00F024FA" w:rsidRDefault="00F024FA">
          <w:pPr>
            <w:pStyle w:val="Obsah3"/>
            <w:rPr>
              <w:rFonts w:asciiTheme="minorHAnsi" w:eastAsiaTheme="minorEastAsia" w:hAnsiTheme="minorHAnsi"/>
              <w:noProof/>
              <w:sz w:val="22"/>
              <w:szCs w:val="22"/>
              <w:lang w:eastAsia="zh-CN"/>
            </w:rPr>
          </w:pPr>
          <w:hyperlink w:anchor="_Toc120706965" w:history="1">
            <w:r w:rsidRPr="00443520">
              <w:rPr>
                <w:rStyle w:val="Hypertextovodkaz"/>
                <w:noProof/>
                <w:lang w:eastAsia="sv-SE"/>
              </w:rPr>
              <w:t>3.3.1</w:t>
            </w:r>
            <w:r>
              <w:rPr>
                <w:rFonts w:asciiTheme="minorHAnsi" w:eastAsiaTheme="minorEastAsia" w:hAnsiTheme="minorHAnsi"/>
                <w:noProof/>
                <w:sz w:val="22"/>
                <w:szCs w:val="22"/>
                <w:lang w:eastAsia="zh-CN"/>
              </w:rPr>
              <w:tab/>
            </w:r>
            <w:r w:rsidRPr="00443520">
              <w:rPr>
                <w:rStyle w:val="Hypertextovodkaz"/>
                <w:noProof/>
                <w:lang w:eastAsia="sv-SE"/>
              </w:rPr>
              <w:t>Biologický průzkum</w:t>
            </w:r>
            <w:r>
              <w:rPr>
                <w:noProof/>
                <w:webHidden/>
              </w:rPr>
              <w:tab/>
            </w:r>
            <w:r>
              <w:rPr>
                <w:noProof/>
                <w:webHidden/>
              </w:rPr>
              <w:fldChar w:fldCharType="begin"/>
            </w:r>
            <w:r>
              <w:rPr>
                <w:noProof/>
                <w:webHidden/>
              </w:rPr>
              <w:instrText xml:space="preserve"> PAGEREF _Toc120706965 \h </w:instrText>
            </w:r>
            <w:r>
              <w:rPr>
                <w:noProof/>
                <w:webHidden/>
              </w:rPr>
            </w:r>
            <w:r>
              <w:rPr>
                <w:noProof/>
                <w:webHidden/>
              </w:rPr>
              <w:fldChar w:fldCharType="separate"/>
            </w:r>
            <w:r>
              <w:rPr>
                <w:noProof/>
                <w:webHidden/>
              </w:rPr>
              <w:t>25</w:t>
            </w:r>
            <w:r>
              <w:rPr>
                <w:noProof/>
                <w:webHidden/>
              </w:rPr>
              <w:fldChar w:fldCharType="end"/>
            </w:r>
          </w:hyperlink>
        </w:p>
        <w:p w14:paraId="4D8C8EDA" w14:textId="0FB00F6C" w:rsidR="00F024FA" w:rsidRDefault="00F024FA">
          <w:pPr>
            <w:pStyle w:val="Obsah1"/>
            <w:rPr>
              <w:rFonts w:asciiTheme="minorHAnsi" w:eastAsiaTheme="minorEastAsia" w:hAnsiTheme="minorHAnsi"/>
              <w:b w:val="0"/>
              <w:caps w:val="0"/>
              <w:noProof/>
              <w:sz w:val="22"/>
              <w:szCs w:val="22"/>
              <w:lang w:eastAsia="zh-CN"/>
            </w:rPr>
          </w:pPr>
          <w:hyperlink w:anchor="_Toc120706966" w:history="1">
            <w:r w:rsidRPr="00443520">
              <w:rPr>
                <w:rStyle w:val="Hypertextovodkaz"/>
                <w:noProof/>
              </w:rPr>
              <w:t>4</w:t>
            </w:r>
            <w:r>
              <w:rPr>
                <w:rFonts w:asciiTheme="minorHAnsi" w:eastAsiaTheme="minorEastAsia" w:hAnsiTheme="minorHAnsi"/>
                <w:b w:val="0"/>
                <w:caps w:val="0"/>
                <w:noProof/>
                <w:sz w:val="22"/>
                <w:szCs w:val="22"/>
                <w:lang w:eastAsia="zh-CN"/>
              </w:rPr>
              <w:tab/>
            </w:r>
            <w:r w:rsidRPr="00443520">
              <w:rPr>
                <w:rStyle w:val="Hypertextovodkaz"/>
                <w:noProof/>
              </w:rPr>
              <w:t>Vliv na soustavu chráněných území Natura 2000</w:t>
            </w:r>
            <w:r>
              <w:rPr>
                <w:noProof/>
                <w:webHidden/>
              </w:rPr>
              <w:tab/>
            </w:r>
            <w:r>
              <w:rPr>
                <w:noProof/>
                <w:webHidden/>
              </w:rPr>
              <w:fldChar w:fldCharType="begin"/>
            </w:r>
            <w:r>
              <w:rPr>
                <w:noProof/>
                <w:webHidden/>
              </w:rPr>
              <w:instrText xml:space="preserve"> PAGEREF _Toc120706966 \h </w:instrText>
            </w:r>
            <w:r>
              <w:rPr>
                <w:noProof/>
                <w:webHidden/>
              </w:rPr>
            </w:r>
            <w:r>
              <w:rPr>
                <w:noProof/>
                <w:webHidden/>
              </w:rPr>
              <w:fldChar w:fldCharType="separate"/>
            </w:r>
            <w:r>
              <w:rPr>
                <w:noProof/>
                <w:webHidden/>
              </w:rPr>
              <w:t>28</w:t>
            </w:r>
            <w:r>
              <w:rPr>
                <w:noProof/>
                <w:webHidden/>
              </w:rPr>
              <w:fldChar w:fldCharType="end"/>
            </w:r>
          </w:hyperlink>
        </w:p>
        <w:p w14:paraId="2451308A" w14:textId="3A110958" w:rsidR="00F024FA" w:rsidRDefault="00F024FA">
          <w:pPr>
            <w:pStyle w:val="Obsah1"/>
            <w:rPr>
              <w:rFonts w:asciiTheme="minorHAnsi" w:eastAsiaTheme="minorEastAsia" w:hAnsiTheme="minorHAnsi"/>
              <w:b w:val="0"/>
              <w:caps w:val="0"/>
              <w:noProof/>
              <w:sz w:val="22"/>
              <w:szCs w:val="22"/>
              <w:lang w:eastAsia="zh-CN"/>
            </w:rPr>
          </w:pPr>
          <w:hyperlink w:anchor="_Toc120706967" w:history="1">
            <w:r w:rsidRPr="00443520">
              <w:rPr>
                <w:rStyle w:val="Hypertextovodkaz"/>
                <w:noProof/>
              </w:rPr>
              <w:t>5</w:t>
            </w:r>
            <w:r>
              <w:rPr>
                <w:rFonts w:asciiTheme="minorHAnsi" w:eastAsiaTheme="minorEastAsia" w:hAnsiTheme="minorHAnsi"/>
                <w:b w:val="0"/>
                <w:caps w:val="0"/>
                <w:noProof/>
                <w:sz w:val="22"/>
                <w:szCs w:val="22"/>
                <w:lang w:eastAsia="zh-CN"/>
              </w:rPr>
              <w:tab/>
            </w:r>
            <w:r w:rsidRPr="00443520">
              <w:rPr>
                <w:rStyle w:val="Hypertextovodkaz"/>
                <w:noProof/>
              </w:rPr>
              <w:t>způsob zohlednění podmínek závazného stanoviska posouzení vlivu záměru na životní prostředí</w:t>
            </w:r>
            <w:r>
              <w:rPr>
                <w:noProof/>
                <w:webHidden/>
              </w:rPr>
              <w:tab/>
            </w:r>
            <w:r>
              <w:rPr>
                <w:noProof/>
                <w:webHidden/>
              </w:rPr>
              <w:fldChar w:fldCharType="begin"/>
            </w:r>
            <w:r>
              <w:rPr>
                <w:noProof/>
                <w:webHidden/>
              </w:rPr>
              <w:instrText xml:space="preserve"> PAGEREF _Toc120706967 \h </w:instrText>
            </w:r>
            <w:r>
              <w:rPr>
                <w:noProof/>
                <w:webHidden/>
              </w:rPr>
            </w:r>
            <w:r>
              <w:rPr>
                <w:noProof/>
                <w:webHidden/>
              </w:rPr>
              <w:fldChar w:fldCharType="separate"/>
            </w:r>
            <w:r>
              <w:rPr>
                <w:noProof/>
                <w:webHidden/>
              </w:rPr>
              <w:t>30</w:t>
            </w:r>
            <w:r>
              <w:rPr>
                <w:noProof/>
                <w:webHidden/>
              </w:rPr>
              <w:fldChar w:fldCharType="end"/>
            </w:r>
          </w:hyperlink>
        </w:p>
        <w:p w14:paraId="59BFF4D3" w14:textId="3180BDF1" w:rsidR="00F024FA" w:rsidRDefault="00F024FA">
          <w:pPr>
            <w:pStyle w:val="Obsah1"/>
            <w:rPr>
              <w:rFonts w:asciiTheme="minorHAnsi" w:eastAsiaTheme="minorEastAsia" w:hAnsiTheme="minorHAnsi"/>
              <w:b w:val="0"/>
              <w:caps w:val="0"/>
              <w:noProof/>
              <w:sz w:val="22"/>
              <w:szCs w:val="22"/>
              <w:lang w:eastAsia="zh-CN"/>
            </w:rPr>
          </w:pPr>
          <w:hyperlink w:anchor="_Toc120706968" w:history="1">
            <w:r w:rsidRPr="00443520">
              <w:rPr>
                <w:rStyle w:val="Hypertextovodkaz"/>
                <w:noProof/>
              </w:rPr>
              <w:t>6</w:t>
            </w:r>
            <w:r>
              <w:rPr>
                <w:rFonts w:asciiTheme="minorHAnsi" w:eastAsiaTheme="minorEastAsia" w:hAnsiTheme="minorHAnsi"/>
                <w:b w:val="0"/>
                <w:caps w:val="0"/>
                <w:noProof/>
                <w:sz w:val="22"/>
                <w:szCs w:val="22"/>
                <w:lang w:eastAsia="zh-CN"/>
              </w:rPr>
              <w:tab/>
            </w:r>
            <w:r w:rsidRPr="00443520">
              <w:rPr>
                <w:rStyle w:val="Hypertextovodkaz"/>
                <w:noProof/>
              </w:rPr>
              <w:t>v případě záměrů spadajících do režimu zákona o integrované prevenci základní parametry způsobu naplnění závěrů o nejlepších dostupných technikách nebo integrované povolení</w:t>
            </w:r>
            <w:r>
              <w:rPr>
                <w:noProof/>
                <w:webHidden/>
              </w:rPr>
              <w:tab/>
            </w:r>
            <w:r>
              <w:rPr>
                <w:noProof/>
                <w:webHidden/>
              </w:rPr>
              <w:fldChar w:fldCharType="begin"/>
            </w:r>
            <w:r>
              <w:rPr>
                <w:noProof/>
                <w:webHidden/>
              </w:rPr>
              <w:instrText xml:space="preserve"> PAGEREF _Toc120706968 \h </w:instrText>
            </w:r>
            <w:r>
              <w:rPr>
                <w:noProof/>
                <w:webHidden/>
              </w:rPr>
            </w:r>
            <w:r>
              <w:rPr>
                <w:noProof/>
                <w:webHidden/>
              </w:rPr>
              <w:fldChar w:fldCharType="separate"/>
            </w:r>
            <w:r>
              <w:rPr>
                <w:noProof/>
                <w:webHidden/>
              </w:rPr>
              <w:t>30</w:t>
            </w:r>
            <w:r>
              <w:rPr>
                <w:noProof/>
                <w:webHidden/>
              </w:rPr>
              <w:fldChar w:fldCharType="end"/>
            </w:r>
          </w:hyperlink>
        </w:p>
        <w:p w14:paraId="34202290" w14:textId="2E2422E1" w:rsidR="00F024FA" w:rsidRDefault="00F024FA">
          <w:pPr>
            <w:pStyle w:val="Obsah1"/>
            <w:rPr>
              <w:rFonts w:asciiTheme="minorHAnsi" w:eastAsiaTheme="minorEastAsia" w:hAnsiTheme="minorHAnsi"/>
              <w:b w:val="0"/>
              <w:caps w:val="0"/>
              <w:noProof/>
              <w:sz w:val="22"/>
              <w:szCs w:val="22"/>
              <w:lang w:eastAsia="zh-CN"/>
            </w:rPr>
          </w:pPr>
          <w:hyperlink w:anchor="_Toc120706969" w:history="1">
            <w:r w:rsidRPr="00443520">
              <w:rPr>
                <w:rStyle w:val="Hypertextovodkaz"/>
                <w:noProof/>
              </w:rPr>
              <w:t>7</w:t>
            </w:r>
            <w:r>
              <w:rPr>
                <w:rFonts w:asciiTheme="minorHAnsi" w:eastAsiaTheme="minorEastAsia" w:hAnsiTheme="minorHAnsi"/>
                <w:b w:val="0"/>
                <w:caps w:val="0"/>
                <w:noProof/>
                <w:sz w:val="22"/>
                <w:szCs w:val="22"/>
                <w:lang w:eastAsia="zh-CN"/>
              </w:rPr>
              <w:tab/>
            </w:r>
            <w:r w:rsidRPr="00443520">
              <w:rPr>
                <w:rStyle w:val="Hypertextovodkaz"/>
                <w:noProof/>
              </w:rPr>
              <w:t>navrhovaná ochranná a bezpečnostní pásma, rozsah omezení a podmínky ochrany podle jiných právních předpisů</w:t>
            </w:r>
            <w:r>
              <w:rPr>
                <w:noProof/>
                <w:webHidden/>
              </w:rPr>
              <w:tab/>
            </w:r>
            <w:r>
              <w:rPr>
                <w:noProof/>
                <w:webHidden/>
              </w:rPr>
              <w:fldChar w:fldCharType="begin"/>
            </w:r>
            <w:r>
              <w:rPr>
                <w:noProof/>
                <w:webHidden/>
              </w:rPr>
              <w:instrText xml:space="preserve"> PAGEREF _Toc120706969 \h </w:instrText>
            </w:r>
            <w:r>
              <w:rPr>
                <w:noProof/>
                <w:webHidden/>
              </w:rPr>
            </w:r>
            <w:r>
              <w:rPr>
                <w:noProof/>
                <w:webHidden/>
              </w:rPr>
              <w:fldChar w:fldCharType="separate"/>
            </w:r>
            <w:r>
              <w:rPr>
                <w:noProof/>
                <w:webHidden/>
              </w:rPr>
              <w:t>30</w:t>
            </w:r>
            <w:r>
              <w:rPr>
                <w:noProof/>
                <w:webHidden/>
              </w:rPr>
              <w:fldChar w:fldCharType="end"/>
            </w:r>
          </w:hyperlink>
        </w:p>
        <w:p w14:paraId="4FDAB4F8" w14:textId="289C6EFE" w:rsidR="00F024FA" w:rsidRDefault="00F024FA">
          <w:pPr>
            <w:pStyle w:val="Obsah1"/>
            <w:rPr>
              <w:rFonts w:asciiTheme="minorHAnsi" w:eastAsiaTheme="minorEastAsia" w:hAnsiTheme="minorHAnsi"/>
              <w:b w:val="0"/>
              <w:caps w:val="0"/>
              <w:noProof/>
              <w:sz w:val="22"/>
              <w:szCs w:val="22"/>
              <w:lang w:eastAsia="zh-CN"/>
            </w:rPr>
          </w:pPr>
          <w:hyperlink w:anchor="_Toc120706970" w:history="1">
            <w:r w:rsidRPr="00443520">
              <w:rPr>
                <w:rStyle w:val="Hypertextovodkaz"/>
                <w:noProof/>
              </w:rPr>
              <w:t>8</w:t>
            </w:r>
            <w:r>
              <w:rPr>
                <w:rFonts w:asciiTheme="minorHAnsi" w:eastAsiaTheme="minorEastAsia" w:hAnsiTheme="minorHAnsi"/>
                <w:b w:val="0"/>
                <w:caps w:val="0"/>
                <w:noProof/>
                <w:sz w:val="22"/>
                <w:szCs w:val="22"/>
                <w:lang w:eastAsia="zh-CN"/>
              </w:rPr>
              <w:tab/>
            </w:r>
            <w:r w:rsidRPr="00443520">
              <w:rPr>
                <w:rStyle w:val="Hypertextovodkaz"/>
                <w:noProof/>
              </w:rPr>
              <w:t>Podklady</w:t>
            </w:r>
            <w:r>
              <w:rPr>
                <w:noProof/>
                <w:webHidden/>
              </w:rPr>
              <w:tab/>
            </w:r>
            <w:r>
              <w:rPr>
                <w:noProof/>
                <w:webHidden/>
              </w:rPr>
              <w:fldChar w:fldCharType="begin"/>
            </w:r>
            <w:r>
              <w:rPr>
                <w:noProof/>
                <w:webHidden/>
              </w:rPr>
              <w:instrText xml:space="preserve"> PAGEREF _Toc120706970 \h </w:instrText>
            </w:r>
            <w:r>
              <w:rPr>
                <w:noProof/>
                <w:webHidden/>
              </w:rPr>
            </w:r>
            <w:r>
              <w:rPr>
                <w:noProof/>
                <w:webHidden/>
              </w:rPr>
              <w:fldChar w:fldCharType="separate"/>
            </w:r>
            <w:r>
              <w:rPr>
                <w:noProof/>
                <w:webHidden/>
              </w:rPr>
              <w:t>30</w:t>
            </w:r>
            <w:r>
              <w:rPr>
                <w:noProof/>
                <w:webHidden/>
              </w:rPr>
              <w:fldChar w:fldCharType="end"/>
            </w:r>
          </w:hyperlink>
        </w:p>
        <w:p w14:paraId="145D72F3" w14:textId="7BD35B89" w:rsidR="00F024FA" w:rsidRDefault="00F024FA">
          <w:pPr>
            <w:pStyle w:val="Obsah1"/>
            <w:rPr>
              <w:rFonts w:asciiTheme="minorHAnsi" w:eastAsiaTheme="minorEastAsia" w:hAnsiTheme="minorHAnsi"/>
              <w:b w:val="0"/>
              <w:caps w:val="0"/>
              <w:noProof/>
              <w:sz w:val="22"/>
              <w:szCs w:val="22"/>
              <w:lang w:eastAsia="zh-CN"/>
            </w:rPr>
          </w:pPr>
          <w:hyperlink w:anchor="_Toc120706971" w:history="1">
            <w:r w:rsidRPr="00443520">
              <w:rPr>
                <w:rStyle w:val="Hypertextovodkaz"/>
                <w:noProof/>
              </w:rPr>
              <w:t>9</w:t>
            </w:r>
            <w:r>
              <w:rPr>
                <w:rFonts w:asciiTheme="minorHAnsi" w:eastAsiaTheme="minorEastAsia" w:hAnsiTheme="minorHAnsi"/>
                <w:b w:val="0"/>
                <w:caps w:val="0"/>
                <w:noProof/>
                <w:sz w:val="22"/>
                <w:szCs w:val="22"/>
                <w:lang w:eastAsia="zh-CN"/>
              </w:rPr>
              <w:tab/>
            </w:r>
            <w:r w:rsidRPr="00443520">
              <w:rPr>
                <w:rStyle w:val="Hypertextovodkaz"/>
                <w:noProof/>
              </w:rPr>
              <w:t>Přílohy</w:t>
            </w:r>
            <w:r>
              <w:rPr>
                <w:noProof/>
                <w:webHidden/>
              </w:rPr>
              <w:tab/>
            </w:r>
            <w:r>
              <w:rPr>
                <w:noProof/>
                <w:webHidden/>
              </w:rPr>
              <w:fldChar w:fldCharType="begin"/>
            </w:r>
            <w:r>
              <w:rPr>
                <w:noProof/>
                <w:webHidden/>
              </w:rPr>
              <w:instrText xml:space="preserve"> PAGEREF _Toc120706971 \h </w:instrText>
            </w:r>
            <w:r>
              <w:rPr>
                <w:noProof/>
                <w:webHidden/>
              </w:rPr>
            </w:r>
            <w:r>
              <w:rPr>
                <w:noProof/>
                <w:webHidden/>
              </w:rPr>
              <w:fldChar w:fldCharType="separate"/>
            </w:r>
            <w:r>
              <w:rPr>
                <w:noProof/>
                <w:webHidden/>
              </w:rPr>
              <w:t>31</w:t>
            </w:r>
            <w:r>
              <w:rPr>
                <w:noProof/>
                <w:webHidden/>
              </w:rPr>
              <w:fldChar w:fldCharType="end"/>
            </w:r>
          </w:hyperlink>
        </w:p>
        <w:p w14:paraId="7F1116CE" w14:textId="600F9A7C" w:rsidR="009737DE" w:rsidRDefault="009737DE">
          <w:r>
            <w:rPr>
              <w:b/>
              <w:bCs/>
            </w:rPr>
            <w:fldChar w:fldCharType="end"/>
          </w:r>
        </w:p>
      </w:sdtContent>
    </w:sdt>
    <w:p w14:paraId="7B13D0FE" w14:textId="77777777" w:rsidR="00326E6A" w:rsidRPr="00326E6A" w:rsidRDefault="00326E6A" w:rsidP="009737DE">
      <w:pPr>
        <w:pStyle w:val="Nadpis1"/>
        <w:numPr>
          <w:ilvl w:val="0"/>
          <w:numId w:val="0"/>
        </w:numPr>
        <w:ind w:left="851" w:hanging="851"/>
      </w:pPr>
    </w:p>
    <w:p w14:paraId="0B6DB167" w14:textId="77777777" w:rsidR="00326E6A" w:rsidRDefault="00326E6A">
      <w:pPr>
        <w:jc w:val="left"/>
        <w:rPr>
          <w:rFonts w:asciiTheme="majorHAnsi" w:eastAsiaTheme="majorEastAsia" w:hAnsiTheme="majorHAnsi" w:cstheme="majorBidi"/>
          <w:b/>
          <w:caps/>
          <w:sz w:val="28"/>
          <w:szCs w:val="32"/>
          <w:lang w:eastAsia="sv-SE"/>
        </w:rPr>
      </w:pPr>
      <w:r>
        <w:br w:type="page"/>
      </w:r>
    </w:p>
    <w:p w14:paraId="740DDDFD" w14:textId="49B6F8A5" w:rsidR="00C80D93" w:rsidRPr="00E17016" w:rsidRDefault="00A259FC" w:rsidP="0078627D">
      <w:pPr>
        <w:pStyle w:val="Nadpis1"/>
        <w:spacing w:before="120"/>
      </w:pPr>
      <w:bookmarkStart w:id="0" w:name="_Toc120706948"/>
      <w:r>
        <w:lastRenderedPageBreak/>
        <w:t>IDENTIFIKAČNÍ ÚDAJE</w:t>
      </w:r>
      <w:bookmarkEnd w:id="0"/>
    </w:p>
    <w:p w14:paraId="530A1DFB" w14:textId="7E3B1A84" w:rsidR="00BD6C83" w:rsidRPr="00E17016" w:rsidRDefault="00A259FC" w:rsidP="00BD6C83">
      <w:pPr>
        <w:pStyle w:val="Nadpis2"/>
      </w:pPr>
      <w:bookmarkStart w:id="1" w:name="_Toc120706949"/>
      <w:r>
        <w:t>ÚDAJE O STAVBĚ</w:t>
      </w:r>
      <w:bookmarkEnd w:id="1"/>
    </w:p>
    <w:p w14:paraId="7811249A" w14:textId="2338EAA6" w:rsidR="00A259FC" w:rsidRDefault="00A259FC" w:rsidP="00A259FC">
      <w:pPr>
        <w:pStyle w:val="Normlnvzor"/>
        <w:rPr>
          <w:rFonts w:asciiTheme="minorHAnsi" w:eastAsiaTheme="minorHAnsi" w:hAnsiTheme="minorHAnsi" w:cstheme="minorBidi"/>
          <w:sz w:val="18"/>
          <w:szCs w:val="18"/>
          <w:lang w:eastAsia="en-US"/>
        </w:rPr>
      </w:pPr>
      <w:r>
        <w:rPr>
          <w:rFonts w:asciiTheme="minorHAnsi" w:eastAsiaTheme="minorHAnsi" w:hAnsiTheme="minorHAnsi" w:cstheme="minorBidi"/>
          <w:sz w:val="18"/>
          <w:szCs w:val="18"/>
          <w:lang w:eastAsia="en-US"/>
        </w:rPr>
        <w:t>A) NÁZEV STAVBY</w:t>
      </w:r>
    </w:p>
    <w:p w14:paraId="29493433" w14:textId="2CC7B7B3" w:rsidR="00A259FC" w:rsidRPr="00A259FC" w:rsidRDefault="00A259FC" w:rsidP="00A259FC">
      <w:pPr>
        <w:pStyle w:val="Normlnvzor"/>
        <w:rPr>
          <w:rFonts w:asciiTheme="minorHAnsi" w:eastAsiaTheme="minorHAnsi" w:hAnsiTheme="minorHAnsi" w:cstheme="minorBidi"/>
          <w:sz w:val="18"/>
          <w:szCs w:val="18"/>
          <w:lang w:eastAsia="en-US"/>
        </w:rPr>
      </w:pPr>
      <w:r w:rsidRPr="00A259FC">
        <w:rPr>
          <w:rFonts w:asciiTheme="minorHAnsi" w:eastAsiaTheme="minorHAnsi" w:hAnsiTheme="minorHAnsi" w:cstheme="minorBidi"/>
          <w:sz w:val="18"/>
          <w:szCs w:val="18"/>
          <w:lang w:eastAsia="en-US"/>
        </w:rPr>
        <w:t>Název stavby:</w:t>
      </w:r>
      <w:r>
        <w:rPr>
          <w:rFonts w:asciiTheme="minorHAnsi" w:eastAsiaTheme="minorHAnsi" w:hAnsiTheme="minorHAnsi" w:cstheme="minorBidi"/>
          <w:sz w:val="18"/>
          <w:szCs w:val="18"/>
          <w:lang w:eastAsia="en-US"/>
        </w:rPr>
        <w:tab/>
      </w:r>
      <w:r>
        <w:rPr>
          <w:rFonts w:asciiTheme="minorHAnsi" w:eastAsiaTheme="minorHAnsi" w:hAnsiTheme="minorHAnsi" w:cstheme="minorBidi"/>
          <w:sz w:val="18"/>
          <w:szCs w:val="18"/>
          <w:lang w:eastAsia="en-US"/>
        </w:rPr>
        <w:tab/>
      </w:r>
      <w:r>
        <w:rPr>
          <w:rFonts w:asciiTheme="minorHAnsi" w:eastAsiaTheme="minorHAnsi" w:hAnsiTheme="minorHAnsi" w:cstheme="minorBidi"/>
          <w:sz w:val="18"/>
          <w:szCs w:val="18"/>
          <w:lang w:eastAsia="en-US"/>
        </w:rPr>
        <w:tab/>
      </w:r>
      <w:r w:rsidR="00CB2216" w:rsidRPr="002A370E">
        <w:rPr>
          <w:rFonts w:asciiTheme="minorHAnsi" w:eastAsiaTheme="minorHAnsi" w:hAnsiTheme="minorHAnsi" w:cstheme="minorBidi"/>
          <w:sz w:val="18"/>
          <w:szCs w:val="18"/>
          <w:lang w:eastAsia="en-US"/>
        </w:rPr>
        <w:t>Modernizace</w:t>
      </w:r>
      <w:r w:rsidRPr="002A370E">
        <w:rPr>
          <w:rFonts w:asciiTheme="minorHAnsi" w:eastAsiaTheme="minorHAnsi" w:hAnsiTheme="minorHAnsi" w:cstheme="minorBidi"/>
          <w:sz w:val="18"/>
          <w:szCs w:val="18"/>
          <w:lang w:eastAsia="en-US"/>
        </w:rPr>
        <w:t xml:space="preserve"> </w:t>
      </w:r>
      <w:r w:rsidR="00B5398A" w:rsidRPr="002A370E">
        <w:rPr>
          <w:rFonts w:asciiTheme="minorHAnsi" w:eastAsiaTheme="minorHAnsi" w:hAnsiTheme="minorHAnsi" w:cstheme="minorBidi"/>
          <w:sz w:val="18"/>
          <w:szCs w:val="18"/>
          <w:lang w:eastAsia="en-US"/>
        </w:rPr>
        <w:t>ŽST Františkovy lázně</w:t>
      </w:r>
    </w:p>
    <w:p w14:paraId="786453C1" w14:textId="73BFA0F1" w:rsidR="00A259FC" w:rsidRPr="00A259FC" w:rsidRDefault="00A259FC" w:rsidP="00A259FC">
      <w:pPr>
        <w:pStyle w:val="Normlnvzor"/>
        <w:rPr>
          <w:rFonts w:asciiTheme="minorHAnsi" w:eastAsiaTheme="minorHAnsi" w:hAnsiTheme="minorHAnsi" w:cstheme="minorBidi"/>
          <w:sz w:val="18"/>
          <w:szCs w:val="18"/>
          <w:lang w:eastAsia="en-US"/>
        </w:rPr>
      </w:pPr>
      <w:r w:rsidRPr="00A259FC">
        <w:rPr>
          <w:rFonts w:asciiTheme="minorHAnsi" w:eastAsiaTheme="minorHAnsi" w:hAnsiTheme="minorHAnsi" w:cstheme="minorBidi"/>
          <w:sz w:val="18"/>
          <w:szCs w:val="18"/>
          <w:lang w:eastAsia="en-US"/>
        </w:rPr>
        <w:t>Stupeň dokumentace:</w:t>
      </w:r>
      <w:r w:rsidRPr="00A259FC">
        <w:rPr>
          <w:rFonts w:asciiTheme="minorHAnsi" w:eastAsiaTheme="minorHAnsi" w:hAnsiTheme="minorHAnsi" w:cstheme="minorBidi"/>
          <w:sz w:val="18"/>
          <w:szCs w:val="18"/>
          <w:lang w:eastAsia="en-US"/>
        </w:rPr>
        <w:tab/>
      </w:r>
      <w:r>
        <w:rPr>
          <w:rFonts w:asciiTheme="minorHAnsi" w:eastAsiaTheme="minorHAnsi" w:hAnsiTheme="minorHAnsi" w:cstheme="minorBidi"/>
          <w:sz w:val="18"/>
          <w:szCs w:val="18"/>
          <w:lang w:eastAsia="en-US"/>
        </w:rPr>
        <w:tab/>
      </w:r>
      <w:r w:rsidRPr="00A259FC">
        <w:rPr>
          <w:rFonts w:asciiTheme="minorHAnsi" w:eastAsiaTheme="minorHAnsi" w:hAnsiTheme="minorHAnsi" w:cstheme="minorBidi"/>
          <w:sz w:val="18"/>
          <w:szCs w:val="18"/>
          <w:lang w:eastAsia="en-US"/>
        </w:rPr>
        <w:t>Dokumentace pro územní rozhodnutí (DÚR)</w:t>
      </w:r>
    </w:p>
    <w:p w14:paraId="3BEDFB0A" w14:textId="77777777" w:rsidR="00A259FC" w:rsidRPr="00A259FC" w:rsidRDefault="00A259FC" w:rsidP="00A259FC">
      <w:pPr>
        <w:pStyle w:val="Normlnvzor"/>
        <w:rPr>
          <w:rFonts w:asciiTheme="minorHAnsi" w:eastAsiaTheme="minorHAnsi" w:hAnsiTheme="minorHAnsi" w:cstheme="minorBidi"/>
          <w:sz w:val="18"/>
          <w:szCs w:val="18"/>
          <w:lang w:eastAsia="en-US"/>
        </w:rPr>
      </w:pPr>
      <w:r w:rsidRPr="00A259FC">
        <w:rPr>
          <w:rFonts w:asciiTheme="minorHAnsi" w:eastAsiaTheme="minorHAnsi" w:hAnsiTheme="minorHAnsi" w:cstheme="minorBidi"/>
          <w:sz w:val="18"/>
          <w:szCs w:val="18"/>
          <w:lang w:eastAsia="en-US"/>
        </w:rPr>
        <w:t xml:space="preserve">Charakteristika stavby: </w:t>
      </w:r>
      <w:r w:rsidRPr="00A259FC">
        <w:rPr>
          <w:rFonts w:asciiTheme="minorHAnsi" w:eastAsiaTheme="minorHAnsi" w:hAnsiTheme="minorHAnsi" w:cstheme="minorBidi"/>
          <w:sz w:val="18"/>
          <w:szCs w:val="18"/>
          <w:lang w:eastAsia="en-US"/>
        </w:rPr>
        <w:tab/>
        <w:t>Liniová železniční stavba, rekonstrukce</w:t>
      </w:r>
    </w:p>
    <w:p w14:paraId="406B5256" w14:textId="704289C7" w:rsidR="00A259FC" w:rsidRDefault="00A259FC" w:rsidP="00A259FC">
      <w:pPr>
        <w:pStyle w:val="Normlnvzor"/>
        <w:rPr>
          <w:rFonts w:asciiTheme="minorHAnsi" w:eastAsiaTheme="minorHAnsi" w:hAnsiTheme="minorHAnsi" w:cstheme="minorBidi"/>
          <w:sz w:val="18"/>
          <w:szCs w:val="18"/>
          <w:lang w:eastAsia="en-US"/>
        </w:rPr>
      </w:pPr>
    </w:p>
    <w:p w14:paraId="43AC7DA5" w14:textId="0AD1BB5C" w:rsidR="00A259FC" w:rsidRDefault="00A259FC" w:rsidP="00A259FC">
      <w:pPr>
        <w:pStyle w:val="Normlnvzor"/>
        <w:rPr>
          <w:rFonts w:asciiTheme="minorHAnsi" w:eastAsiaTheme="minorHAnsi" w:hAnsiTheme="minorHAnsi" w:cstheme="minorBidi"/>
          <w:sz w:val="18"/>
          <w:szCs w:val="18"/>
          <w:lang w:eastAsia="en-US"/>
        </w:rPr>
      </w:pPr>
      <w:r>
        <w:rPr>
          <w:rFonts w:asciiTheme="minorHAnsi" w:eastAsiaTheme="minorHAnsi" w:hAnsiTheme="minorHAnsi" w:cstheme="minorBidi"/>
          <w:sz w:val="18"/>
          <w:szCs w:val="18"/>
          <w:lang w:eastAsia="en-US"/>
        </w:rPr>
        <w:t>B) MÍSTO STAVBY</w:t>
      </w:r>
    </w:p>
    <w:p w14:paraId="3B81C765" w14:textId="77777777" w:rsidR="00F03DBB" w:rsidRPr="00F03DBB" w:rsidRDefault="00A259FC" w:rsidP="00F03DBB">
      <w:pPr>
        <w:pStyle w:val="Normlnvzor"/>
        <w:ind w:left="3402" w:hanging="3402"/>
        <w:rPr>
          <w:rFonts w:asciiTheme="minorHAnsi" w:eastAsiaTheme="minorHAnsi" w:hAnsiTheme="minorHAnsi" w:cstheme="minorBidi"/>
          <w:sz w:val="18"/>
          <w:szCs w:val="18"/>
          <w:lang w:eastAsia="en-US"/>
        </w:rPr>
      </w:pPr>
      <w:r w:rsidRPr="00A259FC">
        <w:rPr>
          <w:rFonts w:asciiTheme="minorHAnsi" w:eastAsiaTheme="minorHAnsi" w:hAnsiTheme="minorHAnsi" w:cstheme="minorBidi"/>
          <w:sz w:val="18"/>
          <w:szCs w:val="18"/>
          <w:lang w:eastAsia="en-US"/>
        </w:rPr>
        <w:t>Místo stavby:</w:t>
      </w:r>
      <w:r w:rsidRPr="00A259FC">
        <w:rPr>
          <w:rFonts w:asciiTheme="minorHAnsi" w:eastAsiaTheme="minorHAnsi" w:hAnsiTheme="minorHAnsi" w:cstheme="minorBidi"/>
          <w:sz w:val="18"/>
          <w:szCs w:val="18"/>
          <w:lang w:eastAsia="en-US"/>
        </w:rPr>
        <w:tab/>
      </w:r>
      <w:r w:rsidR="00F03DBB" w:rsidRPr="00F03DBB">
        <w:rPr>
          <w:rFonts w:asciiTheme="minorHAnsi" w:eastAsiaTheme="minorHAnsi" w:hAnsiTheme="minorHAnsi" w:cstheme="minorBidi"/>
          <w:sz w:val="18"/>
          <w:szCs w:val="18"/>
          <w:lang w:eastAsia="en-US"/>
        </w:rPr>
        <w:t>trať číslo 543A Cheb – Aš st. hr.</w:t>
      </w:r>
    </w:p>
    <w:p w14:paraId="7CCB4162" w14:textId="77777777" w:rsidR="00F03DBB" w:rsidRPr="00F03DBB" w:rsidRDefault="00F03DBB" w:rsidP="00F03DBB">
      <w:pPr>
        <w:pStyle w:val="Normlnvzor"/>
        <w:ind w:left="3402" w:hanging="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tab/>
        <w:t>trať číslo 543B Tršnice – Vojtanov st. hr. – (</w:t>
      </w:r>
      <w:proofErr w:type="spellStart"/>
      <w:r w:rsidRPr="00F03DBB">
        <w:rPr>
          <w:rFonts w:asciiTheme="minorHAnsi" w:eastAsiaTheme="minorHAnsi" w:hAnsiTheme="minorHAnsi" w:cstheme="minorBidi"/>
          <w:sz w:val="18"/>
          <w:szCs w:val="18"/>
          <w:lang w:eastAsia="en-US"/>
        </w:rPr>
        <w:t>Bad</w:t>
      </w:r>
      <w:proofErr w:type="spellEnd"/>
      <w:r w:rsidRPr="00F03DBB">
        <w:rPr>
          <w:rFonts w:asciiTheme="minorHAnsi" w:eastAsiaTheme="minorHAnsi" w:hAnsiTheme="minorHAnsi" w:cstheme="minorBidi"/>
          <w:sz w:val="18"/>
          <w:szCs w:val="18"/>
          <w:lang w:eastAsia="en-US"/>
        </w:rPr>
        <w:t xml:space="preserve"> </w:t>
      </w:r>
      <w:proofErr w:type="spellStart"/>
      <w:r w:rsidRPr="00F03DBB">
        <w:rPr>
          <w:rFonts w:asciiTheme="minorHAnsi" w:eastAsiaTheme="minorHAnsi" w:hAnsiTheme="minorHAnsi" w:cstheme="minorBidi"/>
          <w:sz w:val="18"/>
          <w:szCs w:val="18"/>
          <w:lang w:eastAsia="en-US"/>
        </w:rPr>
        <w:t>Brambach</w:t>
      </w:r>
      <w:proofErr w:type="spellEnd"/>
      <w:r w:rsidRPr="00F03DBB">
        <w:rPr>
          <w:rFonts w:asciiTheme="minorHAnsi" w:eastAsiaTheme="minorHAnsi" w:hAnsiTheme="minorHAnsi" w:cstheme="minorBidi"/>
          <w:sz w:val="18"/>
          <w:szCs w:val="18"/>
          <w:lang w:eastAsia="en-US"/>
        </w:rPr>
        <w:t>)</w:t>
      </w:r>
    </w:p>
    <w:p w14:paraId="30A2F188" w14:textId="1C9848AF" w:rsidR="00A259FC" w:rsidRPr="00F03DBB" w:rsidRDefault="00F03DBB" w:rsidP="00F03DBB">
      <w:pPr>
        <w:pStyle w:val="Normlnvzor"/>
        <w:ind w:left="3402" w:hanging="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tab/>
        <w:t>trať číslo 533A Chomutov – Cheb (dle TTP)</w:t>
      </w:r>
      <w:r w:rsidR="00CB2216" w:rsidRPr="00F03DBB">
        <w:rPr>
          <w:rFonts w:asciiTheme="minorHAnsi" w:eastAsiaTheme="minorHAnsi" w:hAnsiTheme="minorHAnsi" w:cstheme="minorBidi"/>
          <w:sz w:val="18"/>
          <w:szCs w:val="18"/>
          <w:lang w:eastAsia="en-US"/>
        </w:rPr>
        <w:t>.</w:t>
      </w:r>
    </w:p>
    <w:p w14:paraId="52742EF5" w14:textId="6CB14838" w:rsidR="002A370E" w:rsidRPr="00F03DBB" w:rsidRDefault="002A370E" w:rsidP="002A370E">
      <w:pPr>
        <w:pStyle w:val="Normlnvzor"/>
        <w:spacing w:after="0"/>
        <w:ind w:left="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t xml:space="preserve">Součástí stavby je trať </w:t>
      </w:r>
      <w:proofErr w:type="spellStart"/>
      <w:r w:rsidRPr="00F03DBB">
        <w:rPr>
          <w:rFonts w:asciiTheme="minorHAnsi" w:eastAsiaTheme="minorHAnsi" w:hAnsiTheme="minorHAnsi" w:cstheme="minorBidi"/>
          <w:sz w:val="18"/>
          <w:szCs w:val="18"/>
          <w:lang w:eastAsia="en-US"/>
        </w:rPr>
        <w:t>Fr.Lázně</w:t>
      </w:r>
      <w:proofErr w:type="spellEnd"/>
      <w:r w:rsidRPr="00F03DBB">
        <w:rPr>
          <w:rFonts w:asciiTheme="minorHAnsi" w:eastAsiaTheme="minorHAnsi" w:hAnsiTheme="minorHAnsi" w:cstheme="minorBidi"/>
          <w:sz w:val="18"/>
          <w:szCs w:val="18"/>
          <w:lang w:eastAsia="en-US"/>
        </w:rPr>
        <w:t xml:space="preserve"> – Aš v km </w:t>
      </w:r>
      <w:proofErr w:type="spellStart"/>
      <w:r w:rsidRPr="00F03DBB">
        <w:rPr>
          <w:rFonts w:asciiTheme="minorHAnsi" w:eastAsiaTheme="minorHAnsi" w:hAnsiTheme="minorHAnsi" w:cstheme="minorBidi"/>
          <w:sz w:val="18"/>
          <w:szCs w:val="18"/>
          <w:lang w:eastAsia="en-US"/>
        </w:rPr>
        <w:t>Fr.Lázně</w:t>
      </w:r>
      <w:proofErr w:type="spellEnd"/>
      <w:r w:rsidRPr="00F03DBB">
        <w:rPr>
          <w:rFonts w:asciiTheme="minorHAnsi" w:eastAsiaTheme="minorHAnsi" w:hAnsiTheme="minorHAnsi" w:cstheme="minorBidi"/>
          <w:sz w:val="18"/>
          <w:szCs w:val="18"/>
          <w:lang w:eastAsia="en-US"/>
        </w:rPr>
        <w:t xml:space="preserve"> – 11,600</w:t>
      </w:r>
    </w:p>
    <w:p w14:paraId="5E7C1546" w14:textId="07DBEF62" w:rsidR="002A370E" w:rsidRPr="00F03DBB" w:rsidRDefault="002A370E" w:rsidP="002A370E">
      <w:pPr>
        <w:pStyle w:val="Normlnvzor"/>
        <w:spacing w:after="0"/>
        <w:ind w:left="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t xml:space="preserve">Tršnice – </w:t>
      </w:r>
      <w:proofErr w:type="spellStart"/>
      <w:r w:rsidRPr="00F03DBB">
        <w:rPr>
          <w:rFonts w:asciiTheme="minorHAnsi" w:eastAsiaTheme="minorHAnsi" w:hAnsiTheme="minorHAnsi" w:cstheme="minorBidi"/>
          <w:sz w:val="18"/>
          <w:szCs w:val="18"/>
          <w:lang w:eastAsia="en-US"/>
        </w:rPr>
        <w:t>Fr.Lázně</w:t>
      </w:r>
      <w:proofErr w:type="spellEnd"/>
      <w:r w:rsidRPr="00F03DBB">
        <w:rPr>
          <w:rFonts w:asciiTheme="minorHAnsi" w:eastAsiaTheme="minorHAnsi" w:hAnsiTheme="minorHAnsi" w:cstheme="minorBidi"/>
          <w:sz w:val="18"/>
          <w:szCs w:val="18"/>
          <w:lang w:eastAsia="en-US"/>
        </w:rPr>
        <w:t xml:space="preserve"> v km Tršnice (0,000) – </w:t>
      </w:r>
      <w:proofErr w:type="spellStart"/>
      <w:r w:rsidRPr="00F03DBB">
        <w:rPr>
          <w:rFonts w:asciiTheme="minorHAnsi" w:eastAsiaTheme="minorHAnsi" w:hAnsiTheme="minorHAnsi" w:cstheme="minorBidi"/>
          <w:sz w:val="18"/>
          <w:szCs w:val="18"/>
          <w:lang w:eastAsia="en-US"/>
        </w:rPr>
        <w:t>Fr.Lázně</w:t>
      </w:r>
      <w:proofErr w:type="spellEnd"/>
    </w:p>
    <w:p w14:paraId="69A3E764" w14:textId="2A9803B7" w:rsidR="002A370E" w:rsidRPr="00F03DBB" w:rsidRDefault="002A370E" w:rsidP="002A370E">
      <w:pPr>
        <w:pStyle w:val="Normlnvzor"/>
        <w:spacing w:after="240"/>
        <w:ind w:left="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t>a Cheb – Vojtanov v km 59,980 – 72,970</w:t>
      </w:r>
    </w:p>
    <w:p w14:paraId="30874E13" w14:textId="77777777" w:rsidR="00F03DBB" w:rsidRPr="00F03DBB" w:rsidRDefault="00F03DBB" w:rsidP="00F03DBB">
      <w:pPr>
        <w:pStyle w:val="Normlnvzor"/>
        <w:spacing w:after="0"/>
        <w:ind w:left="3402" w:hanging="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t>Číslo dráhy dle Prohlášení o dráze</w:t>
      </w:r>
      <w:r w:rsidR="00687185" w:rsidRPr="00F03DBB">
        <w:rPr>
          <w:rFonts w:asciiTheme="minorHAnsi" w:eastAsiaTheme="minorHAnsi" w:hAnsiTheme="minorHAnsi" w:cstheme="minorBidi"/>
          <w:sz w:val="18"/>
          <w:szCs w:val="18"/>
          <w:lang w:eastAsia="en-US"/>
        </w:rPr>
        <w:t>:</w:t>
      </w:r>
      <w:r w:rsidR="00A259FC" w:rsidRPr="00F03DBB">
        <w:rPr>
          <w:rFonts w:asciiTheme="minorHAnsi" w:eastAsiaTheme="minorHAnsi" w:hAnsiTheme="minorHAnsi" w:cstheme="minorBidi"/>
          <w:sz w:val="18"/>
          <w:szCs w:val="18"/>
          <w:lang w:eastAsia="en-US"/>
        </w:rPr>
        <w:tab/>
      </w:r>
      <w:r w:rsidRPr="00F03DBB">
        <w:rPr>
          <w:rFonts w:asciiTheme="minorHAnsi" w:eastAsiaTheme="minorHAnsi" w:hAnsiTheme="minorHAnsi" w:cstheme="minorBidi"/>
          <w:sz w:val="18"/>
          <w:szCs w:val="18"/>
          <w:lang w:eastAsia="en-US"/>
        </w:rPr>
        <w:t>103 00 Cheb – Vojtanov státní hranice</w:t>
      </w:r>
    </w:p>
    <w:p w14:paraId="51CAEE84" w14:textId="77777777" w:rsidR="00F03DBB" w:rsidRPr="00F03DBB" w:rsidRDefault="00F03DBB" w:rsidP="00F03DBB">
      <w:pPr>
        <w:pStyle w:val="Normlnvzor"/>
        <w:spacing w:after="0"/>
        <w:ind w:left="3402" w:hanging="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tab/>
        <w:t>121 00 Tršnice – Františkovy Lázně</w:t>
      </w:r>
    </w:p>
    <w:p w14:paraId="0A4247E4" w14:textId="525C6569" w:rsidR="003D2574" w:rsidRDefault="00F03DBB" w:rsidP="00F03DBB">
      <w:pPr>
        <w:pStyle w:val="Normlnvzor"/>
        <w:spacing w:after="0"/>
        <w:ind w:left="3402" w:hanging="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tab/>
        <w:t>102 00 Františkovy Lázně – Aš státní hranice</w:t>
      </w:r>
    </w:p>
    <w:p w14:paraId="4E77509D" w14:textId="77777777" w:rsidR="00F03DBB" w:rsidRPr="00F03DBB" w:rsidRDefault="00F03DBB" w:rsidP="00F03DBB">
      <w:pPr>
        <w:pStyle w:val="Normlnvzor"/>
        <w:spacing w:after="0"/>
        <w:ind w:left="3402" w:hanging="3402"/>
        <w:rPr>
          <w:rFonts w:asciiTheme="minorHAnsi" w:eastAsiaTheme="minorHAnsi" w:hAnsiTheme="minorHAnsi" w:cstheme="minorBidi"/>
          <w:sz w:val="18"/>
          <w:szCs w:val="18"/>
          <w:lang w:eastAsia="en-US"/>
        </w:rPr>
      </w:pPr>
    </w:p>
    <w:p w14:paraId="55CFA061" w14:textId="028D971C" w:rsidR="00F03DBB" w:rsidRPr="00783239" w:rsidRDefault="00F03DBB" w:rsidP="00F03DBB">
      <w:pPr>
        <w:tabs>
          <w:tab w:val="left" w:pos="3402"/>
        </w:tabs>
        <w:rPr>
          <w:bCs/>
        </w:rPr>
      </w:pPr>
      <w:r w:rsidRPr="00D41E1B">
        <w:t>Číslo trati podle knižního JŘ:</w:t>
      </w:r>
      <w:r w:rsidRPr="00D41E1B">
        <w:tab/>
      </w:r>
      <w:r w:rsidRPr="00D41E1B">
        <w:rPr>
          <w:bCs/>
        </w:rPr>
        <w:t xml:space="preserve">147 </w:t>
      </w:r>
      <w:r w:rsidRPr="00783239">
        <w:rPr>
          <w:bCs/>
        </w:rPr>
        <w:t xml:space="preserve">Cheb – </w:t>
      </w:r>
      <w:proofErr w:type="spellStart"/>
      <w:r w:rsidRPr="00783239">
        <w:rPr>
          <w:bCs/>
        </w:rPr>
        <w:t>Bad</w:t>
      </w:r>
      <w:proofErr w:type="spellEnd"/>
      <w:r w:rsidRPr="00783239">
        <w:rPr>
          <w:bCs/>
        </w:rPr>
        <w:t xml:space="preserve"> </w:t>
      </w:r>
      <w:proofErr w:type="spellStart"/>
      <w:r w:rsidRPr="00783239">
        <w:rPr>
          <w:bCs/>
        </w:rPr>
        <w:t>Brambach</w:t>
      </w:r>
      <w:proofErr w:type="spellEnd"/>
      <w:r w:rsidRPr="00783239">
        <w:rPr>
          <w:bCs/>
        </w:rPr>
        <w:t xml:space="preserve"> (– </w:t>
      </w:r>
      <w:proofErr w:type="spellStart"/>
      <w:r w:rsidRPr="00783239">
        <w:rPr>
          <w:bCs/>
        </w:rPr>
        <w:t>Zwickau</w:t>
      </w:r>
      <w:proofErr w:type="spellEnd"/>
      <w:r w:rsidRPr="00783239">
        <w:rPr>
          <w:bCs/>
        </w:rPr>
        <w:t>)</w:t>
      </w:r>
    </w:p>
    <w:p w14:paraId="194886C0" w14:textId="77777777" w:rsidR="00F03DBB" w:rsidRPr="00783239" w:rsidRDefault="00F03DBB" w:rsidP="00F03DBB">
      <w:pPr>
        <w:tabs>
          <w:tab w:val="left" w:pos="3402"/>
        </w:tabs>
        <w:rPr>
          <w:bCs/>
        </w:rPr>
      </w:pPr>
      <w:r w:rsidRPr="00783239">
        <w:rPr>
          <w:bCs/>
        </w:rPr>
        <w:tab/>
        <w:t xml:space="preserve">148 Cheb – Hranice v Čechách, Aš – </w:t>
      </w:r>
      <w:proofErr w:type="spellStart"/>
      <w:r w:rsidRPr="00783239">
        <w:rPr>
          <w:bCs/>
        </w:rPr>
        <w:t>Selb-Plößberg</w:t>
      </w:r>
      <w:proofErr w:type="spellEnd"/>
      <w:r w:rsidRPr="00783239">
        <w:rPr>
          <w:bCs/>
        </w:rPr>
        <w:t xml:space="preserve"> (– </w:t>
      </w:r>
      <w:proofErr w:type="spellStart"/>
      <w:r w:rsidRPr="00783239">
        <w:rPr>
          <w:bCs/>
        </w:rPr>
        <w:t>Hof</w:t>
      </w:r>
      <w:proofErr w:type="spellEnd"/>
      <w:r w:rsidRPr="00783239">
        <w:rPr>
          <w:bCs/>
        </w:rPr>
        <w:t>)</w:t>
      </w:r>
    </w:p>
    <w:p w14:paraId="2B20E01A" w14:textId="3FAF67BF" w:rsidR="00A259FC" w:rsidRPr="00783239" w:rsidRDefault="00A259FC" w:rsidP="00687185">
      <w:pPr>
        <w:pStyle w:val="Normlnvzor"/>
        <w:ind w:left="3402" w:hanging="3402"/>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Kategorie trati</w:t>
      </w:r>
      <w:r w:rsidR="00687185" w:rsidRPr="00783239">
        <w:rPr>
          <w:rFonts w:asciiTheme="minorHAnsi" w:eastAsiaTheme="minorHAnsi" w:hAnsiTheme="minorHAnsi" w:cstheme="minorBidi"/>
          <w:sz w:val="18"/>
          <w:szCs w:val="18"/>
          <w:lang w:eastAsia="en-US"/>
        </w:rPr>
        <w:t>:</w:t>
      </w:r>
      <w:r w:rsidR="00687185" w:rsidRPr="00783239">
        <w:rPr>
          <w:rFonts w:asciiTheme="minorHAnsi" w:eastAsiaTheme="minorHAnsi" w:hAnsiTheme="minorHAnsi" w:cstheme="minorBidi"/>
          <w:sz w:val="18"/>
          <w:szCs w:val="18"/>
          <w:lang w:eastAsia="en-US"/>
        </w:rPr>
        <w:tab/>
      </w:r>
      <w:r w:rsidR="00CB2216" w:rsidRPr="00783239">
        <w:rPr>
          <w:rFonts w:asciiTheme="minorHAnsi" w:eastAsiaTheme="minorHAnsi" w:hAnsiTheme="minorHAnsi" w:cstheme="minorBidi"/>
          <w:sz w:val="18"/>
          <w:szCs w:val="18"/>
          <w:lang w:eastAsia="en-US"/>
        </w:rPr>
        <w:t xml:space="preserve">Trať celostátní (C), regionální (R) dle TSI INF </w:t>
      </w:r>
      <w:r w:rsidRPr="00783239">
        <w:rPr>
          <w:rFonts w:asciiTheme="minorHAnsi" w:eastAsiaTheme="minorHAnsi" w:hAnsiTheme="minorHAnsi" w:cstheme="minorBidi"/>
          <w:sz w:val="18"/>
          <w:szCs w:val="18"/>
          <w:lang w:eastAsia="en-US"/>
        </w:rPr>
        <w:t>P</w:t>
      </w:r>
      <w:r w:rsidR="00CB2216" w:rsidRPr="00783239">
        <w:rPr>
          <w:rFonts w:asciiTheme="minorHAnsi" w:eastAsiaTheme="minorHAnsi" w:hAnsiTheme="minorHAnsi" w:cstheme="minorBidi"/>
          <w:sz w:val="18"/>
          <w:szCs w:val="18"/>
          <w:lang w:eastAsia="en-US"/>
        </w:rPr>
        <w:t>6</w:t>
      </w:r>
      <w:r w:rsidRPr="00783239">
        <w:rPr>
          <w:rFonts w:asciiTheme="minorHAnsi" w:eastAsiaTheme="minorHAnsi" w:hAnsiTheme="minorHAnsi" w:cstheme="minorBidi"/>
          <w:sz w:val="18"/>
          <w:szCs w:val="18"/>
          <w:lang w:eastAsia="en-US"/>
        </w:rPr>
        <w:t xml:space="preserve"> a F</w:t>
      </w:r>
      <w:r w:rsidR="00CB2216" w:rsidRPr="00783239">
        <w:rPr>
          <w:rFonts w:asciiTheme="minorHAnsi" w:eastAsiaTheme="minorHAnsi" w:hAnsiTheme="minorHAnsi" w:cstheme="minorBidi"/>
          <w:sz w:val="18"/>
          <w:szCs w:val="18"/>
          <w:lang w:eastAsia="en-US"/>
        </w:rPr>
        <w:t>4</w:t>
      </w:r>
    </w:p>
    <w:p w14:paraId="2B4FFF40" w14:textId="4DEE5540" w:rsidR="00CB2216" w:rsidRPr="00783239" w:rsidRDefault="004D4722" w:rsidP="00CB2216">
      <w:pPr>
        <w:pStyle w:val="Normlnvzor"/>
        <w:spacing w:before="0" w:after="0"/>
        <w:ind w:left="3402" w:hanging="3402"/>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Traťový úsek (TÚ):</w:t>
      </w:r>
      <w:r w:rsidRPr="00783239">
        <w:rPr>
          <w:rFonts w:asciiTheme="minorHAnsi" w:eastAsiaTheme="minorHAnsi" w:hAnsiTheme="minorHAnsi" w:cstheme="minorBidi"/>
          <w:sz w:val="18"/>
          <w:szCs w:val="18"/>
          <w:lang w:eastAsia="en-US"/>
        </w:rPr>
        <w:tab/>
      </w:r>
      <w:r w:rsidR="00D41E1B" w:rsidRPr="00783239">
        <w:rPr>
          <w:rFonts w:asciiTheme="minorHAnsi" w:eastAsiaTheme="minorHAnsi" w:hAnsiTheme="minorHAnsi" w:cstheme="minorBidi"/>
          <w:sz w:val="18"/>
          <w:szCs w:val="18"/>
          <w:lang w:eastAsia="en-US"/>
        </w:rPr>
        <w:t>0211 Plesná st.hr.1 - Cheb (klášterecké staničení)</w:t>
      </w:r>
    </w:p>
    <w:p w14:paraId="46718119" w14:textId="77777777" w:rsidR="00D41E1B" w:rsidRPr="00783239" w:rsidRDefault="00D41E1B" w:rsidP="00D41E1B">
      <w:pPr>
        <w:pStyle w:val="Normlnvzor"/>
        <w:spacing w:before="0" w:after="0"/>
        <w:ind w:left="3402" w:hanging="3402"/>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ab/>
        <w:t>0221 Františkovy Lázně – Aš st.hr.</w:t>
      </w:r>
    </w:p>
    <w:p w14:paraId="2B027F5F" w14:textId="6E0BD9E0" w:rsidR="00D41E1B" w:rsidRPr="00783239" w:rsidRDefault="00D41E1B" w:rsidP="00D41E1B">
      <w:pPr>
        <w:pStyle w:val="Normlnvzor"/>
        <w:spacing w:before="0" w:after="0"/>
        <w:ind w:left="3402" w:hanging="3402"/>
        <w:rPr>
          <w:rFonts w:asciiTheme="minorHAnsi" w:hAnsiTheme="minorHAnsi"/>
          <w:sz w:val="18"/>
          <w:szCs w:val="18"/>
        </w:rPr>
      </w:pPr>
      <w:r w:rsidRPr="00783239">
        <w:rPr>
          <w:rFonts w:asciiTheme="minorHAnsi" w:eastAsiaTheme="minorHAnsi" w:hAnsiTheme="minorHAnsi" w:cstheme="minorBidi"/>
          <w:sz w:val="18"/>
          <w:szCs w:val="18"/>
          <w:lang w:eastAsia="en-US"/>
        </w:rPr>
        <w:tab/>
      </w:r>
      <w:r w:rsidRPr="00783239">
        <w:rPr>
          <w:rFonts w:asciiTheme="minorHAnsi" w:hAnsiTheme="minorHAnsi"/>
          <w:sz w:val="18"/>
          <w:szCs w:val="18"/>
        </w:rPr>
        <w:t>0181 Tršnice – Františkovy Lázně</w:t>
      </w:r>
    </w:p>
    <w:p w14:paraId="5BA5775C" w14:textId="77777777" w:rsidR="00D41E1B" w:rsidRPr="00783239" w:rsidRDefault="00D41E1B" w:rsidP="00CB2216">
      <w:pPr>
        <w:pStyle w:val="Normlnvzor"/>
        <w:spacing w:after="0"/>
        <w:ind w:left="3402" w:hanging="3402"/>
        <w:rPr>
          <w:rFonts w:asciiTheme="minorHAnsi" w:eastAsiaTheme="minorHAnsi" w:hAnsiTheme="minorHAnsi" w:cstheme="minorBidi"/>
          <w:sz w:val="18"/>
          <w:szCs w:val="18"/>
          <w:lang w:eastAsia="en-US"/>
        </w:rPr>
      </w:pPr>
    </w:p>
    <w:p w14:paraId="2A62E51D" w14:textId="20A1B054" w:rsidR="00CB2216" w:rsidRPr="00783239" w:rsidRDefault="004D4722" w:rsidP="00CB2216">
      <w:pPr>
        <w:pStyle w:val="Normlnvzor"/>
        <w:spacing w:after="0"/>
        <w:ind w:left="3402" w:hanging="3402"/>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Traťový a definiční úsek (TÚDÚ):</w:t>
      </w:r>
      <w:r w:rsidRPr="00783239">
        <w:rPr>
          <w:rFonts w:asciiTheme="minorHAnsi" w:eastAsiaTheme="minorHAnsi" w:hAnsiTheme="minorHAnsi" w:cstheme="minorBidi"/>
          <w:sz w:val="18"/>
          <w:szCs w:val="18"/>
          <w:lang w:eastAsia="en-US"/>
        </w:rPr>
        <w:tab/>
      </w:r>
      <w:r w:rsidR="00CB2216" w:rsidRPr="00783239">
        <w:rPr>
          <w:rFonts w:asciiTheme="minorHAnsi" w:eastAsiaTheme="minorHAnsi" w:hAnsiTheme="minorHAnsi" w:cstheme="minorBidi"/>
          <w:sz w:val="18"/>
          <w:szCs w:val="18"/>
          <w:lang w:eastAsia="en-US"/>
        </w:rPr>
        <w:t>021120</w:t>
      </w:r>
      <w:r w:rsidR="00783239" w:rsidRPr="00783239">
        <w:rPr>
          <w:rFonts w:asciiTheme="minorHAnsi" w:eastAsiaTheme="minorHAnsi" w:hAnsiTheme="minorHAnsi" w:cstheme="minorBidi"/>
          <w:sz w:val="18"/>
          <w:szCs w:val="18"/>
          <w:lang w:eastAsia="en-US"/>
        </w:rPr>
        <w:t xml:space="preserve"> </w:t>
      </w:r>
      <w:r w:rsidR="00CB2216" w:rsidRPr="00783239">
        <w:rPr>
          <w:rFonts w:asciiTheme="minorHAnsi" w:eastAsiaTheme="minorHAnsi" w:hAnsiTheme="minorHAnsi" w:cstheme="minorBidi"/>
          <w:sz w:val="18"/>
          <w:szCs w:val="18"/>
          <w:lang w:eastAsia="en-US"/>
        </w:rPr>
        <w:t>Františkovy Lázně – Cheb (klášterecké zhlaví)</w:t>
      </w:r>
    </w:p>
    <w:p w14:paraId="2EFC6147" w14:textId="0EE8DDAF" w:rsidR="00CB2216" w:rsidRPr="00783239" w:rsidRDefault="00CB2216" w:rsidP="00CB2216">
      <w:pPr>
        <w:pStyle w:val="Normlnvzor"/>
        <w:spacing w:before="0" w:after="0"/>
        <w:ind w:left="3402"/>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 xml:space="preserve">0211J1 </w:t>
      </w:r>
      <w:proofErr w:type="spellStart"/>
      <w:r w:rsidRPr="00783239">
        <w:rPr>
          <w:rFonts w:asciiTheme="minorHAnsi" w:eastAsiaTheme="minorHAnsi" w:hAnsiTheme="minorHAnsi" w:cstheme="minorBidi"/>
          <w:sz w:val="18"/>
          <w:szCs w:val="18"/>
          <w:lang w:eastAsia="en-US"/>
        </w:rPr>
        <w:t>Žst</w:t>
      </w:r>
      <w:proofErr w:type="spellEnd"/>
      <w:r w:rsidRPr="00783239">
        <w:rPr>
          <w:rFonts w:asciiTheme="minorHAnsi" w:eastAsiaTheme="minorHAnsi" w:hAnsiTheme="minorHAnsi" w:cstheme="minorBidi"/>
          <w:sz w:val="18"/>
          <w:szCs w:val="18"/>
          <w:lang w:eastAsia="en-US"/>
        </w:rPr>
        <w:t>. Františkovy Lázně</w:t>
      </w:r>
    </w:p>
    <w:p w14:paraId="232CAF2C" w14:textId="1204B5CA" w:rsidR="00CB2216" w:rsidRPr="00783239" w:rsidRDefault="00CB2216" w:rsidP="00CB2216">
      <w:pPr>
        <w:pStyle w:val="Normlnvzor"/>
        <w:spacing w:before="0" w:after="0"/>
        <w:ind w:left="3402"/>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 xml:space="preserve">021116 </w:t>
      </w:r>
      <w:r w:rsidR="00783239" w:rsidRPr="00783239">
        <w:rPr>
          <w:rFonts w:asciiTheme="minorHAnsi" w:eastAsiaTheme="minorHAnsi" w:hAnsiTheme="minorHAnsi" w:cstheme="minorBidi"/>
          <w:sz w:val="18"/>
          <w:szCs w:val="18"/>
          <w:lang w:eastAsia="en-US"/>
        </w:rPr>
        <w:t>V</w:t>
      </w:r>
      <w:r w:rsidRPr="00783239">
        <w:rPr>
          <w:rFonts w:asciiTheme="minorHAnsi" w:eastAsiaTheme="minorHAnsi" w:hAnsiTheme="minorHAnsi" w:cstheme="minorBidi"/>
          <w:sz w:val="18"/>
          <w:szCs w:val="18"/>
          <w:lang w:eastAsia="en-US"/>
        </w:rPr>
        <w:t>ojtanov-ČR - Františkovy Lázně</w:t>
      </w:r>
    </w:p>
    <w:p w14:paraId="1D4C7DF0" w14:textId="148234CA" w:rsidR="004D4722" w:rsidRPr="00783239" w:rsidRDefault="00CB2216" w:rsidP="00783239">
      <w:pPr>
        <w:pStyle w:val="Normlnvzor"/>
        <w:spacing w:before="0" w:after="0"/>
        <w:ind w:left="3402"/>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018102 Tršnice – Františkovy Lázně</w:t>
      </w:r>
    </w:p>
    <w:p w14:paraId="62F9216B" w14:textId="31F6AA29" w:rsidR="00783239" w:rsidRPr="00783239" w:rsidRDefault="00783239" w:rsidP="00783239">
      <w:pPr>
        <w:pStyle w:val="Normlnvzor"/>
        <w:spacing w:before="0"/>
        <w:ind w:left="3402"/>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022102 Františkovy Lázně - Hazlov</w:t>
      </w:r>
    </w:p>
    <w:p w14:paraId="27420A9B" w14:textId="469D51F9" w:rsidR="00A259FC" w:rsidRPr="00F03DBB" w:rsidRDefault="00A259FC" w:rsidP="00D23EAA">
      <w:pPr>
        <w:pStyle w:val="Normlnvzor"/>
        <w:ind w:left="3402" w:hanging="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t>Kraj:</w:t>
      </w:r>
      <w:r w:rsidR="00D23EAA" w:rsidRPr="00F03DBB">
        <w:rPr>
          <w:rFonts w:asciiTheme="minorHAnsi" w:eastAsiaTheme="minorHAnsi" w:hAnsiTheme="minorHAnsi" w:cstheme="minorBidi"/>
          <w:sz w:val="18"/>
          <w:szCs w:val="18"/>
          <w:lang w:eastAsia="en-US"/>
        </w:rPr>
        <w:tab/>
        <w:t>Karlovarský</w:t>
      </w:r>
    </w:p>
    <w:p w14:paraId="4FF3F101" w14:textId="77777777" w:rsidR="00F03DBB" w:rsidRDefault="00F03DBB" w:rsidP="00F03DBB">
      <w:pPr>
        <w:tabs>
          <w:tab w:val="left" w:pos="142"/>
          <w:tab w:val="left" w:pos="3402"/>
        </w:tabs>
      </w:pPr>
      <w:r>
        <w:t>Okres:</w:t>
      </w:r>
      <w:r>
        <w:tab/>
        <w:t>Cheb</w:t>
      </w:r>
    </w:p>
    <w:p w14:paraId="5C71A46E" w14:textId="77777777" w:rsidR="00F03DBB" w:rsidRDefault="00F03DBB" w:rsidP="00F03DBB">
      <w:pPr>
        <w:tabs>
          <w:tab w:val="left" w:pos="142"/>
          <w:tab w:val="left" w:pos="3402"/>
        </w:tabs>
      </w:pPr>
      <w:r>
        <w:t>Obec s rozšířenou působností:</w:t>
      </w:r>
      <w:r>
        <w:tab/>
        <w:t>Cheb</w:t>
      </w:r>
    </w:p>
    <w:p w14:paraId="0EBDED7A" w14:textId="4CC8C234" w:rsidR="00F03DBB" w:rsidRPr="00F03DBB" w:rsidRDefault="00F03DBB" w:rsidP="00F03DBB">
      <w:pPr>
        <w:tabs>
          <w:tab w:val="left" w:pos="142"/>
          <w:tab w:val="left" w:pos="3402"/>
        </w:tabs>
      </w:pPr>
      <w:r w:rsidRPr="00F03DBB">
        <w:t>Pověřená obec:</w:t>
      </w:r>
      <w:r w:rsidRPr="00F03DBB">
        <w:tab/>
        <w:t>Cheb</w:t>
      </w:r>
    </w:p>
    <w:p w14:paraId="274C08CF" w14:textId="77777777" w:rsidR="00F03DBB" w:rsidRPr="00F03DBB" w:rsidRDefault="00F03DBB" w:rsidP="00F03DBB">
      <w:pPr>
        <w:tabs>
          <w:tab w:val="left" w:pos="142"/>
          <w:tab w:val="left" w:pos="3402"/>
        </w:tabs>
      </w:pPr>
      <w:r w:rsidRPr="00F03DBB">
        <w:t>Město, Obec:</w:t>
      </w:r>
      <w:r w:rsidRPr="00F03DBB">
        <w:tab/>
        <w:t>Vojtanov, Františkovy Lázně, Cheb</w:t>
      </w:r>
    </w:p>
    <w:p w14:paraId="5A64D85E" w14:textId="6413B15E" w:rsidR="00A259FC" w:rsidRPr="00F03DBB" w:rsidRDefault="00A259FC" w:rsidP="00D23EAA">
      <w:pPr>
        <w:pStyle w:val="Normlnvzor"/>
        <w:ind w:left="3402" w:hanging="3402"/>
        <w:rPr>
          <w:rFonts w:asciiTheme="minorHAnsi" w:eastAsiaTheme="minorHAnsi" w:hAnsiTheme="minorHAnsi" w:cstheme="minorBidi"/>
          <w:sz w:val="18"/>
          <w:szCs w:val="18"/>
          <w:lang w:eastAsia="en-US"/>
        </w:rPr>
      </w:pPr>
      <w:r w:rsidRPr="00F03DBB">
        <w:rPr>
          <w:rFonts w:asciiTheme="minorHAnsi" w:eastAsiaTheme="minorHAnsi" w:hAnsiTheme="minorHAnsi" w:cstheme="minorBidi"/>
          <w:sz w:val="18"/>
          <w:szCs w:val="18"/>
          <w:lang w:eastAsia="en-US"/>
        </w:rPr>
        <w:lastRenderedPageBreak/>
        <w:t>Katastrální území:</w:t>
      </w:r>
      <w:r w:rsidRPr="00F03DBB">
        <w:rPr>
          <w:rFonts w:asciiTheme="minorHAnsi" w:eastAsiaTheme="minorHAnsi" w:hAnsiTheme="minorHAnsi" w:cstheme="minorBidi"/>
          <w:sz w:val="18"/>
          <w:szCs w:val="18"/>
          <w:lang w:eastAsia="en-US"/>
        </w:rPr>
        <w:tab/>
      </w:r>
      <w:r w:rsidR="00F03DBB" w:rsidRPr="00F03DBB">
        <w:rPr>
          <w:rFonts w:asciiTheme="minorHAnsi" w:eastAsiaTheme="minorHAnsi" w:hAnsiTheme="minorHAnsi" w:cstheme="minorBidi"/>
          <w:sz w:val="18"/>
          <w:szCs w:val="18"/>
          <w:lang w:eastAsia="en-US"/>
        </w:rPr>
        <w:t xml:space="preserve">784630 Vojtanov, 784648 Zelený Háj, 634697 </w:t>
      </w:r>
      <w:proofErr w:type="spellStart"/>
      <w:r w:rsidR="00F03DBB" w:rsidRPr="00F03DBB">
        <w:rPr>
          <w:rFonts w:asciiTheme="minorHAnsi" w:eastAsiaTheme="minorHAnsi" w:hAnsiTheme="minorHAnsi" w:cstheme="minorBidi"/>
          <w:sz w:val="18"/>
          <w:szCs w:val="18"/>
          <w:lang w:eastAsia="en-US"/>
        </w:rPr>
        <w:t>Žírovice</w:t>
      </w:r>
      <w:proofErr w:type="spellEnd"/>
      <w:r w:rsidR="00F03DBB" w:rsidRPr="00F03DBB">
        <w:rPr>
          <w:rFonts w:asciiTheme="minorHAnsi" w:eastAsiaTheme="minorHAnsi" w:hAnsiTheme="minorHAnsi" w:cstheme="minorBidi"/>
          <w:sz w:val="18"/>
          <w:szCs w:val="18"/>
          <w:lang w:eastAsia="en-US"/>
        </w:rPr>
        <w:t>, 634654 Horní Lomany, 634646 Františkovy Lázně, 650871 Střížov u Chebu, 650919 Cheb, 768880 Dlouhé Mosty, 768901 Tršnice</w:t>
      </w:r>
    </w:p>
    <w:p w14:paraId="39739B62" w14:textId="77777777" w:rsidR="007F6B65" w:rsidRDefault="007F6B65" w:rsidP="007F6B65">
      <w:pPr>
        <w:pStyle w:val="Nadpis2"/>
      </w:pPr>
      <w:bookmarkStart w:id="2" w:name="_Toc3899237"/>
      <w:bookmarkStart w:id="3" w:name="_Toc14699465"/>
      <w:bookmarkStart w:id="4" w:name="_Toc26632792"/>
      <w:bookmarkStart w:id="5" w:name="_Toc55920092"/>
      <w:bookmarkStart w:id="6" w:name="_Toc120706950"/>
      <w:r>
        <w:t>Údaje o stavebníkovi</w:t>
      </w:r>
      <w:bookmarkEnd w:id="2"/>
      <w:bookmarkEnd w:id="3"/>
      <w:bookmarkEnd w:id="4"/>
      <w:bookmarkEnd w:id="5"/>
      <w:bookmarkEnd w:id="6"/>
    </w:p>
    <w:p w14:paraId="24B3B835" w14:textId="72FC10B3" w:rsidR="007F6B65" w:rsidRPr="00F26C5A" w:rsidRDefault="007F6B65" w:rsidP="00115266">
      <w:pPr>
        <w:pStyle w:val="Normlnvzor"/>
        <w:spacing w:after="0"/>
        <w:rPr>
          <w:rFonts w:asciiTheme="minorHAnsi" w:eastAsiaTheme="minorHAnsi" w:hAnsiTheme="minorHAnsi" w:cstheme="minorBidi"/>
          <w:sz w:val="18"/>
          <w:szCs w:val="18"/>
          <w:lang w:eastAsia="en-US"/>
        </w:rPr>
      </w:pPr>
      <w:r w:rsidRPr="007F6B65">
        <w:rPr>
          <w:rFonts w:asciiTheme="minorHAnsi" w:eastAsiaTheme="minorHAnsi" w:hAnsiTheme="minorHAnsi" w:cstheme="minorBidi"/>
          <w:sz w:val="18"/>
          <w:szCs w:val="18"/>
          <w:lang w:eastAsia="en-US"/>
        </w:rPr>
        <w:t>Investor:</w:t>
      </w:r>
      <w:r w:rsidRPr="007F6B65">
        <w:rPr>
          <w:rFonts w:asciiTheme="minorHAnsi" w:eastAsiaTheme="minorHAnsi" w:hAnsiTheme="minorHAnsi" w:cstheme="minorBidi"/>
          <w:sz w:val="18"/>
          <w:szCs w:val="18"/>
          <w:lang w:eastAsia="en-US"/>
        </w:rPr>
        <w:tab/>
      </w:r>
      <w:r w:rsidRPr="007F6B65">
        <w:rPr>
          <w:rFonts w:asciiTheme="minorHAnsi" w:eastAsiaTheme="minorHAnsi" w:hAnsiTheme="minorHAnsi" w:cstheme="minorBidi"/>
          <w:sz w:val="18"/>
          <w:szCs w:val="18"/>
          <w:lang w:eastAsia="en-US"/>
        </w:rPr>
        <w:tab/>
      </w:r>
      <w:r w:rsidRPr="007F6B65">
        <w:rPr>
          <w:rFonts w:asciiTheme="minorHAnsi" w:eastAsiaTheme="minorHAnsi" w:hAnsiTheme="minorHAnsi" w:cstheme="minorBidi"/>
          <w:sz w:val="18"/>
          <w:szCs w:val="18"/>
          <w:lang w:eastAsia="en-US"/>
        </w:rPr>
        <w:tab/>
      </w:r>
      <w:r w:rsidRPr="007F6B65">
        <w:rPr>
          <w:rFonts w:asciiTheme="minorHAnsi" w:eastAsiaTheme="minorHAnsi" w:hAnsiTheme="minorHAnsi" w:cstheme="minorBidi"/>
          <w:sz w:val="18"/>
          <w:szCs w:val="18"/>
          <w:lang w:eastAsia="en-US"/>
        </w:rPr>
        <w:tab/>
      </w:r>
      <w:r w:rsidRPr="007F6B65">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 xml:space="preserve">Správa </w:t>
      </w:r>
      <w:r w:rsidR="00F26C5A" w:rsidRPr="00F26C5A">
        <w:rPr>
          <w:rFonts w:asciiTheme="minorHAnsi" w:eastAsiaTheme="minorHAnsi" w:hAnsiTheme="minorHAnsi" w:cstheme="minorBidi"/>
          <w:sz w:val="18"/>
          <w:szCs w:val="18"/>
          <w:lang w:eastAsia="en-US"/>
        </w:rPr>
        <w:t>železni</w:t>
      </w:r>
      <w:r w:rsidR="00115266">
        <w:rPr>
          <w:rFonts w:asciiTheme="minorHAnsi" w:eastAsiaTheme="minorHAnsi" w:hAnsiTheme="minorHAnsi" w:cstheme="minorBidi"/>
          <w:sz w:val="18"/>
          <w:szCs w:val="18"/>
          <w:lang w:eastAsia="en-US"/>
        </w:rPr>
        <w:t>c</w:t>
      </w:r>
      <w:r w:rsidRPr="00F26C5A">
        <w:rPr>
          <w:rFonts w:asciiTheme="minorHAnsi" w:eastAsiaTheme="minorHAnsi" w:hAnsiTheme="minorHAnsi" w:cstheme="minorBidi"/>
          <w:sz w:val="18"/>
          <w:szCs w:val="18"/>
          <w:lang w:eastAsia="en-US"/>
        </w:rPr>
        <w:t xml:space="preserve">, státní organizace, </w:t>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00115266">
        <w:rPr>
          <w:rFonts w:asciiTheme="minorHAnsi" w:eastAsiaTheme="minorHAnsi" w:hAnsiTheme="minorHAnsi" w:cstheme="minorBidi"/>
          <w:sz w:val="18"/>
          <w:szCs w:val="18"/>
          <w:lang w:eastAsia="en-US"/>
        </w:rPr>
        <w:tab/>
      </w:r>
      <w:r w:rsidR="00115266">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Dlážděná 1003/7</w:t>
      </w:r>
      <w:r w:rsidR="00115266">
        <w:rPr>
          <w:rFonts w:asciiTheme="minorHAnsi" w:eastAsiaTheme="minorHAnsi" w:hAnsiTheme="minorHAnsi" w:cstheme="minorBidi"/>
          <w:sz w:val="18"/>
          <w:szCs w:val="18"/>
          <w:lang w:eastAsia="en-US"/>
        </w:rPr>
        <w:t xml:space="preserve">, </w:t>
      </w:r>
      <w:r w:rsidRPr="00F26C5A">
        <w:rPr>
          <w:rFonts w:asciiTheme="minorHAnsi" w:eastAsiaTheme="minorHAnsi" w:hAnsiTheme="minorHAnsi" w:cstheme="minorBidi"/>
          <w:sz w:val="18"/>
          <w:szCs w:val="18"/>
          <w:lang w:eastAsia="en-US"/>
        </w:rPr>
        <w:t>110 00 Praha 1</w:t>
      </w:r>
      <w:r w:rsidR="00115266">
        <w:rPr>
          <w:rFonts w:asciiTheme="minorHAnsi" w:eastAsiaTheme="minorHAnsi" w:hAnsiTheme="minorHAnsi" w:cstheme="minorBidi"/>
          <w:sz w:val="18"/>
          <w:szCs w:val="18"/>
          <w:lang w:eastAsia="en-US"/>
        </w:rPr>
        <w:t xml:space="preserve"> – Nové Město</w:t>
      </w:r>
    </w:p>
    <w:p w14:paraId="1DAE9229" w14:textId="77777777" w:rsidR="007F6B65" w:rsidRPr="00F26C5A" w:rsidRDefault="007F6B65" w:rsidP="00127411">
      <w:pPr>
        <w:pStyle w:val="Normlnvzor"/>
        <w:spacing w:after="120"/>
        <w:ind w:left="3600" w:firstLine="720"/>
        <w:rPr>
          <w:rFonts w:asciiTheme="minorHAnsi" w:eastAsiaTheme="minorHAnsi" w:hAnsiTheme="minorHAnsi" w:cstheme="minorBidi"/>
          <w:sz w:val="18"/>
          <w:szCs w:val="18"/>
          <w:lang w:eastAsia="en-US"/>
        </w:rPr>
      </w:pPr>
      <w:r w:rsidRPr="00F26C5A">
        <w:rPr>
          <w:rFonts w:asciiTheme="minorHAnsi" w:eastAsiaTheme="minorHAnsi" w:hAnsiTheme="minorHAnsi" w:cstheme="minorBidi"/>
          <w:sz w:val="18"/>
          <w:szCs w:val="18"/>
          <w:lang w:eastAsia="en-US"/>
        </w:rPr>
        <w:t>IČO: 709 94 234</w:t>
      </w:r>
    </w:p>
    <w:p w14:paraId="5F19D76D" w14:textId="6E77A705" w:rsidR="007F6B65" w:rsidRPr="00F26C5A" w:rsidRDefault="007F6B65" w:rsidP="007F6B65">
      <w:pPr>
        <w:pStyle w:val="Normlnvzor"/>
        <w:rPr>
          <w:rFonts w:asciiTheme="minorHAnsi" w:eastAsiaTheme="minorHAnsi" w:hAnsiTheme="minorHAnsi" w:cstheme="minorBidi"/>
          <w:sz w:val="18"/>
          <w:szCs w:val="18"/>
          <w:lang w:eastAsia="en-US"/>
        </w:rPr>
      </w:pPr>
      <w:r w:rsidRPr="00F26C5A">
        <w:rPr>
          <w:rFonts w:asciiTheme="minorHAnsi" w:eastAsiaTheme="minorHAnsi" w:hAnsiTheme="minorHAnsi" w:cstheme="minorBidi"/>
          <w:sz w:val="18"/>
          <w:szCs w:val="18"/>
          <w:lang w:eastAsia="en-US"/>
        </w:rPr>
        <w:t>Zástupce investora:</w:t>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t>Správa železni</w:t>
      </w:r>
      <w:r w:rsidR="00115266">
        <w:rPr>
          <w:rFonts w:asciiTheme="minorHAnsi" w:eastAsiaTheme="minorHAnsi" w:hAnsiTheme="minorHAnsi" w:cstheme="minorBidi"/>
          <w:sz w:val="18"/>
          <w:szCs w:val="18"/>
          <w:lang w:eastAsia="en-US"/>
        </w:rPr>
        <w:t>c</w:t>
      </w:r>
      <w:r w:rsidRPr="00F26C5A">
        <w:rPr>
          <w:rFonts w:asciiTheme="minorHAnsi" w:eastAsiaTheme="minorHAnsi" w:hAnsiTheme="minorHAnsi" w:cstheme="minorBidi"/>
          <w:sz w:val="18"/>
          <w:szCs w:val="18"/>
          <w:lang w:eastAsia="en-US"/>
        </w:rPr>
        <w:t xml:space="preserve">, státní organizace, </w:t>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00115266">
        <w:rPr>
          <w:rFonts w:asciiTheme="minorHAnsi" w:eastAsiaTheme="minorHAnsi" w:hAnsiTheme="minorHAnsi" w:cstheme="minorBidi"/>
          <w:sz w:val="18"/>
          <w:szCs w:val="18"/>
          <w:lang w:eastAsia="en-US"/>
        </w:rPr>
        <w:tab/>
      </w:r>
      <w:r w:rsidR="00115266">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Stavební správa západ</w:t>
      </w:r>
    </w:p>
    <w:p w14:paraId="7487FBE5" w14:textId="2AE40952" w:rsidR="007F6B65" w:rsidRPr="00F26C5A" w:rsidRDefault="007F6B65" w:rsidP="00115266">
      <w:pPr>
        <w:pStyle w:val="Normlnvzor"/>
        <w:spacing w:after="0"/>
        <w:rPr>
          <w:rFonts w:asciiTheme="minorHAnsi" w:eastAsiaTheme="minorHAnsi" w:hAnsiTheme="minorHAnsi" w:cstheme="minorBidi"/>
          <w:sz w:val="18"/>
          <w:szCs w:val="18"/>
          <w:lang w:eastAsia="en-US"/>
        </w:rPr>
      </w:pPr>
      <w:r w:rsidRPr="00F26C5A">
        <w:rPr>
          <w:rFonts w:asciiTheme="minorHAnsi" w:eastAsiaTheme="minorHAnsi" w:hAnsiTheme="minorHAnsi" w:cstheme="minorBidi"/>
          <w:sz w:val="18"/>
          <w:szCs w:val="18"/>
          <w:lang w:eastAsia="en-US"/>
        </w:rPr>
        <w:t>Sídlo:</w:t>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t xml:space="preserve">Sokolovská </w:t>
      </w:r>
      <w:r w:rsidR="00F26C5A" w:rsidRPr="00F26C5A">
        <w:rPr>
          <w:rFonts w:asciiTheme="minorHAnsi" w:eastAsiaTheme="minorHAnsi" w:hAnsiTheme="minorHAnsi" w:cstheme="minorBidi"/>
          <w:sz w:val="18"/>
          <w:szCs w:val="18"/>
          <w:lang w:eastAsia="en-US"/>
        </w:rPr>
        <w:t>1955</w:t>
      </w:r>
      <w:r w:rsidR="00115266">
        <w:rPr>
          <w:rFonts w:asciiTheme="minorHAnsi" w:eastAsiaTheme="minorHAnsi" w:hAnsiTheme="minorHAnsi" w:cstheme="minorBidi"/>
          <w:sz w:val="18"/>
          <w:szCs w:val="18"/>
          <w:lang w:eastAsia="en-US"/>
        </w:rPr>
        <w:t xml:space="preserve">/278, </w:t>
      </w:r>
      <w:r w:rsidRPr="00F26C5A">
        <w:rPr>
          <w:rFonts w:asciiTheme="minorHAnsi" w:eastAsiaTheme="minorHAnsi" w:hAnsiTheme="minorHAnsi" w:cstheme="minorBidi"/>
          <w:sz w:val="18"/>
          <w:szCs w:val="18"/>
          <w:lang w:eastAsia="en-US"/>
        </w:rPr>
        <w:t>190 00 Praha 9</w:t>
      </w:r>
    </w:p>
    <w:p w14:paraId="1FD78172" w14:textId="77777777" w:rsidR="007F6B65" w:rsidRPr="00F26C5A" w:rsidRDefault="007F6B65" w:rsidP="007F6B65">
      <w:pPr>
        <w:pStyle w:val="Normlnvzor"/>
        <w:rPr>
          <w:rFonts w:asciiTheme="minorHAnsi" w:eastAsiaTheme="minorHAnsi" w:hAnsiTheme="minorHAnsi" w:cstheme="minorBidi"/>
          <w:sz w:val="18"/>
          <w:szCs w:val="18"/>
          <w:lang w:eastAsia="en-US"/>
        </w:rPr>
      </w:pPr>
      <w:r w:rsidRPr="00F26C5A">
        <w:rPr>
          <w:rFonts w:asciiTheme="minorHAnsi" w:eastAsiaTheme="minorHAnsi" w:hAnsiTheme="minorHAnsi" w:cstheme="minorBidi"/>
          <w:sz w:val="18"/>
          <w:szCs w:val="18"/>
          <w:lang w:eastAsia="en-US"/>
        </w:rPr>
        <w:t>IČO/DIČ:</w:t>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r>
      <w:r w:rsidRPr="00F26C5A">
        <w:rPr>
          <w:rFonts w:asciiTheme="minorHAnsi" w:eastAsiaTheme="minorHAnsi" w:hAnsiTheme="minorHAnsi" w:cstheme="minorBidi"/>
          <w:sz w:val="18"/>
          <w:szCs w:val="18"/>
          <w:lang w:eastAsia="en-US"/>
        </w:rPr>
        <w:tab/>
        <w:t>70994234 / CZ70994234</w:t>
      </w:r>
    </w:p>
    <w:p w14:paraId="03DA2FB6" w14:textId="77777777" w:rsidR="007F6B65" w:rsidRDefault="007F6B65" w:rsidP="007F6B65">
      <w:pPr>
        <w:pStyle w:val="Normlnvzor"/>
        <w:rPr>
          <w:rFonts w:asciiTheme="minorHAnsi" w:eastAsiaTheme="minorHAnsi" w:hAnsiTheme="minorHAnsi" w:cstheme="minorBidi"/>
          <w:sz w:val="18"/>
          <w:szCs w:val="18"/>
          <w:lang w:eastAsia="en-US"/>
        </w:rPr>
      </w:pPr>
    </w:p>
    <w:p w14:paraId="42245D58" w14:textId="5A51D280" w:rsidR="007F6B65" w:rsidRPr="00783239" w:rsidRDefault="007F6B65" w:rsidP="00F16C4C">
      <w:pPr>
        <w:pStyle w:val="Nadpis2"/>
      </w:pPr>
      <w:bookmarkStart w:id="7" w:name="_Toc3899238"/>
      <w:bookmarkStart w:id="8" w:name="_Toc14699466"/>
      <w:bookmarkStart w:id="9" w:name="_Toc26632793"/>
      <w:bookmarkStart w:id="10" w:name="_Toc55920093"/>
      <w:bookmarkStart w:id="11" w:name="_Toc120706951"/>
      <w:r w:rsidRPr="00783239">
        <w:t>Údaje o zpracovateli dokumentace</w:t>
      </w:r>
      <w:bookmarkEnd w:id="7"/>
      <w:bookmarkEnd w:id="8"/>
      <w:bookmarkEnd w:id="9"/>
      <w:bookmarkEnd w:id="10"/>
      <w:bookmarkEnd w:id="11"/>
    </w:p>
    <w:p w14:paraId="081DD1B0" w14:textId="7C70AD39" w:rsidR="007F6B65" w:rsidRPr="00783239" w:rsidRDefault="00783239" w:rsidP="007F6B65">
      <w:pPr>
        <w:pStyle w:val="Normlnvzor"/>
        <w:spacing w:after="0"/>
        <w:rPr>
          <w:rFonts w:asciiTheme="minorHAnsi" w:eastAsiaTheme="minorHAnsi" w:hAnsiTheme="minorHAnsi" w:cstheme="minorBidi"/>
          <w:sz w:val="18"/>
          <w:szCs w:val="18"/>
          <w:lang w:eastAsia="en-US"/>
        </w:rPr>
      </w:pPr>
      <w:r>
        <w:rPr>
          <w:rFonts w:asciiTheme="minorHAnsi" w:eastAsiaTheme="minorHAnsi" w:hAnsiTheme="minorHAnsi" w:cstheme="minorBidi"/>
          <w:sz w:val="18"/>
          <w:szCs w:val="18"/>
          <w:lang w:eastAsia="en-US"/>
        </w:rPr>
        <w:t>Název</w:t>
      </w:r>
      <w:r w:rsidR="007F6B65" w:rsidRPr="00783239">
        <w:rPr>
          <w:rFonts w:asciiTheme="minorHAnsi" w:eastAsiaTheme="minorHAnsi" w:hAnsiTheme="minorHAnsi" w:cstheme="minorBidi"/>
          <w:sz w:val="18"/>
          <w:szCs w:val="18"/>
          <w:lang w:eastAsia="en-US"/>
        </w:rPr>
        <w:t>:</w:t>
      </w:r>
      <w:r>
        <w:rPr>
          <w:rFonts w:asciiTheme="minorHAnsi" w:eastAsiaTheme="minorHAnsi" w:hAnsiTheme="minorHAnsi" w:cstheme="minorBidi"/>
          <w:sz w:val="18"/>
          <w:szCs w:val="18"/>
          <w:lang w:eastAsia="en-US"/>
        </w:rPr>
        <w:tab/>
      </w:r>
      <w:r w:rsidR="007F6B65" w:rsidRPr="00783239">
        <w:rPr>
          <w:rFonts w:asciiTheme="minorHAnsi" w:eastAsiaTheme="minorHAnsi" w:hAnsiTheme="minorHAnsi" w:cstheme="minorBidi"/>
          <w:sz w:val="18"/>
          <w:szCs w:val="18"/>
          <w:lang w:eastAsia="en-US"/>
        </w:rPr>
        <w:tab/>
      </w:r>
      <w:r w:rsidR="007F6B65" w:rsidRPr="00783239">
        <w:rPr>
          <w:rFonts w:asciiTheme="minorHAnsi" w:eastAsiaTheme="minorHAnsi" w:hAnsiTheme="minorHAnsi" w:cstheme="minorBidi"/>
          <w:sz w:val="18"/>
          <w:szCs w:val="18"/>
          <w:lang w:eastAsia="en-US"/>
        </w:rPr>
        <w:tab/>
      </w:r>
      <w:r w:rsidR="007F6B65" w:rsidRPr="00783239">
        <w:rPr>
          <w:rFonts w:asciiTheme="minorHAnsi" w:eastAsiaTheme="minorHAnsi" w:hAnsiTheme="minorHAnsi" w:cstheme="minorBidi"/>
          <w:sz w:val="18"/>
          <w:szCs w:val="18"/>
          <w:lang w:eastAsia="en-US"/>
        </w:rPr>
        <w:tab/>
        <w:t>AFRY CZ s.r.o.</w:t>
      </w:r>
    </w:p>
    <w:p w14:paraId="7B0202CF" w14:textId="761DD8D8" w:rsidR="007F6B65" w:rsidRPr="00783239" w:rsidRDefault="007F6B65" w:rsidP="007F6B65">
      <w:pPr>
        <w:pStyle w:val="Normlnvzor"/>
        <w:spacing w:after="0"/>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Sídlo:</w:t>
      </w:r>
      <w:r w:rsidRPr="00783239">
        <w:rPr>
          <w:rFonts w:asciiTheme="minorHAnsi" w:eastAsiaTheme="minorHAnsi" w:hAnsiTheme="minorHAnsi" w:cstheme="minorBidi"/>
          <w:sz w:val="18"/>
          <w:szCs w:val="18"/>
          <w:lang w:eastAsia="en-US"/>
        </w:rPr>
        <w:tab/>
      </w:r>
      <w:r w:rsidRPr="00783239">
        <w:rPr>
          <w:rFonts w:asciiTheme="minorHAnsi" w:eastAsiaTheme="minorHAnsi" w:hAnsiTheme="minorHAnsi" w:cstheme="minorBidi"/>
          <w:sz w:val="18"/>
          <w:szCs w:val="18"/>
          <w:lang w:eastAsia="en-US"/>
        </w:rPr>
        <w:tab/>
      </w:r>
      <w:r w:rsidRPr="00783239">
        <w:rPr>
          <w:rFonts w:asciiTheme="minorHAnsi" w:eastAsiaTheme="minorHAnsi" w:hAnsiTheme="minorHAnsi" w:cstheme="minorBidi"/>
          <w:sz w:val="18"/>
          <w:szCs w:val="18"/>
          <w:lang w:eastAsia="en-US"/>
        </w:rPr>
        <w:tab/>
      </w:r>
      <w:r w:rsidRPr="00783239">
        <w:rPr>
          <w:rFonts w:asciiTheme="minorHAnsi" w:eastAsiaTheme="minorHAnsi" w:hAnsiTheme="minorHAnsi" w:cstheme="minorBidi"/>
          <w:sz w:val="18"/>
          <w:szCs w:val="18"/>
          <w:lang w:eastAsia="en-US"/>
        </w:rPr>
        <w:tab/>
        <w:t>Magistrů 1275/13, 140 00 Praha 4</w:t>
      </w:r>
    </w:p>
    <w:p w14:paraId="1732B00B" w14:textId="66E90248" w:rsidR="007F6B65" w:rsidRPr="00783239" w:rsidRDefault="007F6B65" w:rsidP="007F6B65">
      <w:pPr>
        <w:pStyle w:val="Normlnvzor"/>
        <w:spacing w:after="0"/>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IČO/DIČ:</w:t>
      </w:r>
      <w:r w:rsidRPr="00783239">
        <w:rPr>
          <w:rFonts w:asciiTheme="minorHAnsi" w:eastAsiaTheme="minorHAnsi" w:hAnsiTheme="minorHAnsi" w:cstheme="minorBidi"/>
          <w:sz w:val="18"/>
          <w:szCs w:val="18"/>
          <w:lang w:eastAsia="en-US"/>
        </w:rPr>
        <w:tab/>
      </w:r>
      <w:r w:rsidRPr="00783239">
        <w:rPr>
          <w:rFonts w:asciiTheme="minorHAnsi" w:eastAsiaTheme="minorHAnsi" w:hAnsiTheme="minorHAnsi" w:cstheme="minorBidi"/>
          <w:sz w:val="18"/>
          <w:szCs w:val="18"/>
          <w:lang w:eastAsia="en-US"/>
        </w:rPr>
        <w:tab/>
      </w:r>
      <w:r w:rsidRPr="00783239">
        <w:rPr>
          <w:rFonts w:asciiTheme="minorHAnsi" w:eastAsiaTheme="minorHAnsi" w:hAnsiTheme="minorHAnsi" w:cstheme="minorBidi"/>
          <w:sz w:val="18"/>
          <w:szCs w:val="18"/>
          <w:lang w:eastAsia="en-US"/>
        </w:rPr>
        <w:tab/>
      </w:r>
      <w:r w:rsidR="00783239" w:rsidRPr="00783239">
        <w:rPr>
          <w:rFonts w:asciiTheme="minorHAnsi" w:eastAsiaTheme="minorHAnsi" w:hAnsiTheme="minorHAnsi" w:cstheme="minorBidi"/>
          <w:sz w:val="18"/>
          <w:szCs w:val="18"/>
          <w:lang w:eastAsia="en-US"/>
        </w:rPr>
        <w:t>45306605</w:t>
      </w:r>
      <w:r w:rsidRPr="00783239">
        <w:rPr>
          <w:rFonts w:asciiTheme="minorHAnsi" w:eastAsiaTheme="minorHAnsi" w:hAnsiTheme="minorHAnsi" w:cstheme="minorBidi"/>
          <w:sz w:val="18"/>
          <w:szCs w:val="18"/>
          <w:lang w:eastAsia="en-US"/>
        </w:rPr>
        <w:t xml:space="preserve"> / CZ</w:t>
      </w:r>
      <w:r w:rsidR="00783239" w:rsidRPr="00783239">
        <w:rPr>
          <w:rFonts w:asciiTheme="minorHAnsi" w:eastAsiaTheme="minorHAnsi" w:hAnsiTheme="minorHAnsi" w:cstheme="minorBidi"/>
          <w:sz w:val="18"/>
          <w:szCs w:val="18"/>
          <w:lang w:eastAsia="en-US"/>
        </w:rPr>
        <w:t>45306605</w:t>
      </w:r>
    </w:p>
    <w:p w14:paraId="53A6AFFF" w14:textId="3CD6FBE2" w:rsidR="007F6B65" w:rsidRPr="00783239" w:rsidRDefault="007F6B65" w:rsidP="007F6B65">
      <w:pPr>
        <w:pStyle w:val="Normlnvzor"/>
        <w:spacing w:after="0"/>
        <w:rPr>
          <w:rFonts w:asciiTheme="minorHAnsi" w:eastAsiaTheme="minorHAnsi" w:hAnsiTheme="minorHAnsi" w:cstheme="minorBidi"/>
          <w:sz w:val="18"/>
          <w:szCs w:val="18"/>
          <w:lang w:eastAsia="en-US"/>
        </w:rPr>
      </w:pPr>
      <w:r w:rsidRPr="00783239">
        <w:rPr>
          <w:rFonts w:asciiTheme="minorHAnsi" w:eastAsiaTheme="minorHAnsi" w:hAnsiTheme="minorHAnsi" w:cstheme="minorBidi"/>
          <w:sz w:val="18"/>
          <w:szCs w:val="18"/>
          <w:lang w:eastAsia="en-US"/>
        </w:rPr>
        <w:t>Zastoupení:</w:t>
      </w:r>
      <w:r w:rsidRPr="00783239">
        <w:rPr>
          <w:rFonts w:asciiTheme="minorHAnsi" w:eastAsiaTheme="minorHAnsi" w:hAnsiTheme="minorHAnsi" w:cstheme="minorBidi"/>
          <w:sz w:val="18"/>
          <w:szCs w:val="18"/>
          <w:lang w:eastAsia="en-US"/>
        </w:rPr>
        <w:tab/>
      </w:r>
      <w:r w:rsidRPr="00783239">
        <w:rPr>
          <w:rFonts w:asciiTheme="minorHAnsi" w:eastAsiaTheme="minorHAnsi" w:hAnsiTheme="minorHAnsi" w:cstheme="minorBidi"/>
          <w:sz w:val="18"/>
          <w:szCs w:val="18"/>
          <w:lang w:eastAsia="en-US"/>
        </w:rPr>
        <w:tab/>
      </w:r>
      <w:r w:rsidRPr="00783239">
        <w:rPr>
          <w:rFonts w:asciiTheme="minorHAnsi" w:eastAsiaTheme="minorHAnsi" w:hAnsiTheme="minorHAnsi" w:cstheme="minorBidi"/>
          <w:sz w:val="18"/>
          <w:szCs w:val="18"/>
          <w:lang w:eastAsia="en-US"/>
        </w:rPr>
        <w:tab/>
        <w:t>Ing. Petr Košan</w:t>
      </w:r>
    </w:p>
    <w:p w14:paraId="0E985EC1" w14:textId="77777777" w:rsidR="007F6B65" w:rsidRPr="00B5398A" w:rsidRDefault="007F6B65" w:rsidP="007F6B65">
      <w:pPr>
        <w:pStyle w:val="Normlnvzor"/>
        <w:spacing w:after="0"/>
        <w:rPr>
          <w:rFonts w:asciiTheme="minorHAnsi" w:eastAsiaTheme="minorHAnsi" w:hAnsiTheme="minorHAnsi" w:cstheme="minorBidi"/>
          <w:sz w:val="18"/>
          <w:szCs w:val="18"/>
          <w:highlight w:val="yellow"/>
          <w:lang w:eastAsia="en-US"/>
        </w:rPr>
      </w:pPr>
    </w:p>
    <w:p w14:paraId="6F00C7A2" w14:textId="4E71C4D9" w:rsidR="007F6B65" w:rsidRPr="008C4E61" w:rsidRDefault="007F6B65" w:rsidP="007F6B65">
      <w:pPr>
        <w:pStyle w:val="Normlnvzor"/>
        <w:spacing w:after="0"/>
        <w:rPr>
          <w:rFonts w:asciiTheme="minorHAnsi" w:eastAsiaTheme="minorHAnsi" w:hAnsiTheme="minorHAnsi" w:cstheme="minorBidi"/>
          <w:sz w:val="18"/>
          <w:szCs w:val="18"/>
          <w:lang w:eastAsia="en-US"/>
        </w:rPr>
      </w:pPr>
      <w:r w:rsidRPr="008C4E61">
        <w:rPr>
          <w:rFonts w:asciiTheme="minorHAnsi" w:eastAsiaTheme="minorHAnsi" w:hAnsiTheme="minorHAnsi" w:cstheme="minorBidi"/>
          <w:sz w:val="18"/>
          <w:szCs w:val="18"/>
          <w:lang w:eastAsia="en-US"/>
        </w:rPr>
        <w:t>Autorský kolektiv:</w:t>
      </w:r>
      <w:r w:rsidRPr="008C4E61">
        <w:rPr>
          <w:rFonts w:asciiTheme="minorHAnsi" w:eastAsiaTheme="minorHAnsi" w:hAnsiTheme="minorHAnsi" w:cstheme="minorBidi"/>
          <w:sz w:val="18"/>
          <w:szCs w:val="18"/>
          <w:lang w:eastAsia="en-US"/>
        </w:rPr>
        <w:tab/>
      </w:r>
      <w:r w:rsidRPr="008C4E61">
        <w:rPr>
          <w:rFonts w:asciiTheme="minorHAnsi" w:eastAsiaTheme="minorHAnsi" w:hAnsiTheme="minorHAnsi" w:cstheme="minorBidi"/>
          <w:sz w:val="18"/>
          <w:szCs w:val="18"/>
          <w:lang w:eastAsia="en-US"/>
        </w:rPr>
        <w:tab/>
        <w:t xml:space="preserve">Ing. </w:t>
      </w:r>
      <w:r w:rsidR="00B5398A" w:rsidRPr="008C4E61">
        <w:rPr>
          <w:rFonts w:asciiTheme="minorHAnsi" w:eastAsiaTheme="minorHAnsi" w:hAnsiTheme="minorHAnsi" w:cstheme="minorBidi"/>
          <w:sz w:val="18"/>
          <w:szCs w:val="18"/>
          <w:lang w:eastAsia="en-US"/>
        </w:rPr>
        <w:t>Pavel Novák</w:t>
      </w:r>
      <w:r w:rsidRPr="008C4E61">
        <w:rPr>
          <w:rFonts w:asciiTheme="minorHAnsi" w:eastAsiaTheme="minorHAnsi" w:hAnsiTheme="minorHAnsi" w:cstheme="minorBidi"/>
          <w:sz w:val="18"/>
          <w:szCs w:val="18"/>
          <w:lang w:eastAsia="en-US"/>
        </w:rPr>
        <w:t xml:space="preserve"> – hlavní inženýr projektu</w:t>
      </w:r>
    </w:p>
    <w:p w14:paraId="7BF12C8C" w14:textId="6889A5D7" w:rsidR="007F6B65" w:rsidRDefault="0078627D" w:rsidP="0078627D">
      <w:pPr>
        <w:pStyle w:val="Normlnvzor"/>
        <w:spacing w:after="0"/>
        <w:ind w:left="2880"/>
        <w:rPr>
          <w:rFonts w:asciiTheme="minorHAnsi" w:eastAsiaTheme="minorHAnsi" w:hAnsiTheme="minorHAnsi" w:cstheme="minorBidi"/>
          <w:sz w:val="18"/>
          <w:szCs w:val="18"/>
          <w:lang w:eastAsia="en-US"/>
        </w:rPr>
      </w:pPr>
      <w:r w:rsidRPr="008C4E61">
        <w:rPr>
          <w:rFonts w:asciiTheme="minorHAnsi" w:eastAsiaTheme="minorHAnsi" w:hAnsiTheme="minorHAnsi" w:cstheme="minorBidi"/>
          <w:sz w:val="18"/>
          <w:szCs w:val="18"/>
          <w:lang w:eastAsia="en-US"/>
        </w:rPr>
        <w:t xml:space="preserve">Ing. </w:t>
      </w:r>
      <w:r w:rsidR="00B5398A" w:rsidRPr="008C4E61">
        <w:rPr>
          <w:rFonts w:asciiTheme="minorHAnsi" w:eastAsiaTheme="minorHAnsi" w:hAnsiTheme="minorHAnsi" w:cstheme="minorBidi"/>
          <w:sz w:val="18"/>
          <w:szCs w:val="18"/>
          <w:lang w:eastAsia="en-US"/>
        </w:rPr>
        <w:t>Hana Ali</w:t>
      </w:r>
      <w:r w:rsidR="007F6B65" w:rsidRPr="008C4E61">
        <w:rPr>
          <w:rFonts w:asciiTheme="minorHAnsi" w:eastAsiaTheme="minorHAnsi" w:hAnsiTheme="minorHAnsi" w:cstheme="minorBidi"/>
          <w:sz w:val="18"/>
          <w:szCs w:val="18"/>
          <w:lang w:eastAsia="en-US"/>
        </w:rPr>
        <w:t xml:space="preserve"> – zpracovatel části </w:t>
      </w:r>
      <w:r w:rsidRPr="008C4E61">
        <w:rPr>
          <w:rFonts w:asciiTheme="minorHAnsi" w:eastAsiaTheme="minorHAnsi" w:hAnsiTheme="minorHAnsi" w:cstheme="minorBidi"/>
          <w:sz w:val="18"/>
          <w:szCs w:val="18"/>
          <w:lang w:eastAsia="en-US"/>
        </w:rPr>
        <w:t>B.6.1 – Vliv stavby na životní prostředí</w:t>
      </w:r>
    </w:p>
    <w:p w14:paraId="03AC1BC0" w14:textId="30E7686D" w:rsidR="008C4E61" w:rsidRPr="007F6B65" w:rsidRDefault="008C4E61" w:rsidP="0078627D">
      <w:pPr>
        <w:pStyle w:val="Normlnvzor"/>
        <w:spacing w:after="0"/>
        <w:ind w:left="2880"/>
        <w:rPr>
          <w:rFonts w:asciiTheme="minorHAnsi" w:eastAsiaTheme="minorHAnsi" w:hAnsiTheme="minorHAnsi" w:cstheme="minorBidi"/>
          <w:sz w:val="18"/>
          <w:szCs w:val="18"/>
          <w:lang w:eastAsia="en-US"/>
        </w:rPr>
      </w:pPr>
      <w:r w:rsidRPr="00F16C4C">
        <w:rPr>
          <w:rFonts w:asciiTheme="minorHAnsi" w:eastAsiaTheme="minorHAnsi" w:hAnsiTheme="minorHAnsi" w:cstheme="minorBidi"/>
          <w:sz w:val="18"/>
          <w:szCs w:val="18"/>
          <w:lang w:eastAsia="en-US"/>
        </w:rPr>
        <w:t>Ing. Jana Caletková</w:t>
      </w:r>
      <w:r w:rsidR="009209E9">
        <w:rPr>
          <w:rFonts w:asciiTheme="minorHAnsi" w:eastAsiaTheme="minorHAnsi" w:hAnsiTheme="minorHAnsi" w:cstheme="minorBidi"/>
          <w:sz w:val="18"/>
          <w:szCs w:val="18"/>
          <w:lang w:eastAsia="en-US"/>
        </w:rPr>
        <w:t>, Ph.D.</w:t>
      </w:r>
      <w:r w:rsidRPr="00F16C4C">
        <w:rPr>
          <w:rFonts w:asciiTheme="minorHAnsi" w:eastAsiaTheme="minorHAnsi" w:hAnsiTheme="minorHAnsi" w:cstheme="minorBidi"/>
          <w:sz w:val="18"/>
          <w:szCs w:val="18"/>
          <w:lang w:eastAsia="en-US"/>
        </w:rPr>
        <w:t xml:space="preserve"> – vodní prostředí</w:t>
      </w:r>
    </w:p>
    <w:p w14:paraId="3C0A9784" w14:textId="7D53686E" w:rsidR="007F6B65" w:rsidRPr="007F6B65" w:rsidRDefault="007F6B65" w:rsidP="007F6B65">
      <w:pPr>
        <w:pStyle w:val="Normlnvzor"/>
        <w:rPr>
          <w:rFonts w:asciiTheme="minorHAnsi" w:eastAsiaTheme="minorHAnsi" w:hAnsiTheme="minorHAnsi" w:cstheme="minorBidi"/>
          <w:sz w:val="18"/>
          <w:szCs w:val="18"/>
          <w:lang w:eastAsia="en-US"/>
        </w:rPr>
      </w:pPr>
      <w:r w:rsidRPr="007F6B65">
        <w:rPr>
          <w:rFonts w:asciiTheme="minorHAnsi" w:eastAsiaTheme="minorHAnsi" w:hAnsiTheme="minorHAnsi" w:cstheme="minorBidi"/>
          <w:sz w:val="18"/>
          <w:szCs w:val="18"/>
          <w:lang w:eastAsia="en-US"/>
        </w:rPr>
        <w:t xml:space="preserve"> </w:t>
      </w:r>
    </w:p>
    <w:p w14:paraId="18C98460" w14:textId="3052FCA2" w:rsidR="0078627D" w:rsidRDefault="0078627D">
      <w:pPr>
        <w:jc w:val="left"/>
      </w:pPr>
      <w:r>
        <w:br w:type="page"/>
      </w:r>
    </w:p>
    <w:p w14:paraId="7AB28F8A" w14:textId="176ACF6B" w:rsidR="007F6B65" w:rsidRDefault="0078627D" w:rsidP="0078627D">
      <w:pPr>
        <w:pStyle w:val="Nadpis1"/>
      </w:pPr>
      <w:bookmarkStart w:id="12" w:name="_Toc120706952"/>
      <w:r>
        <w:lastRenderedPageBreak/>
        <w:t>Vliv stavby na životní prostředí</w:t>
      </w:r>
      <w:bookmarkEnd w:id="12"/>
    </w:p>
    <w:p w14:paraId="77A3F1AB" w14:textId="19BAE32E" w:rsidR="0078627D" w:rsidRDefault="0078627D" w:rsidP="0078627D">
      <w:pPr>
        <w:pStyle w:val="Nadpis2"/>
        <w:rPr>
          <w:lang w:eastAsia="sv-SE"/>
        </w:rPr>
      </w:pPr>
      <w:bookmarkStart w:id="13" w:name="_Toc120706953"/>
      <w:r>
        <w:rPr>
          <w:lang w:eastAsia="sv-SE"/>
        </w:rPr>
        <w:t>Vliv stavby na vodoteče, vodní zdroje</w:t>
      </w:r>
      <w:bookmarkEnd w:id="13"/>
    </w:p>
    <w:p w14:paraId="38E9294C" w14:textId="67C7BE1A" w:rsidR="001A0BD5" w:rsidRPr="00AE7CFA" w:rsidRDefault="004E2575" w:rsidP="004E2575">
      <w:pPr>
        <w:rPr>
          <w:lang w:eastAsia="sv-SE"/>
        </w:rPr>
      </w:pPr>
      <w:r w:rsidRPr="00AE7CFA">
        <w:rPr>
          <w:lang w:eastAsia="sv-SE"/>
        </w:rPr>
        <w:t>Zájmové území náleží do povodí Labe, hydrologického povodí 2. řádu 1-13 Ohře a Labe od Ohře po Bílinu a hydrologického povodí 3. řádu 1-13-01 Ohře po Teplou.</w:t>
      </w:r>
      <w:r w:rsidR="001A0BD5">
        <w:rPr>
          <w:lang w:eastAsia="sv-SE"/>
        </w:rPr>
        <w:t xml:space="preserve"> Modernizace ŽST Františkovy Lázně v celém svém rozsahu prochází hydrologickými povodími 4. řádu jejichž výčet je uveden v následující tabulce </w:t>
      </w:r>
      <w:r w:rsidRPr="00AE7CFA">
        <w:rPr>
          <w:lang w:eastAsia="sv-SE"/>
        </w:rPr>
        <w:t xml:space="preserve"> </w:t>
      </w:r>
    </w:p>
    <w:tbl>
      <w:tblPr>
        <w:tblStyle w:val="Mkatabulky"/>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3256"/>
        <w:gridCol w:w="4110"/>
      </w:tblGrid>
      <w:tr w:rsidR="004E2575" w:rsidRPr="000C454B" w14:paraId="11D9A3D5" w14:textId="77777777" w:rsidTr="004E2575">
        <w:trPr>
          <w:tblHeader/>
        </w:trPr>
        <w:tc>
          <w:tcPr>
            <w:tcW w:w="3256" w:type="dxa"/>
            <w:shd w:val="clear" w:color="auto" w:fill="D9D9D9" w:themeFill="background1" w:themeFillShade="D9"/>
          </w:tcPr>
          <w:p w14:paraId="68C96660" w14:textId="77777777" w:rsidR="004E2575" w:rsidRPr="000C454B" w:rsidRDefault="004E2575" w:rsidP="004E2575">
            <w:pPr>
              <w:rPr>
                <w:b/>
                <w:bCs/>
                <w:color w:val="000000" w:themeColor="text1"/>
                <w:lang w:eastAsia="sv-SE"/>
              </w:rPr>
            </w:pPr>
            <w:r w:rsidRPr="000C454B">
              <w:rPr>
                <w:b/>
                <w:bCs/>
                <w:color w:val="000000" w:themeColor="text1"/>
                <w:lang w:eastAsia="sv-SE"/>
              </w:rPr>
              <w:t>Název hlavního vodního toku v daném povodí</w:t>
            </w:r>
          </w:p>
        </w:tc>
        <w:tc>
          <w:tcPr>
            <w:tcW w:w="4110" w:type="dxa"/>
            <w:shd w:val="clear" w:color="auto" w:fill="D9D9D9" w:themeFill="background1" w:themeFillShade="D9"/>
          </w:tcPr>
          <w:p w14:paraId="11695B20" w14:textId="189A0976" w:rsidR="004E2575" w:rsidRPr="000C454B" w:rsidRDefault="004E2575" w:rsidP="004E2575">
            <w:pPr>
              <w:rPr>
                <w:b/>
                <w:bCs/>
                <w:color w:val="000000" w:themeColor="text1"/>
                <w:lang w:eastAsia="sv-SE"/>
              </w:rPr>
            </w:pPr>
            <w:r w:rsidRPr="000C454B">
              <w:rPr>
                <w:b/>
                <w:bCs/>
                <w:color w:val="000000" w:themeColor="text1"/>
                <w:lang w:eastAsia="sv-SE"/>
              </w:rPr>
              <w:t>Hydrologická povodí 4. řádu</w:t>
            </w:r>
          </w:p>
        </w:tc>
      </w:tr>
      <w:tr w:rsidR="004E2575" w:rsidRPr="000C454B" w14:paraId="3A522CE9" w14:textId="77777777" w:rsidTr="004E2575">
        <w:tc>
          <w:tcPr>
            <w:tcW w:w="3256" w:type="dxa"/>
            <w:shd w:val="clear" w:color="auto" w:fill="D9D9D9" w:themeFill="background1" w:themeFillShade="D9"/>
          </w:tcPr>
          <w:p w14:paraId="656EE79C" w14:textId="77777777" w:rsidR="004E2575" w:rsidRDefault="004E2575" w:rsidP="004E2575">
            <w:pPr>
              <w:rPr>
                <w:b/>
                <w:bCs/>
                <w:color w:val="000000" w:themeColor="text1"/>
                <w:lang w:eastAsia="sv-SE"/>
              </w:rPr>
            </w:pPr>
            <w:r>
              <w:rPr>
                <w:b/>
                <w:bCs/>
                <w:color w:val="000000" w:themeColor="text1"/>
                <w:lang w:eastAsia="sv-SE"/>
              </w:rPr>
              <w:t>Ohře</w:t>
            </w:r>
          </w:p>
        </w:tc>
        <w:tc>
          <w:tcPr>
            <w:tcW w:w="4110" w:type="dxa"/>
          </w:tcPr>
          <w:p w14:paraId="6AB84594" w14:textId="77777777" w:rsidR="004E2575" w:rsidRPr="000C454B" w:rsidRDefault="004E2575" w:rsidP="004E2575">
            <w:pPr>
              <w:rPr>
                <w:color w:val="000000" w:themeColor="text1"/>
                <w:lang w:eastAsia="sv-SE"/>
              </w:rPr>
            </w:pPr>
            <w:r>
              <w:rPr>
                <w:color w:val="000000" w:themeColor="text1"/>
                <w:lang w:eastAsia="sv-SE"/>
              </w:rPr>
              <w:t>1-13-01-0200</w:t>
            </w:r>
          </w:p>
        </w:tc>
      </w:tr>
      <w:tr w:rsidR="004E2575" w:rsidRPr="000C454B" w14:paraId="268AB594" w14:textId="77777777" w:rsidTr="004E2575">
        <w:tc>
          <w:tcPr>
            <w:tcW w:w="3256" w:type="dxa"/>
            <w:shd w:val="clear" w:color="auto" w:fill="D9D9D9" w:themeFill="background1" w:themeFillShade="D9"/>
          </w:tcPr>
          <w:p w14:paraId="7D91C0EE" w14:textId="77777777" w:rsidR="004E2575" w:rsidRDefault="004E2575" w:rsidP="004E2575">
            <w:pPr>
              <w:rPr>
                <w:b/>
                <w:bCs/>
                <w:color w:val="000000" w:themeColor="text1"/>
                <w:lang w:eastAsia="sv-SE"/>
              </w:rPr>
            </w:pPr>
            <w:r>
              <w:rPr>
                <w:b/>
                <w:bCs/>
                <w:color w:val="000000" w:themeColor="text1"/>
                <w:lang w:eastAsia="sv-SE"/>
              </w:rPr>
              <w:t>Ohře</w:t>
            </w:r>
          </w:p>
        </w:tc>
        <w:tc>
          <w:tcPr>
            <w:tcW w:w="4110" w:type="dxa"/>
          </w:tcPr>
          <w:p w14:paraId="5BA365F1" w14:textId="77777777" w:rsidR="004E2575" w:rsidRPr="000C454B" w:rsidRDefault="004E2575" w:rsidP="004E2575">
            <w:pPr>
              <w:rPr>
                <w:color w:val="000000" w:themeColor="text1"/>
                <w:lang w:eastAsia="sv-SE"/>
              </w:rPr>
            </w:pPr>
            <w:r>
              <w:rPr>
                <w:color w:val="000000" w:themeColor="text1"/>
                <w:lang w:eastAsia="sv-SE"/>
              </w:rPr>
              <w:t>1-13-01-0140</w:t>
            </w:r>
          </w:p>
        </w:tc>
      </w:tr>
      <w:tr w:rsidR="004E2575" w:rsidRPr="000C454B" w14:paraId="2953C93E" w14:textId="77777777" w:rsidTr="004E2575">
        <w:tc>
          <w:tcPr>
            <w:tcW w:w="3256" w:type="dxa"/>
            <w:shd w:val="clear" w:color="auto" w:fill="D9D9D9" w:themeFill="background1" w:themeFillShade="D9"/>
          </w:tcPr>
          <w:p w14:paraId="3264BF3D" w14:textId="77777777" w:rsidR="004E2575" w:rsidRPr="000C454B" w:rsidRDefault="004E2575" w:rsidP="004E2575">
            <w:pPr>
              <w:rPr>
                <w:b/>
                <w:bCs/>
                <w:color w:val="000000" w:themeColor="text1"/>
                <w:lang w:eastAsia="sv-SE"/>
              </w:rPr>
            </w:pPr>
            <w:r>
              <w:rPr>
                <w:b/>
                <w:bCs/>
                <w:color w:val="000000" w:themeColor="text1"/>
                <w:lang w:eastAsia="sv-SE"/>
              </w:rPr>
              <w:t>Slatinný potok</w:t>
            </w:r>
          </w:p>
        </w:tc>
        <w:tc>
          <w:tcPr>
            <w:tcW w:w="4110" w:type="dxa"/>
          </w:tcPr>
          <w:p w14:paraId="5E096425" w14:textId="77777777" w:rsidR="004E2575" w:rsidRPr="000C454B" w:rsidRDefault="004E2575" w:rsidP="004E2575">
            <w:pPr>
              <w:rPr>
                <w:color w:val="000000" w:themeColor="text1"/>
                <w:lang w:eastAsia="sv-SE"/>
              </w:rPr>
            </w:pPr>
            <w:r w:rsidRPr="000C454B">
              <w:rPr>
                <w:color w:val="000000" w:themeColor="text1"/>
                <w:lang w:eastAsia="sv-SE"/>
              </w:rPr>
              <w:t>1-13-01-</w:t>
            </w:r>
            <w:r>
              <w:rPr>
                <w:color w:val="000000" w:themeColor="text1"/>
                <w:lang w:eastAsia="sv-SE"/>
              </w:rPr>
              <w:t>0190</w:t>
            </w:r>
          </w:p>
        </w:tc>
      </w:tr>
      <w:tr w:rsidR="004E2575" w:rsidRPr="000C454B" w14:paraId="6266D532" w14:textId="77777777" w:rsidTr="004E2575">
        <w:tc>
          <w:tcPr>
            <w:tcW w:w="3256" w:type="dxa"/>
            <w:shd w:val="clear" w:color="auto" w:fill="D9D9D9" w:themeFill="background1" w:themeFillShade="D9"/>
          </w:tcPr>
          <w:p w14:paraId="0E5C1549" w14:textId="77777777" w:rsidR="004E2575" w:rsidRPr="000C454B" w:rsidRDefault="004E2575" w:rsidP="004E2575">
            <w:pPr>
              <w:rPr>
                <w:b/>
                <w:bCs/>
                <w:color w:val="000000" w:themeColor="text1"/>
                <w:lang w:eastAsia="sv-SE"/>
              </w:rPr>
            </w:pPr>
            <w:proofErr w:type="spellStart"/>
            <w:r>
              <w:rPr>
                <w:b/>
                <w:bCs/>
                <w:color w:val="000000" w:themeColor="text1"/>
                <w:lang w:eastAsia="sv-SE"/>
              </w:rPr>
              <w:t>Stodolský</w:t>
            </w:r>
            <w:proofErr w:type="spellEnd"/>
            <w:r>
              <w:rPr>
                <w:b/>
                <w:bCs/>
                <w:color w:val="000000" w:themeColor="text1"/>
                <w:lang w:eastAsia="sv-SE"/>
              </w:rPr>
              <w:t xml:space="preserve"> potok</w:t>
            </w:r>
          </w:p>
        </w:tc>
        <w:tc>
          <w:tcPr>
            <w:tcW w:w="4110" w:type="dxa"/>
          </w:tcPr>
          <w:p w14:paraId="7DA9491D" w14:textId="77777777" w:rsidR="004E2575" w:rsidRPr="000C454B" w:rsidRDefault="004E2575" w:rsidP="004E2575">
            <w:pPr>
              <w:rPr>
                <w:color w:val="000000" w:themeColor="text1"/>
                <w:lang w:eastAsia="sv-SE"/>
              </w:rPr>
            </w:pPr>
            <w:r w:rsidRPr="000C454B">
              <w:rPr>
                <w:color w:val="000000" w:themeColor="text1"/>
                <w:lang w:eastAsia="sv-SE"/>
              </w:rPr>
              <w:t>1-13-01-</w:t>
            </w:r>
            <w:r>
              <w:rPr>
                <w:color w:val="000000" w:themeColor="text1"/>
                <w:lang w:eastAsia="sv-SE"/>
              </w:rPr>
              <w:t>0300</w:t>
            </w:r>
          </w:p>
        </w:tc>
      </w:tr>
      <w:tr w:rsidR="004E2575" w:rsidRPr="000C454B" w14:paraId="347CEB11" w14:textId="77777777" w:rsidTr="004E2575">
        <w:tc>
          <w:tcPr>
            <w:tcW w:w="3256" w:type="dxa"/>
            <w:shd w:val="clear" w:color="auto" w:fill="D9D9D9" w:themeFill="background1" w:themeFillShade="D9"/>
          </w:tcPr>
          <w:p w14:paraId="1E0DBC27" w14:textId="77777777" w:rsidR="004E2575" w:rsidRPr="000C454B" w:rsidRDefault="004E2575" w:rsidP="004E2575">
            <w:pPr>
              <w:rPr>
                <w:b/>
                <w:bCs/>
                <w:color w:val="000000" w:themeColor="text1"/>
                <w:lang w:eastAsia="sv-SE"/>
              </w:rPr>
            </w:pPr>
            <w:proofErr w:type="spellStart"/>
            <w:r>
              <w:rPr>
                <w:b/>
                <w:bCs/>
                <w:color w:val="000000" w:themeColor="text1"/>
                <w:lang w:eastAsia="sv-SE"/>
              </w:rPr>
              <w:t>Vonšovský</w:t>
            </w:r>
            <w:proofErr w:type="spellEnd"/>
            <w:r>
              <w:rPr>
                <w:b/>
                <w:bCs/>
                <w:color w:val="000000" w:themeColor="text1"/>
                <w:lang w:eastAsia="sv-SE"/>
              </w:rPr>
              <w:t xml:space="preserve"> potok</w:t>
            </w:r>
            <w:r w:rsidRPr="000C454B">
              <w:rPr>
                <w:b/>
                <w:bCs/>
                <w:color w:val="000000" w:themeColor="text1"/>
                <w:lang w:eastAsia="sv-SE"/>
              </w:rPr>
              <w:t xml:space="preserve"> </w:t>
            </w:r>
          </w:p>
        </w:tc>
        <w:tc>
          <w:tcPr>
            <w:tcW w:w="4110" w:type="dxa"/>
          </w:tcPr>
          <w:p w14:paraId="0FF7E79B" w14:textId="77777777" w:rsidR="004E2575" w:rsidRPr="000C454B" w:rsidRDefault="004E2575" w:rsidP="004E2575">
            <w:pPr>
              <w:rPr>
                <w:rFonts w:ascii="Verdana" w:hAnsi="Verdana"/>
                <w:color w:val="000000" w:themeColor="text1"/>
              </w:rPr>
            </w:pPr>
            <w:r w:rsidRPr="000C454B">
              <w:rPr>
                <w:rFonts w:ascii="Verdana" w:hAnsi="Verdana"/>
                <w:color w:val="000000" w:themeColor="text1"/>
              </w:rPr>
              <w:t>1-13-01-</w:t>
            </w:r>
            <w:r>
              <w:rPr>
                <w:rFonts w:ascii="Verdana" w:hAnsi="Verdana"/>
                <w:color w:val="000000" w:themeColor="text1"/>
              </w:rPr>
              <w:t>0310</w:t>
            </w:r>
          </w:p>
        </w:tc>
      </w:tr>
      <w:tr w:rsidR="004E2575" w:rsidRPr="000C454B" w14:paraId="2461F101" w14:textId="77777777" w:rsidTr="004E2575">
        <w:tc>
          <w:tcPr>
            <w:tcW w:w="3256" w:type="dxa"/>
            <w:shd w:val="clear" w:color="auto" w:fill="D9D9D9" w:themeFill="background1" w:themeFillShade="D9"/>
          </w:tcPr>
          <w:p w14:paraId="3752C923" w14:textId="77777777" w:rsidR="004E2575" w:rsidRPr="000C454B" w:rsidRDefault="004E2575" w:rsidP="004E2575">
            <w:pPr>
              <w:rPr>
                <w:b/>
                <w:bCs/>
                <w:color w:val="000000" w:themeColor="text1"/>
                <w:lang w:eastAsia="sv-SE"/>
              </w:rPr>
            </w:pPr>
            <w:proofErr w:type="spellStart"/>
            <w:r>
              <w:rPr>
                <w:b/>
                <w:bCs/>
                <w:color w:val="000000" w:themeColor="text1"/>
                <w:lang w:eastAsia="sv-SE"/>
              </w:rPr>
              <w:t>Scheidebach</w:t>
            </w:r>
            <w:proofErr w:type="spellEnd"/>
            <w:r w:rsidRPr="000C454B">
              <w:rPr>
                <w:b/>
                <w:bCs/>
                <w:color w:val="000000" w:themeColor="text1"/>
                <w:lang w:eastAsia="sv-SE"/>
              </w:rPr>
              <w:t xml:space="preserve"> </w:t>
            </w:r>
            <w:r>
              <w:rPr>
                <w:b/>
                <w:bCs/>
                <w:color w:val="000000" w:themeColor="text1"/>
                <w:lang w:eastAsia="sv-SE"/>
              </w:rPr>
              <w:t>(Sázek)</w:t>
            </w:r>
          </w:p>
        </w:tc>
        <w:tc>
          <w:tcPr>
            <w:tcW w:w="4110" w:type="dxa"/>
          </w:tcPr>
          <w:p w14:paraId="7DFB1502" w14:textId="77777777" w:rsidR="004E2575" w:rsidRPr="000C454B" w:rsidRDefault="004E2575" w:rsidP="004E2575">
            <w:pPr>
              <w:rPr>
                <w:color w:val="000000" w:themeColor="text1"/>
                <w:lang w:eastAsia="sv-SE"/>
              </w:rPr>
            </w:pPr>
            <w:r w:rsidRPr="000C454B">
              <w:rPr>
                <w:color w:val="000000" w:themeColor="text1"/>
                <w:lang w:eastAsia="sv-SE"/>
              </w:rPr>
              <w:t>1-13-01-</w:t>
            </w:r>
            <w:r>
              <w:rPr>
                <w:color w:val="000000" w:themeColor="text1"/>
                <w:lang w:eastAsia="sv-SE"/>
              </w:rPr>
              <w:t>0230</w:t>
            </w:r>
          </w:p>
        </w:tc>
      </w:tr>
    </w:tbl>
    <w:p w14:paraId="31AA207F" w14:textId="4F84CE21" w:rsidR="004E2575" w:rsidRPr="004E2575" w:rsidRDefault="004E2575" w:rsidP="004E2575">
      <w:pPr>
        <w:rPr>
          <w:lang w:eastAsia="sv-SE"/>
        </w:rPr>
      </w:pPr>
      <w:r w:rsidRPr="00EF7831">
        <w:rPr>
          <w:lang w:eastAsia="sv-SE"/>
        </w:rPr>
        <w:t xml:space="preserve"> </w:t>
      </w:r>
    </w:p>
    <w:p w14:paraId="781D607F" w14:textId="3715A9E9" w:rsidR="0078627D" w:rsidRPr="0059210B" w:rsidRDefault="0078627D" w:rsidP="0078627D">
      <w:pPr>
        <w:rPr>
          <w:b/>
          <w:bCs/>
          <w:lang w:eastAsia="sv-SE"/>
        </w:rPr>
      </w:pPr>
      <w:r w:rsidRPr="0059210B">
        <w:rPr>
          <w:b/>
          <w:bCs/>
          <w:lang w:eastAsia="sv-SE"/>
        </w:rPr>
        <w:t>Vodní toky</w:t>
      </w:r>
    </w:p>
    <w:p w14:paraId="1B7E97BF" w14:textId="10A7FF4A" w:rsidR="006174CB" w:rsidRPr="00130584" w:rsidRDefault="006174CB" w:rsidP="006174CB">
      <w:r w:rsidRPr="00514DBD">
        <w:t xml:space="preserve">Oblast záměru je hustě protkána vodními toky. </w:t>
      </w:r>
      <w:r w:rsidR="00151E3B">
        <w:t xml:space="preserve">Z </w:t>
      </w:r>
      <w:r w:rsidRPr="00514DBD">
        <w:t>větších vodních toků, který je v kontaktu se záměrem, resp. s přeložením kabelového vedení je Slatinný potok</w:t>
      </w:r>
      <w:r w:rsidR="004E2AF5">
        <w:t xml:space="preserve">, </w:t>
      </w:r>
      <w:r w:rsidRPr="00514DBD">
        <w:rPr>
          <w:lang w:eastAsia="sv-SE"/>
        </w:rPr>
        <w:t xml:space="preserve">který pramení u Nového Žďáru </w:t>
      </w:r>
      <w:r w:rsidRPr="00514DBD">
        <w:rPr>
          <w:rFonts w:ascii="Arial" w:hAnsi="Arial" w:cs="Arial"/>
          <w:color w:val="000000"/>
          <w:sz w:val="20"/>
          <w:szCs w:val="20"/>
          <w:shd w:val="clear" w:color="auto" w:fill="FFFFFF"/>
        </w:rPr>
        <w:t xml:space="preserve">při státní hranici, protéká územím Františkových Lázní a v nadmořské výšce 425 m n.m. (u Tršnice) se zleva vlévá do Ohře. Severnější částí zájmového území protéká </w:t>
      </w:r>
      <w:proofErr w:type="spellStart"/>
      <w:r w:rsidRPr="00514DBD">
        <w:rPr>
          <w:rFonts w:ascii="Arial" w:hAnsi="Arial" w:cs="Arial"/>
          <w:color w:val="000000"/>
          <w:sz w:val="20"/>
          <w:szCs w:val="20"/>
          <w:shd w:val="clear" w:color="auto" w:fill="FFFFFF"/>
        </w:rPr>
        <w:t>Stodolský</w:t>
      </w:r>
      <w:proofErr w:type="spellEnd"/>
      <w:r w:rsidRPr="00514DBD">
        <w:rPr>
          <w:rFonts w:ascii="Arial" w:hAnsi="Arial" w:cs="Arial"/>
          <w:color w:val="000000"/>
          <w:sz w:val="20"/>
          <w:szCs w:val="20"/>
          <w:shd w:val="clear" w:color="auto" w:fill="FFFFFF"/>
        </w:rPr>
        <w:t xml:space="preserve"> potok, který pramenní u Dolní Ovčárny a po 12,4 km ústí do v. toku Sázek. Nedaleko Vojtanova se do kontaktu s přeložkou kabelového vedení dostává i </w:t>
      </w:r>
      <w:proofErr w:type="spellStart"/>
      <w:r w:rsidRPr="00514DBD">
        <w:rPr>
          <w:rFonts w:ascii="Arial" w:hAnsi="Arial" w:cs="Arial"/>
          <w:color w:val="000000"/>
          <w:sz w:val="20"/>
          <w:szCs w:val="20"/>
          <w:shd w:val="clear" w:color="auto" w:fill="FFFFFF"/>
        </w:rPr>
        <w:t>Vonšovský</w:t>
      </w:r>
      <w:proofErr w:type="spellEnd"/>
      <w:r w:rsidRPr="00514DBD">
        <w:rPr>
          <w:rFonts w:ascii="Arial" w:hAnsi="Arial" w:cs="Arial"/>
          <w:color w:val="000000"/>
          <w:sz w:val="20"/>
          <w:szCs w:val="20"/>
          <w:shd w:val="clear" w:color="auto" w:fill="FFFFFF"/>
        </w:rPr>
        <w:t xml:space="preserve"> potok pramenící ve Smrčinách v přírodním parku Halštrov, který se po 10,3 km vlévá do </w:t>
      </w:r>
      <w:proofErr w:type="spellStart"/>
      <w:r w:rsidRPr="00514DBD">
        <w:rPr>
          <w:rFonts w:ascii="Arial" w:hAnsi="Arial" w:cs="Arial"/>
          <w:color w:val="000000"/>
          <w:sz w:val="20"/>
          <w:szCs w:val="20"/>
          <w:shd w:val="clear" w:color="auto" w:fill="FFFFFF"/>
        </w:rPr>
        <w:t>Stodolského</w:t>
      </w:r>
      <w:proofErr w:type="spellEnd"/>
      <w:r w:rsidRPr="00514DBD">
        <w:rPr>
          <w:rFonts w:ascii="Arial" w:hAnsi="Arial" w:cs="Arial"/>
          <w:color w:val="000000"/>
          <w:sz w:val="20"/>
          <w:szCs w:val="20"/>
          <w:shd w:val="clear" w:color="auto" w:fill="FFFFFF"/>
        </w:rPr>
        <w:t xml:space="preserve"> potoka. Část záměru představující přeložení kabelového vedení je v kontaktu i s řadou dalších drobných a </w:t>
      </w:r>
      <w:r w:rsidR="00CF28B2">
        <w:rPr>
          <w:rFonts w:ascii="Arial" w:hAnsi="Arial" w:cs="Arial"/>
          <w:color w:val="000000"/>
          <w:sz w:val="20"/>
          <w:szCs w:val="20"/>
          <w:shd w:val="clear" w:color="auto" w:fill="FFFFFF"/>
        </w:rPr>
        <w:t xml:space="preserve">často </w:t>
      </w:r>
      <w:r w:rsidRPr="00514DBD">
        <w:rPr>
          <w:rFonts w:ascii="Arial" w:hAnsi="Arial" w:cs="Arial"/>
          <w:color w:val="000000"/>
          <w:sz w:val="20"/>
          <w:szCs w:val="20"/>
          <w:shd w:val="clear" w:color="auto" w:fill="FFFFFF"/>
        </w:rPr>
        <w:t xml:space="preserve">bezejmenných vodních toků, které jsou vesměs přítoky výše uvedených vodotečí. Úsek záměru zahrnující modernizaci kolejového svršku a spodku v rámci ŽST Františkovy Lázně není v kontaktu se žádným z vodních toků. </w:t>
      </w:r>
    </w:p>
    <w:p w14:paraId="07920D2D" w14:textId="0AF0013F" w:rsidR="00326E6A" w:rsidRDefault="0059210B" w:rsidP="0059210B">
      <w:pPr>
        <w:rPr>
          <w:lang w:eastAsia="sv-SE"/>
        </w:rPr>
      </w:pPr>
      <w:r>
        <w:rPr>
          <w:lang w:eastAsia="sv-SE"/>
        </w:rPr>
        <w:t xml:space="preserve">Ohře je spolu se </w:t>
      </w:r>
      <w:r w:rsidRPr="00F57DC6">
        <w:rPr>
          <w:lang w:eastAsia="sv-SE"/>
        </w:rPr>
        <w:t>Slatinný</w:t>
      </w:r>
      <w:r>
        <w:rPr>
          <w:lang w:eastAsia="sv-SE"/>
        </w:rPr>
        <w:t xml:space="preserve">m </w:t>
      </w:r>
      <w:r w:rsidRPr="00F57DC6">
        <w:rPr>
          <w:lang w:eastAsia="sv-SE"/>
        </w:rPr>
        <w:t>potok</w:t>
      </w:r>
      <w:r>
        <w:rPr>
          <w:lang w:eastAsia="sv-SE"/>
        </w:rPr>
        <w:t>em</w:t>
      </w:r>
      <w:r w:rsidRPr="00F57DC6">
        <w:rPr>
          <w:lang w:eastAsia="sv-SE"/>
        </w:rPr>
        <w:t xml:space="preserve"> zařazen</w:t>
      </w:r>
      <w:r>
        <w:rPr>
          <w:lang w:eastAsia="sv-SE"/>
        </w:rPr>
        <w:t>a</w:t>
      </w:r>
      <w:r w:rsidRPr="00F57DC6">
        <w:rPr>
          <w:lang w:eastAsia="sv-SE"/>
        </w:rPr>
        <w:t xml:space="preserve"> mezi vodohospodářsky významné vodní toky dle Vyhlášky č. 178/2012 Sb., která stanovuje seznam významných vodních toků a způsob provádění činností týkajících se správy vodních toků. </w:t>
      </w:r>
      <w:r>
        <w:rPr>
          <w:lang w:eastAsia="sv-SE"/>
        </w:rPr>
        <w:t xml:space="preserve">Ohře, </w:t>
      </w:r>
      <w:r w:rsidRPr="00F57DC6">
        <w:rPr>
          <w:lang w:eastAsia="sv-SE"/>
        </w:rPr>
        <w:t>Slatinný</w:t>
      </w:r>
      <w:r>
        <w:rPr>
          <w:lang w:eastAsia="sv-SE"/>
        </w:rPr>
        <w:t xml:space="preserve">, </w:t>
      </w:r>
      <w:proofErr w:type="spellStart"/>
      <w:r w:rsidRPr="00F57DC6">
        <w:rPr>
          <w:lang w:eastAsia="sv-SE"/>
        </w:rPr>
        <w:t>Stodolský</w:t>
      </w:r>
      <w:proofErr w:type="spellEnd"/>
      <w:r>
        <w:rPr>
          <w:lang w:eastAsia="sv-SE"/>
        </w:rPr>
        <w:t xml:space="preserve"> a Střížovský potok </w:t>
      </w:r>
      <w:r w:rsidRPr="00F57DC6">
        <w:rPr>
          <w:lang w:eastAsia="sv-SE"/>
        </w:rPr>
        <w:t xml:space="preserve">jsou dle nařízení vlády č. 71/2003 Sb., o stanovení povrchových vod vhodných pro život a reprodukci původních druhů ryb a dalších vodních živočichů a o zjišťování hodnocení stavu jakosti těchto vod, řazen mezi lososový typ vody Ohře chebské č. 156. </w:t>
      </w:r>
      <w:r w:rsidR="00326E6A" w:rsidRPr="00A913CD">
        <w:rPr>
          <w:lang w:eastAsia="sv-SE"/>
        </w:rPr>
        <w:t xml:space="preserve"> </w:t>
      </w:r>
    </w:p>
    <w:p w14:paraId="60B106F4" w14:textId="0264BA47" w:rsidR="004E2575" w:rsidRDefault="004E2575" w:rsidP="00326E6A">
      <w:pPr>
        <w:rPr>
          <w:lang w:eastAsia="sv-SE"/>
        </w:rPr>
      </w:pPr>
    </w:p>
    <w:p w14:paraId="3493149C" w14:textId="2ADA10C0" w:rsidR="00D01079" w:rsidRDefault="00D01079" w:rsidP="00D01079">
      <w:pPr>
        <w:pStyle w:val="Titulek"/>
        <w:keepNext/>
      </w:pPr>
      <w:r>
        <w:lastRenderedPageBreak/>
        <w:t xml:space="preserve">Obrázek </w:t>
      </w:r>
      <w:r>
        <w:fldChar w:fldCharType="begin"/>
      </w:r>
      <w:r>
        <w:instrText xml:space="preserve"> SEQ Obrázek \* ARABIC </w:instrText>
      </w:r>
      <w:r>
        <w:fldChar w:fldCharType="separate"/>
      </w:r>
      <w:r w:rsidR="00F024FA">
        <w:rPr>
          <w:noProof/>
        </w:rPr>
        <w:t>1</w:t>
      </w:r>
      <w:r>
        <w:fldChar w:fldCharType="end"/>
      </w:r>
      <w:r>
        <w:t xml:space="preserve"> Vodní toky</w:t>
      </w:r>
    </w:p>
    <w:p w14:paraId="3BD3304A" w14:textId="4BD13647" w:rsidR="00E74573" w:rsidRPr="00E74573" w:rsidRDefault="00E74573" w:rsidP="00E74573">
      <w:r>
        <w:rPr>
          <w:noProof/>
        </w:rPr>
        <w:drawing>
          <wp:inline distT="0" distB="0" distL="0" distR="0" wp14:anchorId="35733718" wp14:editId="55D79DE5">
            <wp:extent cx="3030220" cy="4664075"/>
            <wp:effectExtent l="0" t="0" r="0" b="317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30220" cy="4664075"/>
                    </a:xfrm>
                    <a:prstGeom prst="rect">
                      <a:avLst/>
                    </a:prstGeom>
                    <a:noFill/>
                  </pic:spPr>
                </pic:pic>
              </a:graphicData>
            </a:graphic>
          </wp:inline>
        </w:drawing>
      </w:r>
    </w:p>
    <w:p w14:paraId="4B1F9FA5" w14:textId="32A0A8C7" w:rsidR="00326E6A" w:rsidRPr="00EA3C87" w:rsidRDefault="00326E6A" w:rsidP="00326E6A">
      <w:pPr>
        <w:spacing w:before="0" w:after="0"/>
        <w:rPr>
          <w:color w:val="000000" w:themeColor="text1"/>
          <w:sz w:val="16"/>
          <w:szCs w:val="16"/>
          <w:lang w:eastAsia="sv-SE"/>
        </w:rPr>
      </w:pPr>
      <w:bookmarkStart w:id="14" w:name="_Hlk53676744"/>
      <w:bookmarkStart w:id="15" w:name="_Hlk7619532"/>
      <w:r w:rsidRPr="00EA3C87">
        <w:rPr>
          <w:color w:val="000000" w:themeColor="text1"/>
          <w:sz w:val="16"/>
          <w:szCs w:val="16"/>
          <w:lang w:eastAsia="sv-SE"/>
        </w:rPr>
        <w:t xml:space="preserve">- červená linie představuje místo </w:t>
      </w:r>
      <w:r w:rsidR="00B1051D">
        <w:rPr>
          <w:color w:val="000000" w:themeColor="text1"/>
          <w:sz w:val="16"/>
          <w:szCs w:val="16"/>
          <w:lang w:eastAsia="sv-SE"/>
        </w:rPr>
        <w:t xml:space="preserve">rekonstrukce </w:t>
      </w:r>
      <w:proofErr w:type="spellStart"/>
      <w:r w:rsidR="00B1051D">
        <w:rPr>
          <w:color w:val="000000" w:themeColor="text1"/>
          <w:sz w:val="16"/>
          <w:szCs w:val="16"/>
          <w:lang w:eastAsia="sv-SE"/>
        </w:rPr>
        <w:t>žst</w:t>
      </w:r>
      <w:proofErr w:type="spellEnd"/>
      <w:r w:rsidR="00F76D9A">
        <w:rPr>
          <w:color w:val="000000" w:themeColor="text1"/>
          <w:sz w:val="16"/>
          <w:szCs w:val="16"/>
          <w:lang w:eastAsia="sv-SE"/>
        </w:rPr>
        <w:t>.</w:t>
      </w:r>
      <w:r w:rsidR="00B1051D">
        <w:rPr>
          <w:color w:val="000000" w:themeColor="text1"/>
          <w:sz w:val="16"/>
          <w:szCs w:val="16"/>
          <w:lang w:eastAsia="sv-SE"/>
        </w:rPr>
        <w:t xml:space="preserve"> Františkov</w:t>
      </w:r>
      <w:r w:rsidR="00F76D9A">
        <w:rPr>
          <w:color w:val="000000" w:themeColor="text1"/>
          <w:sz w:val="16"/>
          <w:szCs w:val="16"/>
          <w:lang w:eastAsia="sv-SE"/>
        </w:rPr>
        <w:t>y</w:t>
      </w:r>
      <w:r w:rsidR="00B1051D">
        <w:rPr>
          <w:color w:val="000000" w:themeColor="text1"/>
          <w:sz w:val="16"/>
          <w:szCs w:val="16"/>
          <w:lang w:eastAsia="sv-SE"/>
        </w:rPr>
        <w:t xml:space="preserve"> Lázně v </w:t>
      </w:r>
      <w:r w:rsidRPr="00EA3C87">
        <w:rPr>
          <w:color w:val="000000" w:themeColor="text1"/>
          <w:sz w:val="16"/>
          <w:szCs w:val="16"/>
          <w:lang w:eastAsia="sv-SE"/>
        </w:rPr>
        <w:t>rozsah</w:t>
      </w:r>
      <w:r w:rsidR="00B1051D">
        <w:rPr>
          <w:color w:val="000000" w:themeColor="text1"/>
          <w:sz w:val="16"/>
          <w:szCs w:val="16"/>
          <w:lang w:eastAsia="sv-SE"/>
        </w:rPr>
        <w:t xml:space="preserve">u </w:t>
      </w:r>
      <w:r w:rsidRPr="00EA3C87">
        <w:rPr>
          <w:color w:val="000000" w:themeColor="text1"/>
          <w:sz w:val="16"/>
          <w:szCs w:val="16"/>
          <w:lang w:eastAsia="sv-SE"/>
        </w:rPr>
        <w:t>nový železniční svršek a spodek</w:t>
      </w:r>
    </w:p>
    <w:p w14:paraId="173C58CE" w14:textId="2A6E524A" w:rsidR="00326E6A" w:rsidRPr="00EA3C87" w:rsidRDefault="00326E6A" w:rsidP="00326E6A">
      <w:pPr>
        <w:spacing w:before="0" w:after="0"/>
        <w:rPr>
          <w:color w:val="000000" w:themeColor="text1"/>
          <w:sz w:val="16"/>
          <w:szCs w:val="16"/>
          <w:lang w:eastAsia="sv-SE"/>
        </w:rPr>
      </w:pPr>
      <w:r w:rsidRPr="00EA3C87">
        <w:rPr>
          <w:color w:val="000000" w:themeColor="text1"/>
          <w:sz w:val="16"/>
          <w:szCs w:val="16"/>
          <w:lang w:eastAsia="sv-SE"/>
        </w:rPr>
        <w:t xml:space="preserve">- zelená linie </w:t>
      </w:r>
      <w:r w:rsidR="0059210B" w:rsidRPr="00EA3C87">
        <w:rPr>
          <w:color w:val="000000" w:themeColor="text1"/>
          <w:sz w:val="16"/>
          <w:szCs w:val="16"/>
          <w:lang w:eastAsia="sv-SE"/>
        </w:rPr>
        <w:t xml:space="preserve">znázorňuje rozsah přeložky kabelového vedení </w:t>
      </w:r>
      <w:r w:rsidRPr="00EA3C87">
        <w:rPr>
          <w:color w:val="000000" w:themeColor="text1"/>
          <w:sz w:val="16"/>
          <w:szCs w:val="16"/>
          <w:lang w:eastAsia="sv-SE"/>
        </w:rPr>
        <w:t xml:space="preserve">  </w:t>
      </w:r>
      <w:bookmarkEnd w:id="14"/>
    </w:p>
    <w:bookmarkEnd w:id="15"/>
    <w:p w14:paraId="0127A4D7" w14:textId="77777777" w:rsidR="00326E6A" w:rsidRPr="00EA3C87" w:rsidRDefault="00326E6A" w:rsidP="00326E6A">
      <w:pPr>
        <w:autoSpaceDE w:val="0"/>
        <w:autoSpaceDN w:val="0"/>
        <w:adjustRightInd w:val="0"/>
        <w:spacing w:before="0" w:after="0"/>
        <w:jc w:val="left"/>
        <w:rPr>
          <w:color w:val="000000" w:themeColor="text1"/>
          <w:sz w:val="16"/>
          <w:szCs w:val="16"/>
        </w:rPr>
      </w:pPr>
      <w:r w:rsidRPr="00EA3C87">
        <w:rPr>
          <w:color w:val="000000" w:themeColor="text1"/>
          <w:sz w:val="16"/>
          <w:szCs w:val="16"/>
        </w:rPr>
        <w:t>Zdroj: [</w:t>
      </w:r>
      <w:proofErr w:type="spellStart"/>
      <w:r w:rsidRPr="00EA3C87">
        <w:rPr>
          <w:color w:val="000000" w:themeColor="text1"/>
          <w:sz w:val="16"/>
          <w:szCs w:val="16"/>
          <w:lang w:eastAsia="sv-SE"/>
        </w:rPr>
        <w:t>Hydroekologický</w:t>
      </w:r>
      <w:proofErr w:type="spellEnd"/>
      <w:r w:rsidRPr="00EA3C87">
        <w:rPr>
          <w:color w:val="000000" w:themeColor="text1"/>
          <w:sz w:val="16"/>
          <w:szCs w:val="16"/>
          <w:lang w:eastAsia="sv-SE"/>
        </w:rPr>
        <w:t xml:space="preserve"> informační systém VÚV TGM, upraveno AFRY CZ</w:t>
      </w:r>
      <w:r w:rsidRPr="00EA3C87">
        <w:rPr>
          <w:color w:val="000000" w:themeColor="text1"/>
          <w:sz w:val="16"/>
          <w:szCs w:val="16"/>
        </w:rPr>
        <w:t>]</w:t>
      </w:r>
    </w:p>
    <w:p w14:paraId="5B2F4606" w14:textId="744AB97E" w:rsidR="0078627D" w:rsidRPr="00B1051D" w:rsidRDefault="0078627D" w:rsidP="00326E6A">
      <w:pPr>
        <w:spacing w:before="240"/>
        <w:rPr>
          <w:b/>
          <w:bCs/>
          <w:lang w:eastAsia="sv-SE"/>
        </w:rPr>
      </w:pPr>
      <w:r w:rsidRPr="00B1051D">
        <w:rPr>
          <w:b/>
          <w:bCs/>
          <w:lang w:eastAsia="sv-SE"/>
        </w:rPr>
        <w:t>Vodní plochy</w:t>
      </w:r>
    </w:p>
    <w:p w14:paraId="2533C8E8" w14:textId="4E39778D" w:rsidR="00EA3C87" w:rsidRDefault="00EA3C87" w:rsidP="00A810B1">
      <w:pPr>
        <w:spacing w:before="0"/>
        <w:rPr>
          <w:lang w:eastAsia="sv-SE"/>
        </w:rPr>
      </w:pPr>
      <w:bookmarkStart w:id="16" w:name="_Hlk78900210"/>
      <w:r>
        <w:rPr>
          <w:rFonts w:ascii="Arial" w:hAnsi="Arial" w:cs="Arial"/>
          <w:color w:val="000000"/>
          <w:sz w:val="20"/>
          <w:szCs w:val="20"/>
          <w:shd w:val="clear" w:color="auto" w:fill="FFFFFF"/>
        </w:rPr>
        <w:t xml:space="preserve">Záměr prochází územím bohatým na drobné vodní plochy, které jsou napájeny bohatou sítí vodotečí protékajících okolím záměru. Západním směrem od Františkových Lázní, resp. záměru se nachází několik desítek drobných vodních ploch z nichž mezi dominantní lze </w:t>
      </w:r>
      <w:r w:rsidR="00D81C15">
        <w:rPr>
          <w:rFonts w:ascii="Arial" w:hAnsi="Arial" w:cs="Arial"/>
          <w:color w:val="000000"/>
          <w:sz w:val="20"/>
          <w:szCs w:val="20"/>
          <w:shd w:val="clear" w:color="auto" w:fill="FFFFFF"/>
        </w:rPr>
        <w:t xml:space="preserve">zahrnout </w:t>
      </w:r>
      <w:r>
        <w:rPr>
          <w:rFonts w:ascii="Arial" w:hAnsi="Arial" w:cs="Arial"/>
          <w:color w:val="000000"/>
          <w:sz w:val="20"/>
          <w:szCs w:val="20"/>
          <w:shd w:val="clear" w:color="auto" w:fill="FFFFFF"/>
        </w:rPr>
        <w:t>ty, které jsou napájeny Slatinným potokem</w:t>
      </w:r>
      <w:r w:rsidR="00C65A6D">
        <w:rPr>
          <w:rFonts w:ascii="Arial" w:hAnsi="Arial" w:cs="Arial"/>
          <w:color w:val="000000"/>
          <w:sz w:val="20"/>
          <w:szCs w:val="20"/>
          <w:shd w:val="clear" w:color="auto" w:fill="FFFFFF"/>
        </w:rPr>
        <w:t xml:space="preserve"> a </w:t>
      </w:r>
      <w:r>
        <w:rPr>
          <w:rFonts w:ascii="Arial" w:hAnsi="Arial" w:cs="Arial"/>
          <w:color w:val="000000"/>
          <w:sz w:val="20"/>
          <w:szCs w:val="20"/>
          <w:shd w:val="clear" w:color="auto" w:fill="FFFFFF"/>
        </w:rPr>
        <w:t>jeho přítoky. Největší</w:t>
      </w:r>
      <w:r w:rsidR="003F1639">
        <w:rPr>
          <w:rFonts w:ascii="Arial" w:hAnsi="Arial" w:cs="Arial"/>
          <w:color w:val="000000"/>
          <w:sz w:val="20"/>
          <w:szCs w:val="20"/>
          <w:shd w:val="clear" w:color="auto" w:fill="FFFFFF"/>
        </w:rPr>
        <w:t xml:space="preserve"> z těchto ploch </w:t>
      </w:r>
      <w:r>
        <w:rPr>
          <w:rFonts w:ascii="Arial" w:hAnsi="Arial" w:cs="Arial"/>
          <w:color w:val="000000"/>
          <w:sz w:val="20"/>
          <w:szCs w:val="20"/>
          <w:shd w:val="clear" w:color="auto" w:fill="FFFFFF"/>
        </w:rPr>
        <w:t xml:space="preserve">je rybník Amerika (58,6 ha), který </w:t>
      </w:r>
      <w:r w:rsidR="003F1639">
        <w:rPr>
          <w:rFonts w:ascii="Arial" w:hAnsi="Arial" w:cs="Arial"/>
          <w:color w:val="000000"/>
          <w:sz w:val="20"/>
          <w:szCs w:val="20"/>
          <w:shd w:val="clear" w:color="auto" w:fill="FFFFFF"/>
        </w:rPr>
        <w:t>je vedle rybochovného</w:t>
      </w:r>
      <w:r>
        <w:rPr>
          <w:rFonts w:ascii="Arial" w:hAnsi="Arial" w:cs="Arial"/>
          <w:color w:val="000000"/>
          <w:sz w:val="20"/>
          <w:szCs w:val="20"/>
          <w:shd w:val="clear" w:color="auto" w:fill="FFFFFF"/>
        </w:rPr>
        <w:t xml:space="preserve"> a rekreačního využití spolu s okolními mokřady vyhlášen</w:t>
      </w:r>
      <w:r w:rsidR="003F1639">
        <w:rPr>
          <w:rFonts w:ascii="Arial" w:hAnsi="Arial" w:cs="Arial"/>
          <w:color w:val="000000"/>
          <w:sz w:val="20"/>
          <w:szCs w:val="20"/>
          <w:shd w:val="clear" w:color="auto" w:fill="FFFFFF"/>
        </w:rPr>
        <w:t xml:space="preserve"> i </w:t>
      </w:r>
      <w:r>
        <w:rPr>
          <w:rFonts w:ascii="Arial" w:hAnsi="Arial" w:cs="Arial"/>
          <w:color w:val="000000"/>
          <w:sz w:val="20"/>
          <w:szCs w:val="20"/>
          <w:shd w:val="clear" w:color="auto" w:fill="FFFFFF"/>
        </w:rPr>
        <w:t xml:space="preserve">jako přírodní rezervace, z důvodu významných hnízdišť i tahové zastávky </w:t>
      </w:r>
      <w:r w:rsidRPr="006A3856">
        <w:rPr>
          <w:rFonts w:ascii="Arial" w:hAnsi="Arial" w:cs="Arial"/>
          <w:color w:val="000000"/>
          <w:sz w:val="20"/>
          <w:szCs w:val="20"/>
          <w:shd w:val="clear" w:color="auto" w:fill="FFFFFF"/>
        </w:rPr>
        <w:t xml:space="preserve">řady kriticky ohrožených druhů vodního ptactva. </w:t>
      </w:r>
      <w:r w:rsidR="003F1639">
        <w:rPr>
          <w:rFonts w:ascii="Arial" w:hAnsi="Arial" w:cs="Arial"/>
          <w:color w:val="000000"/>
          <w:sz w:val="20"/>
          <w:szCs w:val="20"/>
          <w:shd w:val="clear" w:color="auto" w:fill="FFFFFF"/>
        </w:rPr>
        <w:t xml:space="preserve">Další vodní nádrže ve většině případů využívaných k rybochovným účelům lze nalézt na </w:t>
      </w:r>
      <w:proofErr w:type="spellStart"/>
      <w:r w:rsidRPr="006A3856">
        <w:rPr>
          <w:rFonts w:ascii="Arial" w:hAnsi="Arial" w:cs="Arial"/>
          <w:color w:val="000000"/>
          <w:sz w:val="20"/>
          <w:szCs w:val="20"/>
          <w:shd w:val="clear" w:color="auto" w:fill="FFFFFF"/>
        </w:rPr>
        <w:t>Stodolském</w:t>
      </w:r>
      <w:proofErr w:type="spellEnd"/>
      <w:r w:rsidRPr="006A3856">
        <w:rPr>
          <w:rFonts w:ascii="Arial" w:hAnsi="Arial" w:cs="Arial"/>
          <w:color w:val="000000"/>
          <w:sz w:val="20"/>
          <w:szCs w:val="20"/>
          <w:shd w:val="clear" w:color="auto" w:fill="FFFFFF"/>
        </w:rPr>
        <w:t xml:space="preserve">, </w:t>
      </w:r>
      <w:proofErr w:type="spellStart"/>
      <w:r w:rsidRPr="006A3856">
        <w:rPr>
          <w:rFonts w:ascii="Arial" w:hAnsi="Arial" w:cs="Arial"/>
          <w:color w:val="000000"/>
          <w:sz w:val="20"/>
          <w:szCs w:val="20"/>
          <w:shd w:val="clear" w:color="auto" w:fill="FFFFFF"/>
        </w:rPr>
        <w:t>Vonšovském</w:t>
      </w:r>
      <w:proofErr w:type="spellEnd"/>
      <w:r w:rsidRPr="006A3856">
        <w:rPr>
          <w:rFonts w:ascii="Arial" w:hAnsi="Arial" w:cs="Arial"/>
          <w:color w:val="000000"/>
          <w:sz w:val="20"/>
          <w:szCs w:val="20"/>
          <w:shd w:val="clear" w:color="auto" w:fill="FFFFFF"/>
        </w:rPr>
        <w:t xml:space="preserve"> a řadě dalších bezejmenných vodotečích</w:t>
      </w:r>
      <w:r w:rsidR="003F1639">
        <w:rPr>
          <w:rFonts w:ascii="Arial" w:hAnsi="Arial" w:cs="Arial"/>
          <w:color w:val="000000"/>
          <w:sz w:val="20"/>
          <w:szCs w:val="20"/>
          <w:shd w:val="clear" w:color="auto" w:fill="FFFFFF"/>
        </w:rPr>
        <w:t xml:space="preserve">. </w:t>
      </w:r>
      <w:r w:rsidRPr="006A3856">
        <w:rPr>
          <w:lang w:eastAsia="sv-SE"/>
        </w:rPr>
        <w:t>Z výše jmenovaných nádrží není žádná zařazena do seznamu významných vodních nádrží dle Vyhlášky č. 137/1999 Sb., kterou se stanovuje seznam vodárenských nádrží a zásad pro stanovení a změny ochranných pásem vodních zdrojů.</w:t>
      </w:r>
      <w:r w:rsidR="00A810B1">
        <w:rPr>
          <w:lang w:eastAsia="sv-SE"/>
        </w:rPr>
        <w:t xml:space="preserve"> </w:t>
      </w:r>
      <w:r w:rsidRPr="006A3856">
        <w:rPr>
          <w:lang w:eastAsia="sv-SE"/>
        </w:rPr>
        <w:t xml:space="preserve">Záměr není v bezprostředním kontaktu s žádnou vodní plochou. </w:t>
      </w:r>
    </w:p>
    <w:bookmarkEnd w:id="16"/>
    <w:p w14:paraId="5D5B655D" w14:textId="77777777" w:rsidR="00A810B1" w:rsidRDefault="00A810B1" w:rsidP="00A810B1">
      <w:pPr>
        <w:spacing w:before="0"/>
        <w:rPr>
          <w:lang w:eastAsia="sv-SE"/>
        </w:rPr>
      </w:pPr>
    </w:p>
    <w:p w14:paraId="6ECEF2F9" w14:textId="1FA08869" w:rsidR="00D01079" w:rsidRDefault="00D01079" w:rsidP="00D01079">
      <w:pPr>
        <w:pStyle w:val="Titulek"/>
        <w:keepNext/>
      </w:pPr>
      <w:r>
        <w:lastRenderedPageBreak/>
        <w:t xml:space="preserve">Obrázek </w:t>
      </w:r>
      <w:r>
        <w:fldChar w:fldCharType="begin"/>
      </w:r>
      <w:r>
        <w:instrText xml:space="preserve"> SEQ Obrázek \* ARABIC </w:instrText>
      </w:r>
      <w:r>
        <w:fldChar w:fldCharType="separate"/>
      </w:r>
      <w:r w:rsidR="00F024FA">
        <w:rPr>
          <w:noProof/>
        </w:rPr>
        <w:t>2</w:t>
      </w:r>
      <w:r>
        <w:fldChar w:fldCharType="end"/>
      </w:r>
      <w:r>
        <w:t xml:space="preserve"> Vodní plochy</w:t>
      </w:r>
    </w:p>
    <w:p w14:paraId="48770C18" w14:textId="7147E288" w:rsidR="00E74573" w:rsidRPr="00E74573" w:rsidRDefault="00E74573" w:rsidP="00E74573">
      <w:r>
        <w:rPr>
          <w:noProof/>
        </w:rPr>
        <w:drawing>
          <wp:inline distT="0" distB="0" distL="0" distR="0" wp14:anchorId="20F417C0" wp14:editId="229CB7E7">
            <wp:extent cx="2700655" cy="4852670"/>
            <wp:effectExtent l="0" t="0" r="4445" b="508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0655" cy="4852670"/>
                    </a:xfrm>
                    <a:prstGeom prst="rect">
                      <a:avLst/>
                    </a:prstGeom>
                    <a:noFill/>
                  </pic:spPr>
                </pic:pic>
              </a:graphicData>
            </a:graphic>
          </wp:inline>
        </w:drawing>
      </w:r>
    </w:p>
    <w:p w14:paraId="36AB99F2" w14:textId="35B5A398" w:rsidR="00541E21" w:rsidRPr="00EA3C87" w:rsidRDefault="00541E21" w:rsidP="00541E21">
      <w:pPr>
        <w:spacing w:before="0" w:after="0"/>
        <w:rPr>
          <w:color w:val="000000" w:themeColor="text1"/>
          <w:sz w:val="16"/>
          <w:szCs w:val="16"/>
          <w:lang w:eastAsia="sv-SE"/>
        </w:rPr>
      </w:pPr>
      <w:r w:rsidRPr="00EA3C87">
        <w:rPr>
          <w:color w:val="000000" w:themeColor="text1"/>
          <w:sz w:val="16"/>
          <w:szCs w:val="16"/>
          <w:lang w:eastAsia="sv-SE"/>
        </w:rPr>
        <w:t xml:space="preserve">- červená linie představuje místo </w:t>
      </w:r>
      <w:r>
        <w:rPr>
          <w:color w:val="000000" w:themeColor="text1"/>
          <w:sz w:val="16"/>
          <w:szCs w:val="16"/>
          <w:lang w:eastAsia="sv-SE"/>
        </w:rPr>
        <w:t xml:space="preserve">rekonstrukce </w:t>
      </w:r>
      <w:proofErr w:type="spellStart"/>
      <w:r>
        <w:rPr>
          <w:color w:val="000000" w:themeColor="text1"/>
          <w:sz w:val="16"/>
          <w:szCs w:val="16"/>
          <w:lang w:eastAsia="sv-SE"/>
        </w:rPr>
        <w:t>žst</w:t>
      </w:r>
      <w:proofErr w:type="spellEnd"/>
      <w:r w:rsidR="00F76D9A">
        <w:rPr>
          <w:color w:val="000000" w:themeColor="text1"/>
          <w:sz w:val="16"/>
          <w:szCs w:val="16"/>
          <w:lang w:eastAsia="sv-SE"/>
        </w:rPr>
        <w:t>.</w:t>
      </w:r>
      <w:r>
        <w:rPr>
          <w:color w:val="000000" w:themeColor="text1"/>
          <w:sz w:val="16"/>
          <w:szCs w:val="16"/>
          <w:lang w:eastAsia="sv-SE"/>
        </w:rPr>
        <w:t xml:space="preserve"> Františkov</w:t>
      </w:r>
      <w:r w:rsidR="00F76D9A">
        <w:rPr>
          <w:color w:val="000000" w:themeColor="text1"/>
          <w:sz w:val="16"/>
          <w:szCs w:val="16"/>
          <w:lang w:eastAsia="sv-SE"/>
        </w:rPr>
        <w:t>y</w:t>
      </w:r>
      <w:r>
        <w:rPr>
          <w:color w:val="000000" w:themeColor="text1"/>
          <w:sz w:val="16"/>
          <w:szCs w:val="16"/>
          <w:lang w:eastAsia="sv-SE"/>
        </w:rPr>
        <w:t xml:space="preserve"> Lázně v </w:t>
      </w:r>
      <w:r w:rsidRPr="00EA3C87">
        <w:rPr>
          <w:color w:val="000000" w:themeColor="text1"/>
          <w:sz w:val="16"/>
          <w:szCs w:val="16"/>
          <w:lang w:eastAsia="sv-SE"/>
        </w:rPr>
        <w:t>rozsah</w:t>
      </w:r>
      <w:r>
        <w:rPr>
          <w:color w:val="000000" w:themeColor="text1"/>
          <w:sz w:val="16"/>
          <w:szCs w:val="16"/>
          <w:lang w:eastAsia="sv-SE"/>
        </w:rPr>
        <w:t xml:space="preserve">u </w:t>
      </w:r>
      <w:r w:rsidRPr="00EA3C87">
        <w:rPr>
          <w:color w:val="000000" w:themeColor="text1"/>
          <w:sz w:val="16"/>
          <w:szCs w:val="16"/>
          <w:lang w:eastAsia="sv-SE"/>
        </w:rPr>
        <w:t>nový železniční svršek a spodek</w:t>
      </w:r>
    </w:p>
    <w:p w14:paraId="703DB90B" w14:textId="77777777" w:rsidR="00541E21" w:rsidRPr="00EA3C87" w:rsidRDefault="00541E21" w:rsidP="00541E21">
      <w:pPr>
        <w:spacing w:before="0" w:after="0"/>
        <w:rPr>
          <w:color w:val="000000" w:themeColor="text1"/>
          <w:sz w:val="16"/>
          <w:szCs w:val="16"/>
          <w:lang w:eastAsia="sv-SE"/>
        </w:rPr>
      </w:pPr>
      <w:r w:rsidRPr="00EA3C87">
        <w:rPr>
          <w:color w:val="000000" w:themeColor="text1"/>
          <w:sz w:val="16"/>
          <w:szCs w:val="16"/>
          <w:lang w:eastAsia="sv-SE"/>
        </w:rPr>
        <w:t xml:space="preserve">- zelená linie znázorňuje rozsah přeložky kabelového vedení   </w:t>
      </w:r>
    </w:p>
    <w:p w14:paraId="0AF0DCED" w14:textId="77777777" w:rsidR="00541E21" w:rsidRPr="00EA3C87" w:rsidRDefault="00541E21" w:rsidP="00541E21">
      <w:pPr>
        <w:autoSpaceDE w:val="0"/>
        <w:autoSpaceDN w:val="0"/>
        <w:adjustRightInd w:val="0"/>
        <w:spacing w:before="0" w:after="0"/>
        <w:jc w:val="left"/>
        <w:rPr>
          <w:color w:val="000000" w:themeColor="text1"/>
          <w:sz w:val="16"/>
          <w:szCs w:val="16"/>
        </w:rPr>
      </w:pPr>
      <w:r w:rsidRPr="00EA3C87">
        <w:rPr>
          <w:color w:val="000000" w:themeColor="text1"/>
          <w:sz w:val="16"/>
          <w:szCs w:val="16"/>
        </w:rPr>
        <w:t>Zdroj: [</w:t>
      </w:r>
      <w:proofErr w:type="spellStart"/>
      <w:r w:rsidRPr="00EA3C87">
        <w:rPr>
          <w:color w:val="000000" w:themeColor="text1"/>
          <w:sz w:val="16"/>
          <w:szCs w:val="16"/>
          <w:lang w:eastAsia="sv-SE"/>
        </w:rPr>
        <w:t>Hydroekologický</w:t>
      </w:r>
      <w:proofErr w:type="spellEnd"/>
      <w:r w:rsidRPr="00EA3C87">
        <w:rPr>
          <w:color w:val="000000" w:themeColor="text1"/>
          <w:sz w:val="16"/>
          <w:szCs w:val="16"/>
          <w:lang w:eastAsia="sv-SE"/>
        </w:rPr>
        <w:t xml:space="preserve"> informační systém VÚV TGM, upraveno AFRY CZ</w:t>
      </w:r>
      <w:r w:rsidRPr="00EA3C87">
        <w:rPr>
          <w:color w:val="000000" w:themeColor="text1"/>
          <w:sz w:val="16"/>
          <w:szCs w:val="16"/>
        </w:rPr>
        <w:t>]</w:t>
      </w:r>
    </w:p>
    <w:p w14:paraId="725CF5B8" w14:textId="6E64231F" w:rsidR="0078627D" w:rsidRPr="00541E21" w:rsidRDefault="0078627D" w:rsidP="00326E6A">
      <w:pPr>
        <w:spacing w:before="240"/>
        <w:rPr>
          <w:b/>
          <w:bCs/>
          <w:lang w:eastAsia="sv-SE"/>
        </w:rPr>
      </w:pPr>
      <w:r w:rsidRPr="00541E21">
        <w:rPr>
          <w:b/>
          <w:bCs/>
          <w:lang w:eastAsia="sv-SE"/>
        </w:rPr>
        <w:t>Záplavová území</w:t>
      </w:r>
    </w:p>
    <w:p w14:paraId="7EFB2C86" w14:textId="77777777" w:rsidR="00541E21" w:rsidRPr="002E3E4C" w:rsidRDefault="00541E21" w:rsidP="00541E21">
      <w:pPr>
        <w:rPr>
          <w:lang w:eastAsia="sv-SE"/>
        </w:rPr>
      </w:pPr>
      <w:bookmarkStart w:id="17" w:name="_Hlk11414692"/>
      <w:r w:rsidRPr="002E3E4C">
        <w:rPr>
          <w:lang w:eastAsia="sv-SE"/>
        </w:rPr>
        <w:t xml:space="preserve">K povodňovému ohrožení dochází v zájmovém území jednak vlivem zvýšených průtokových stavů a jednak vlivem krátkodobých intenzivních srážek. </w:t>
      </w:r>
    </w:p>
    <w:p w14:paraId="04E7FEE7" w14:textId="0B4439EB" w:rsidR="00541E21" w:rsidRPr="002E3E4C" w:rsidRDefault="00541E21" w:rsidP="00541E21">
      <w:pPr>
        <w:rPr>
          <w:lang w:eastAsia="sv-SE"/>
        </w:rPr>
      </w:pPr>
      <w:r w:rsidRPr="002E3E4C">
        <w:rPr>
          <w:lang w:eastAsia="sv-SE"/>
        </w:rPr>
        <w:t>Záplavová území pro průtokové stavy odpovídající rozlivu Q5, Q20 a Q100 včetně stanovení aktivní zóny záplavového území byla vymezena v zájmové oblasti na Slatinném potoce</w:t>
      </w:r>
      <w:r>
        <w:rPr>
          <w:lang w:eastAsia="sv-SE"/>
        </w:rPr>
        <w:t xml:space="preserve"> a Ohři</w:t>
      </w:r>
      <w:r w:rsidRPr="002E3E4C">
        <w:rPr>
          <w:lang w:eastAsia="sv-SE"/>
        </w:rPr>
        <w:t xml:space="preserve">. </w:t>
      </w:r>
      <w:r w:rsidR="006500D0">
        <w:rPr>
          <w:lang w:eastAsia="sv-SE"/>
        </w:rPr>
        <w:t xml:space="preserve">V případě řeky Ohře </w:t>
      </w:r>
      <w:r w:rsidR="00386D8E">
        <w:rPr>
          <w:lang w:eastAsia="sv-SE"/>
        </w:rPr>
        <w:t xml:space="preserve">záměr vedený na náspu končí v těsné blízkosti vymezeného záplavového území. tj. mimo zónu vymezené zátopy.  </w:t>
      </w:r>
      <w:r w:rsidRPr="002E3E4C">
        <w:rPr>
          <w:lang w:eastAsia="sv-SE"/>
        </w:rPr>
        <w:t xml:space="preserve">  </w:t>
      </w:r>
    </w:p>
    <w:p w14:paraId="532A9EE3" w14:textId="77777777" w:rsidR="00541E21" w:rsidRDefault="00541E21" w:rsidP="00541E21">
      <w:pPr>
        <w:rPr>
          <w:lang w:eastAsia="sv-SE"/>
        </w:rPr>
      </w:pPr>
      <w:r w:rsidRPr="002E3E4C">
        <w:rPr>
          <w:lang w:eastAsia="sv-SE"/>
        </w:rPr>
        <w:t>Slatinný potok: ČHP 1-13-01-019 v ř.km. 0,000 – 7,025: záplavové území je vymezeno záplavovou čárou povodně Q100. Záplavová čára je zanesena do mapových podkladů v měřítku 1:5000, jako součást dokumentace stanoveného záplavového území. Dokumentací stanovené záplavové území je definován rozliv povodně Q5, Q20, Q100 a aktivní zóna při Q100, č.j. 352/ZZ/PO/PA/05 ze dne 9. 2. 2005. K.Ú. Karlovarského kraje.</w:t>
      </w:r>
    </w:p>
    <w:p w14:paraId="14E7593E" w14:textId="2462B107" w:rsidR="00541E21" w:rsidRDefault="00541E21" w:rsidP="00541E21">
      <w:pPr>
        <w:rPr>
          <w:lang w:eastAsia="sv-SE"/>
        </w:rPr>
      </w:pPr>
      <w:r w:rsidRPr="00586EC0">
        <w:rPr>
          <w:lang w:eastAsia="sv-SE"/>
        </w:rPr>
        <w:t xml:space="preserve">Záměr „Rekonstrukce </w:t>
      </w:r>
      <w:proofErr w:type="spellStart"/>
      <w:r w:rsidRPr="00586EC0">
        <w:rPr>
          <w:lang w:eastAsia="sv-SE"/>
        </w:rPr>
        <w:t>žst</w:t>
      </w:r>
      <w:proofErr w:type="spellEnd"/>
      <w:r w:rsidRPr="00586EC0">
        <w:rPr>
          <w:lang w:eastAsia="sv-SE"/>
        </w:rPr>
        <w:t xml:space="preserve"> Františkovy“ se dostává do kontaktu s vymezeným záplavovým územím včetně aktivní záplavové zóny </w:t>
      </w:r>
      <w:r>
        <w:rPr>
          <w:lang w:eastAsia="sv-SE"/>
        </w:rPr>
        <w:t>Sla</w:t>
      </w:r>
      <w:r w:rsidRPr="00586EC0">
        <w:rPr>
          <w:lang w:eastAsia="sv-SE"/>
        </w:rPr>
        <w:t>tinného potoka</w:t>
      </w:r>
      <w:r>
        <w:rPr>
          <w:lang w:eastAsia="sv-SE"/>
        </w:rPr>
        <w:t xml:space="preserve">. </w:t>
      </w:r>
      <w:r w:rsidR="006500D0">
        <w:rPr>
          <w:lang w:eastAsia="sv-SE"/>
        </w:rPr>
        <w:t>J</w:t>
      </w:r>
      <w:r>
        <w:rPr>
          <w:lang w:eastAsia="sv-SE"/>
        </w:rPr>
        <w:t xml:space="preserve">edná </w:t>
      </w:r>
      <w:r w:rsidR="006500D0">
        <w:rPr>
          <w:lang w:eastAsia="sv-SE"/>
        </w:rPr>
        <w:t xml:space="preserve">se </w:t>
      </w:r>
      <w:r>
        <w:rPr>
          <w:lang w:eastAsia="sv-SE"/>
        </w:rPr>
        <w:t>o širší území v</w:t>
      </w:r>
      <w:r w:rsidRPr="00586EC0">
        <w:rPr>
          <w:lang w:eastAsia="sv-SE"/>
        </w:rPr>
        <w:t xml:space="preserve"> oblasti jeho </w:t>
      </w:r>
      <w:r>
        <w:rPr>
          <w:lang w:eastAsia="sv-SE"/>
        </w:rPr>
        <w:t xml:space="preserve">přechodu </w:t>
      </w:r>
      <w:r w:rsidRPr="00586EC0">
        <w:rPr>
          <w:lang w:eastAsia="sv-SE"/>
        </w:rPr>
        <w:t xml:space="preserve">a současně </w:t>
      </w:r>
      <w:r>
        <w:rPr>
          <w:lang w:eastAsia="sv-SE"/>
        </w:rPr>
        <w:t xml:space="preserve">i o </w:t>
      </w:r>
      <w:r w:rsidR="006E4341">
        <w:rPr>
          <w:lang w:eastAsia="sv-SE"/>
        </w:rPr>
        <w:t>o</w:t>
      </w:r>
      <w:r>
        <w:rPr>
          <w:lang w:eastAsia="sv-SE"/>
        </w:rPr>
        <w:t xml:space="preserve">blast křížení bezejmenného přítoku Slatinného potoka </w:t>
      </w:r>
      <w:r w:rsidRPr="00586EC0">
        <w:rPr>
          <w:lang w:eastAsia="sv-SE"/>
        </w:rPr>
        <w:t>(</w:t>
      </w:r>
      <w:r w:rsidRPr="00586EC0">
        <w:t>ID 139840013400)</w:t>
      </w:r>
      <w:r w:rsidRPr="00586EC0">
        <w:rPr>
          <w:lang w:eastAsia="sv-SE"/>
        </w:rPr>
        <w:t xml:space="preserve">, který je ve </w:t>
      </w:r>
      <w:r w:rsidRPr="00586EC0">
        <w:rPr>
          <w:lang w:eastAsia="sv-SE"/>
        </w:rPr>
        <w:lastRenderedPageBreak/>
        <w:t xml:space="preserve">správě města Františkovy Lázně. Železniční trať je vedena na náspu, </w:t>
      </w:r>
      <w:r>
        <w:rPr>
          <w:lang w:eastAsia="sv-SE"/>
        </w:rPr>
        <w:t xml:space="preserve">kdy </w:t>
      </w:r>
      <w:r w:rsidRPr="00586EC0">
        <w:rPr>
          <w:lang w:eastAsia="sv-SE"/>
        </w:rPr>
        <w:t xml:space="preserve">nedochází k jejímu zaplavení. </w:t>
      </w:r>
      <w:r w:rsidR="006E4341">
        <w:rPr>
          <w:lang w:eastAsia="sv-SE"/>
        </w:rPr>
        <w:t xml:space="preserve">Rozsah činnosti na záměru </w:t>
      </w:r>
      <w:r w:rsidRPr="00586EC0">
        <w:rPr>
          <w:lang w:eastAsia="sv-SE"/>
        </w:rPr>
        <w:t xml:space="preserve">zahrnuje přeložku kabelového vedení. </w:t>
      </w:r>
    </w:p>
    <w:p w14:paraId="02C65015" w14:textId="3D1705DB" w:rsidR="00541E21" w:rsidRPr="00F76D9A" w:rsidRDefault="00541E21" w:rsidP="00D16EEA">
      <w:pPr>
        <w:spacing w:after="0"/>
        <w:rPr>
          <w:lang w:eastAsia="sv-SE"/>
        </w:rPr>
      </w:pPr>
      <w:bookmarkStart w:id="18" w:name="_Hlk78900246"/>
      <w:r w:rsidRPr="00536376">
        <w:rPr>
          <w:lang w:eastAsia="sv-SE"/>
        </w:rPr>
        <w:t xml:space="preserve">Navržená </w:t>
      </w:r>
      <w:r w:rsidRPr="00F76D9A">
        <w:rPr>
          <w:lang w:eastAsia="sv-SE"/>
        </w:rPr>
        <w:t>stavba současně prochází oblastí, ve které byla vymezena riziková území při přívalových srážkách (</w:t>
      </w:r>
      <w:hyperlink r:id="rId10" w:history="1">
        <w:r w:rsidRPr="00F76D9A">
          <w:rPr>
            <w:rStyle w:val="Hypertextovodkaz"/>
            <w:u w:val="none"/>
            <w:lang w:eastAsia="sv-SE"/>
          </w:rPr>
          <w:t>www.povis.cz</w:t>
        </w:r>
      </w:hyperlink>
      <w:r w:rsidRPr="00F76D9A">
        <w:rPr>
          <w:lang w:eastAsia="sv-SE"/>
        </w:rPr>
        <w:t xml:space="preserve">). </w:t>
      </w:r>
      <w:r w:rsidR="002E53FD" w:rsidRPr="00F76D9A">
        <w:rPr>
          <w:lang w:eastAsia="sv-SE"/>
        </w:rPr>
        <w:t>Úsek z</w:t>
      </w:r>
      <w:r w:rsidRPr="00F76D9A">
        <w:rPr>
          <w:lang w:eastAsia="sv-SE"/>
        </w:rPr>
        <w:t>áměr</w:t>
      </w:r>
      <w:r w:rsidR="002E53FD" w:rsidRPr="00F76D9A">
        <w:rPr>
          <w:lang w:eastAsia="sv-SE"/>
        </w:rPr>
        <w:t xml:space="preserve">u </w:t>
      </w:r>
      <w:r w:rsidRPr="00F76D9A">
        <w:rPr>
          <w:lang w:eastAsia="sv-SE"/>
        </w:rPr>
        <w:t xml:space="preserve">zahrnující </w:t>
      </w:r>
      <w:r w:rsidR="006E4341" w:rsidRPr="00F76D9A">
        <w:rPr>
          <w:lang w:eastAsia="sv-SE"/>
        </w:rPr>
        <w:t xml:space="preserve">modernizaci svršku a spodku železniční tratě v </w:t>
      </w:r>
      <w:proofErr w:type="spellStart"/>
      <w:r w:rsidRPr="00F76D9A">
        <w:rPr>
          <w:lang w:eastAsia="sv-SE"/>
        </w:rPr>
        <w:t>žst</w:t>
      </w:r>
      <w:proofErr w:type="spellEnd"/>
      <w:r w:rsidRPr="00F76D9A">
        <w:rPr>
          <w:lang w:eastAsia="sv-SE"/>
        </w:rPr>
        <w:t xml:space="preserve"> Františkovy Lázně</w:t>
      </w:r>
      <w:r w:rsidR="0033545F" w:rsidRPr="00F76D9A">
        <w:rPr>
          <w:lang w:eastAsia="sv-SE"/>
        </w:rPr>
        <w:t xml:space="preserve"> </w:t>
      </w:r>
      <w:r w:rsidR="006E4341" w:rsidRPr="00F76D9A">
        <w:rPr>
          <w:lang w:eastAsia="sv-SE"/>
        </w:rPr>
        <w:t>se</w:t>
      </w:r>
      <w:r w:rsidRPr="00F76D9A">
        <w:rPr>
          <w:lang w:eastAsia="sv-SE"/>
        </w:rPr>
        <w:t xml:space="preserve"> nachází mimo </w:t>
      </w:r>
      <w:r w:rsidR="006E4341" w:rsidRPr="00F76D9A">
        <w:rPr>
          <w:lang w:eastAsia="sv-SE"/>
        </w:rPr>
        <w:t xml:space="preserve">území ohrožené přívalovými srážkami. </w:t>
      </w:r>
      <w:r w:rsidR="00D16EEA" w:rsidRPr="00F76D9A">
        <w:rPr>
          <w:lang w:eastAsia="sv-SE"/>
        </w:rPr>
        <w:t xml:space="preserve">Úsek záměru zahrnující přeložení kabelového vedení prochází vymezenými plochami přispívajících povodí ke kritickým bodům nacházejícím se na </w:t>
      </w:r>
      <w:proofErr w:type="spellStart"/>
      <w:r w:rsidR="00D16EEA" w:rsidRPr="00F76D9A">
        <w:rPr>
          <w:lang w:eastAsia="sv-SE"/>
        </w:rPr>
        <w:t>Stodolském</w:t>
      </w:r>
      <w:proofErr w:type="spellEnd"/>
      <w:r w:rsidR="00D16EEA" w:rsidRPr="00F76D9A">
        <w:rPr>
          <w:lang w:eastAsia="sv-SE"/>
        </w:rPr>
        <w:t xml:space="preserve"> a </w:t>
      </w:r>
      <w:proofErr w:type="spellStart"/>
      <w:r w:rsidR="00D16EEA" w:rsidRPr="00F76D9A">
        <w:rPr>
          <w:lang w:eastAsia="sv-SE"/>
        </w:rPr>
        <w:t>Vonšovském</w:t>
      </w:r>
      <w:proofErr w:type="spellEnd"/>
      <w:r w:rsidR="00D16EEA" w:rsidRPr="00F76D9A">
        <w:rPr>
          <w:lang w:eastAsia="sv-SE"/>
        </w:rPr>
        <w:t xml:space="preserve"> potoce.  </w:t>
      </w:r>
    </w:p>
    <w:p w14:paraId="0A2E2B65" w14:textId="02DBBC69" w:rsidR="00E74573" w:rsidRDefault="00D16EEA" w:rsidP="00E74573">
      <w:r w:rsidRPr="00F76D9A">
        <w:t xml:space="preserve">Z hlediska řešení opatření nutných k odvrácení nebo zmírnění povodňových škod při provádění stavebních prací, </w:t>
      </w:r>
      <w:r w:rsidR="00AD0187" w:rsidRPr="00F76D9A">
        <w:t>bude v další fáz</w:t>
      </w:r>
      <w:r w:rsidR="00F76D9A">
        <w:t>i</w:t>
      </w:r>
      <w:r w:rsidR="00AD0187" w:rsidRPr="00F76D9A">
        <w:t xml:space="preserve"> projekční přípravy </w:t>
      </w:r>
      <w:r w:rsidRPr="00F76D9A">
        <w:t>zpracován povodňový plán pro období výstavby</w:t>
      </w:r>
      <w:bookmarkStart w:id="19" w:name="_Hlk11414718"/>
      <w:bookmarkEnd w:id="17"/>
      <w:bookmarkEnd w:id="18"/>
      <w:r w:rsidR="00AD0187" w:rsidRPr="00F76D9A">
        <w:t>.</w:t>
      </w:r>
    </w:p>
    <w:p w14:paraId="06486869" w14:textId="0C2BEB26" w:rsidR="00D01079" w:rsidRDefault="00D01079" w:rsidP="00E74573">
      <w:r>
        <w:t xml:space="preserve">Obrázek </w:t>
      </w:r>
      <w:r>
        <w:fldChar w:fldCharType="begin"/>
      </w:r>
      <w:r>
        <w:instrText xml:space="preserve"> SEQ Obrázek \* ARABIC </w:instrText>
      </w:r>
      <w:r>
        <w:fldChar w:fldCharType="separate"/>
      </w:r>
      <w:r w:rsidR="00F024FA">
        <w:rPr>
          <w:noProof/>
        </w:rPr>
        <w:t>3</w:t>
      </w:r>
      <w:r>
        <w:fldChar w:fldCharType="end"/>
      </w:r>
      <w:r>
        <w:t xml:space="preserve"> Záplavová území</w:t>
      </w:r>
    </w:p>
    <w:p w14:paraId="0B73ABE1" w14:textId="0B568BC7" w:rsidR="00E74573" w:rsidRDefault="00E74573" w:rsidP="00E74573">
      <w:r>
        <w:rPr>
          <w:noProof/>
        </w:rPr>
        <w:drawing>
          <wp:inline distT="0" distB="0" distL="0" distR="0" wp14:anchorId="62398DD4" wp14:editId="4AA8BAC5">
            <wp:extent cx="3779650" cy="5273040"/>
            <wp:effectExtent l="0" t="0" r="0" b="381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4011" cy="5279124"/>
                    </a:xfrm>
                    <a:prstGeom prst="rect">
                      <a:avLst/>
                    </a:prstGeom>
                    <a:noFill/>
                  </pic:spPr>
                </pic:pic>
              </a:graphicData>
            </a:graphic>
          </wp:inline>
        </w:drawing>
      </w:r>
    </w:p>
    <w:p w14:paraId="502B5C07" w14:textId="77777777" w:rsidR="00541E21" w:rsidRPr="00EA3C87" w:rsidRDefault="00541E21" w:rsidP="00541E21">
      <w:pPr>
        <w:spacing w:before="0" w:after="0"/>
        <w:rPr>
          <w:color w:val="000000" w:themeColor="text1"/>
          <w:sz w:val="16"/>
          <w:szCs w:val="16"/>
          <w:lang w:eastAsia="sv-SE"/>
        </w:rPr>
      </w:pPr>
      <w:r w:rsidRPr="00EA3C87">
        <w:rPr>
          <w:color w:val="000000" w:themeColor="text1"/>
          <w:sz w:val="16"/>
          <w:szCs w:val="16"/>
          <w:lang w:eastAsia="sv-SE"/>
        </w:rPr>
        <w:t xml:space="preserve">- červená linie představuje místo </w:t>
      </w:r>
      <w:r>
        <w:rPr>
          <w:color w:val="000000" w:themeColor="text1"/>
          <w:sz w:val="16"/>
          <w:szCs w:val="16"/>
          <w:lang w:eastAsia="sv-SE"/>
        </w:rPr>
        <w:t xml:space="preserve">rekonstrukce </w:t>
      </w:r>
      <w:proofErr w:type="spellStart"/>
      <w:r>
        <w:rPr>
          <w:color w:val="000000" w:themeColor="text1"/>
          <w:sz w:val="16"/>
          <w:szCs w:val="16"/>
          <w:lang w:eastAsia="sv-SE"/>
        </w:rPr>
        <w:t>žst</w:t>
      </w:r>
      <w:proofErr w:type="spellEnd"/>
      <w:r>
        <w:rPr>
          <w:color w:val="000000" w:themeColor="text1"/>
          <w:sz w:val="16"/>
          <w:szCs w:val="16"/>
          <w:lang w:eastAsia="sv-SE"/>
        </w:rPr>
        <w:t xml:space="preserve"> Františkovi Lázně v </w:t>
      </w:r>
      <w:r w:rsidRPr="00EA3C87">
        <w:rPr>
          <w:color w:val="000000" w:themeColor="text1"/>
          <w:sz w:val="16"/>
          <w:szCs w:val="16"/>
          <w:lang w:eastAsia="sv-SE"/>
        </w:rPr>
        <w:t>rozsah</w:t>
      </w:r>
      <w:r>
        <w:rPr>
          <w:color w:val="000000" w:themeColor="text1"/>
          <w:sz w:val="16"/>
          <w:szCs w:val="16"/>
          <w:lang w:eastAsia="sv-SE"/>
        </w:rPr>
        <w:t xml:space="preserve">u </w:t>
      </w:r>
      <w:r w:rsidRPr="00EA3C87">
        <w:rPr>
          <w:color w:val="000000" w:themeColor="text1"/>
          <w:sz w:val="16"/>
          <w:szCs w:val="16"/>
          <w:lang w:eastAsia="sv-SE"/>
        </w:rPr>
        <w:t>nový železniční svršek a spodek</w:t>
      </w:r>
    </w:p>
    <w:p w14:paraId="2A765EBF" w14:textId="77777777" w:rsidR="00541E21" w:rsidRPr="00EA3C87" w:rsidRDefault="00541E21" w:rsidP="00541E21">
      <w:pPr>
        <w:spacing w:before="0" w:after="0"/>
        <w:rPr>
          <w:color w:val="000000" w:themeColor="text1"/>
          <w:sz w:val="16"/>
          <w:szCs w:val="16"/>
          <w:lang w:eastAsia="sv-SE"/>
        </w:rPr>
      </w:pPr>
      <w:r w:rsidRPr="00EA3C87">
        <w:rPr>
          <w:color w:val="000000" w:themeColor="text1"/>
          <w:sz w:val="16"/>
          <w:szCs w:val="16"/>
          <w:lang w:eastAsia="sv-SE"/>
        </w:rPr>
        <w:t xml:space="preserve">- zelená linie znázorňuje rozsah přeložky kabelového vedení   </w:t>
      </w:r>
    </w:p>
    <w:p w14:paraId="1A1D95F0" w14:textId="77777777" w:rsidR="00541E21" w:rsidRPr="00EA3C87" w:rsidRDefault="00541E21" w:rsidP="00541E21">
      <w:pPr>
        <w:autoSpaceDE w:val="0"/>
        <w:autoSpaceDN w:val="0"/>
        <w:adjustRightInd w:val="0"/>
        <w:spacing w:before="0" w:after="0"/>
        <w:jc w:val="left"/>
        <w:rPr>
          <w:color w:val="000000" w:themeColor="text1"/>
          <w:sz w:val="16"/>
          <w:szCs w:val="16"/>
        </w:rPr>
      </w:pPr>
      <w:r w:rsidRPr="00EA3C87">
        <w:rPr>
          <w:color w:val="000000" w:themeColor="text1"/>
          <w:sz w:val="16"/>
          <w:szCs w:val="16"/>
        </w:rPr>
        <w:t>Zdroj: [</w:t>
      </w:r>
      <w:proofErr w:type="spellStart"/>
      <w:r w:rsidRPr="00EA3C87">
        <w:rPr>
          <w:color w:val="000000" w:themeColor="text1"/>
          <w:sz w:val="16"/>
          <w:szCs w:val="16"/>
          <w:lang w:eastAsia="sv-SE"/>
        </w:rPr>
        <w:t>Hydroekologický</w:t>
      </w:r>
      <w:proofErr w:type="spellEnd"/>
      <w:r w:rsidRPr="00EA3C87">
        <w:rPr>
          <w:color w:val="000000" w:themeColor="text1"/>
          <w:sz w:val="16"/>
          <w:szCs w:val="16"/>
          <w:lang w:eastAsia="sv-SE"/>
        </w:rPr>
        <w:t xml:space="preserve"> informační systém VÚV TGM, upraveno AFRY CZ</w:t>
      </w:r>
      <w:r w:rsidRPr="00EA3C87">
        <w:rPr>
          <w:color w:val="000000" w:themeColor="text1"/>
          <w:sz w:val="16"/>
          <w:szCs w:val="16"/>
        </w:rPr>
        <w:t>]</w:t>
      </w:r>
    </w:p>
    <w:bookmarkEnd w:id="19"/>
    <w:p w14:paraId="5CAFE421" w14:textId="39CF18F9" w:rsidR="0078627D" w:rsidRPr="00203622" w:rsidRDefault="0078627D" w:rsidP="00326E6A">
      <w:pPr>
        <w:spacing w:before="240"/>
        <w:rPr>
          <w:b/>
          <w:bCs/>
          <w:lang w:eastAsia="sv-SE"/>
        </w:rPr>
      </w:pPr>
      <w:r w:rsidRPr="00203622">
        <w:rPr>
          <w:b/>
          <w:bCs/>
          <w:lang w:eastAsia="sv-SE"/>
        </w:rPr>
        <w:t xml:space="preserve">Podzemní vody </w:t>
      </w:r>
    </w:p>
    <w:p w14:paraId="1BEE312B" w14:textId="77777777" w:rsidR="00541E21" w:rsidRPr="00A24F92" w:rsidRDefault="00541E21" w:rsidP="00541E21">
      <w:r w:rsidRPr="0077576D">
        <w:t xml:space="preserve">Trasa záměru prochází dvěma hydrogeologickými rajony základní vrstvy: ID 2110 Chebská pánev a ID 6111 Krystalinikum Smrčin a západní části Krušných hor. V případě Chebské pánve je jedná o kolektor s napjatou hladinou o puklino-průlinové propustnosti a střední </w:t>
      </w:r>
      <w:proofErr w:type="spellStart"/>
      <w:r w:rsidRPr="0077576D">
        <w:t>transmisivitě</w:t>
      </w:r>
      <w:proofErr w:type="spellEnd"/>
      <w:r w:rsidRPr="0077576D">
        <w:t xml:space="preserve">. Krystalinikum </w:t>
      </w:r>
      <w:r w:rsidRPr="0077576D">
        <w:lastRenderedPageBreak/>
        <w:t xml:space="preserve">Smrčin a západní části Krušných hor je litologicky tvořen převážně metamorfity o volné hladině s puklinovou propustností a nízké </w:t>
      </w:r>
      <w:proofErr w:type="spellStart"/>
      <w:r w:rsidRPr="0077576D">
        <w:t>transmisivitě</w:t>
      </w:r>
      <w:proofErr w:type="spellEnd"/>
      <w:r w:rsidRPr="0077576D">
        <w:t xml:space="preserve">. </w:t>
      </w:r>
    </w:p>
    <w:p w14:paraId="53C28177" w14:textId="35091128" w:rsidR="00D01079" w:rsidRDefault="00D01079" w:rsidP="00D01079">
      <w:pPr>
        <w:pStyle w:val="Titulek"/>
        <w:keepNext/>
      </w:pPr>
      <w:r>
        <w:t xml:space="preserve">Obrázek </w:t>
      </w:r>
      <w:r>
        <w:fldChar w:fldCharType="begin"/>
      </w:r>
      <w:r>
        <w:instrText xml:space="preserve"> SEQ Obrázek \* ARABIC </w:instrText>
      </w:r>
      <w:r>
        <w:fldChar w:fldCharType="separate"/>
      </w:r>
      <w:r w:rsidR="00F024FA">
        <w:rPr>
          <w:noProof/>
        </w:rPr>
        <w:t>4</w:t>
      </w:r>
      <w:r>
        <w:fldChar w:fldCharType="end"/>
      </w:r>
      <w:r>
        <w:t xml:space="preserve"> Hydrogeologické rajony</w:t>
      </w:r>
    </w:p>
    <w:p w14:paraId="37BD8798" w14:textId="1C5A7315" w:rsidR="00E74573" w:rsidRPr="00E74573" w:rsidRDefault="00E74573" w:rsidP="00E74573">
      <w:r>
        <w:rPr>
          <w:noProof/>
        </w:rPr>
        <w:drawing>
          <wp:inline distT="0" distB="0" distL="0" distR="0" wp14:anchorId="4CA002EA" wp14:editId="42B180C2">
            <wp:extent cx="3179105" cy="4427220"/>
            <wp:effectExtent l="0" t="0" r="254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83415" cy="4433223"/>
                    </a:xfrm>
                    <a:prstGeom prst="rect">
                      <a:avLst/>
                    </a:prstGeom>
                    <a:noFill/>
                  </pic:spPr>
                </pic:pic>
              </a:graphicData>
            </a:graphic>
          </wp:inline>
        </w:drawing>
      </w:r>
    </w:p>
    <w:p w14:paraId="1E91276C" w14:textId="77777777" w:rsidR="00541E21" w:rsidRPr="0077576D" w:rsidRDefault="00541E21" w:rsidP="00541E21">
      <w:pPr>
        <w:spacing w:before="0" w:after="0"/>
        <w:rPr>
          <w:color w:val="000000" w:themeColor="text1"/>
          <w:sz w:val="16"/>
          <w:szCs w:val="16"/>
          <w:lang w:eastAsia="sv-SE"/>
        </w:rPr>
      </w:pPr>
      <w:r w:rsidRPr="0077576D">
        <w:rPr>
          <w:color w:val="000000" w:themeColor="text1"/>
          <w:sz w:val="16"/>
          <w:szCs w:val="16"/>
          <w:lang w:eastAsia="sv-SE"/>
        </w:rPr>
        <w:t>- červená a modrá linie představuje místo a rozsah záměru</w:t>
      </w:r>
    </w:p>
    <w:p w14:paraId="41A20E92" w14:textId="77777777" w:rsidR="00541E21" w:rsidRPr="0077576D" w:rsidRDefault="00541E21" w:rsidP="00541E21">
      <w:pPr>
        <w:keepNext/>
        <w:spacing w:before="0" w:after="0"/>
        <w:rPr>
          <w:sz w:val="16"/>
        </w:rPr>
      </w:pPr>
      <w:r w:rsidRPr="0077576D">
        <w:rPr>
          <w:sz w:val="16"/>
        </w:rPr>
        <w:t>Zdroj: [ČGS, upraveno AFRY CZ]</w:t>
      </w:r>
    </w:p>
    <w:p w14:paraId="22BF670F" w14:textId="3489074F" w:rsidR="0078627D" w:rsidRPr="00203622" w:rsidRDefault="0078627D" w:rsidP="00326E6A">
      <w:pPr>
        <w:spacing w:before="240"/>
        <w:rPr>
          <w:b/>
          <w:bCs/>
          <w:lang w:eastAsia="sv-SE"/>
        </w:rPr>
      </w:pPr>
      <w:r w:rsidRPr="00203622">
        <w:rPr>
          <w:b/>
          <w:bCs/>
          <w:lang w:eastAsia="sv-SE"/>
        </w:rPr>
        <w:t>Vodohospodářsky chráněná území</w:t>
      </w:r>
    </w:p>
    <w:p w14:paraId="3C1B3B6C" w14:textId="77777777" w:rsidR="00326E6A" w:rsidRPr="00203622" w:rsidRDefault="00326E6A" w:rsidP="00326E6A">
      <w:pPr>
        <w:rPr>
          <w:u w:val="single"/>
        </w:rPr>
      </w:pPr>
      <w:r w:rsidRPr="00203622">
        <w:rPr>
          <w:u w:val="single"/>
        </w:rPr>
        <w:t>Chráněná oblast přirozené akumulace vod (CHOPAV)</w:t>
      </w:r>
    </w:p>
    <w:p w14:paraId="7BC379F1" w14:textId="77777777" w:rsidR="00326E6A" w:rsidRPr="00203622" w:rsidRDefault="00326E6A" w:rsidP="00326E6A">
      <w:r w:rsidRPr="00203622">
        <w:t>Celý traťový úsek se nachází v CHOPAV Chebská pánev a Slavkovský les č. 214.</w:t>
      </w:r>
    </w:p>
    <w:p w14:paraId="152A1F58" w14:textId="77777777" w:rsidR="00326E6A" w:rsidRPr="00C20B84" w:rsidRDefault="00326E6A" w:rsidP="00326E6A">
      <w:pPr>
        <w:rPr>
          <w:u w:val="single"/>
        </w:rPr>
      </w:pPr>
      <w:r w:rsidRPr="00203622">
        <w:rPr>
          <w:u w:val="single"/>
        </w:rPr>
        <w:t>Ochranné pásmo vodního zdroje (OPVZ)</w:t>
      </w:r>
    </w:p>
    <w:p w14:paraId="3F0464EC" w14:textId="77777777" w:rsidR="00203622" w:rsidRPr="00B456A8" w:rsidRDefault="00203622" w:rsidP="00203622">
      <w:pPr>
        <w:rPr>
          <w:lang w:eastAsia="sv-SE"/>
        </w:rPr>
      </w:pPr>
      <w:r w:rsidRPr="00A60C68">
        <w:rPr>
          <w:lang w:eastAsia="sv-SE"/>
        </w:rPr>
        <w:t>Trasa záměru v rozsahu přeložky kabelového vedení prochází II. stupněm ochranného pásma vodního zdroje (2b) Jesenice Nebanice podzemní zdroj. Ochranné pásmo vodního zdroje bylo vyhlášeno Městským úřadem Cheb č.j. MUCH 56651/2010, 6.9.2009. Z podzemního zdroje je zásobována obec Jeseníce. Podzemní zdroj je ve správě CHEVAK Cheb, a.s..</w:t>
      </w:r>
      <w:r w:rsidRPr="00B456A8">
        <w:rPr>
          <w:lang w:eastAsia="sv-SE"/>
        </w:rPr>
        <w:t xml:space="preserve"> </w:t>
      </w:r>
    </w:p>
    <w:p w14:paraId="24ED20EA" w14:textId="77777777" w:rsidR="00326E6A" w:rsidRPr="00203622" w:rsidRDefault="00326E6A" w:rsidP="00326E6A">
      <w:pPr>
        <w:rPr>
          <w:u w:val="single"/>
        </w:rPr>
      </w:pPr>
      <w:r w:rsidRPr="00203622">
        <w:rPr>
          <w:u w:val="single"/>
        </w:rPr>
        <w:t>Ochranné pásmo přírodních léčivých zdrojů</w:t>
      </w:r>
    </w:p>
    <w:p w14:paraId="5C9D2AEC" w14:textId="77777777" w:rsidR="00C65A6D" w:rsidRDefault="00C65A6D" w:rsidP="00C65A6D">
      <w:pPr>
        <w:spacing w:before="0" w:after="240"/>
        <w:rPr>
          <w:lang w:eastAsia="sv-SE"/>
        </w:rPr>
      </w:pPr>
      <w:r w:rsidRPr="005455E4">
        <w:rPr>
          <w:lang w:eastAsia="sv-SE"/>
        </w:rPr>
        <w:t xml:space="preserve">Trasa záměru se celá nachází v ochranném pásmu přírodního léčivého zdroje Františkovy Lázně. </w:t>
      </w:r>
      <w:bookmarkStart w:id="20" w:name="_Hlk78895591"/>
      <w:r w:rsidRPr="005455E4">
        <w:rPr>
          <w:lang w:eastAsia="sv-SE"/>
        </w:rPr>
        <w:t xml:space="preserve">Záměr v rozsahu </w:t>
      </w:r>
      <w:r>
        <w:rPr>
          <w:lang w:eastAsia="sv-SE"/>
        </w:rPr>
        <w:t xml:space="preserve">rekonstrukce železničního svršku, spodku a souvisejících prací v </w:t>
      </w:r>
      <w:proofErr w:type="spellStart"/>
      <w:r w:rsidRPr="005455E4">
        <w:rPr>
          <w:lang w:eastAsia="sv-SE"/>
        </w:rPr>
        <w:t>žst</w:t>
      </w:r>
      <w:proofErr w:type="spellEnd"/>
      <w:r w:rsidRPr="005455E4">
        <w:rPr>
          <w:lang w:eastAsia="sv-SE"/>
        </w:rPr>
        <w:t xml:space="preserve"> Františkovy Lázně se celý nachází v ochranné pásmu IB – ochranném pásmu přírodních léčivých zdrojů. </w:t>
      </w:r>
      <w:bookmarkEnd w:id="20"/>
      <w:r w:rsidRPr="005455E4">
        <w:rPr>
          <w:lang w:eastAsia="sv-SE"/>
        </w:rPr>
        <w:t>Přeložky kabelové trasy procházejí ochranným pásmem přírodních léčivých zdrojů Františkovi Lázně v rozsahu IA, IB, IIA a IIB.</w:t>
      </w:r>
    </w:p>
    <w:p w14:paraId="6F3D91E7" w14:textId="32B9663C" w:rsidR="00D01079" w:rsidRDefault="00D01079" w:rsidP="00D01079">
      <w:pPr>
        <w:pStyle w:val="Titulek"/>
        <w:keepNext/>
      </w:pPr>
      <w:r>
        <w:lastRenderedPageBreak/>
        <w:t xml:space="preserve">Obrázek </w:t>
      </w:r>
      <w:r>
        <w:fldChar w:fldCharType="begin"/>
      </w:r>
      <w:r>
        <w:instrText xml:space="preserve"> SEQ Obrázek \* ARABIC </w:instrText>
      </w:r>
      <w:r>
        <w:fldChar w:fldCharType="separate"/>
      </w:r>
      <w:r w:rsidR="00F024FA">
        <w:rPr>
          <w:noProof/>
        </w:rPr>
        <w:t>5</w:t>
      </w:r>
      <w:r>
        <w:fldChar w:fldCharType="end"/>
      </w:r>
      <w:r>
        <w:t xml:space="preserve"> Ochrana vodních zdrojů</w:t>
      </w:r>
    </w:p>
    <w:p w14:paraId="01CA1A06" w14:textId="3AF8A2AD" w:rsidR="00120061" w:rsidRPr="00120061" w:rsidRDefault="00120061" w:rsidP="00120061">
      <w:r>
        <w:rPr>
          <w:noProof/>
        </w:rPr>
        <w:drawing>
          <wp:inline distT="0" distB="0" distL="0" distR="0" wp14:anchorId="2D5AC5E3" wp14:editId="32C21594">
            <wp:extent cx="2918460" cy="4323245"/>
            <wp:effectExtent l="0" t="0" r="0" b="127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0846" cy="4326779"/>
                    </a:xfrm>
                    <a:prstGeom prst="rect">
                      <a:avLst/>
                    </a:prstGeom>
                    <a:noFill/>
                  </pic:spPr>
                </pic:pic>
              </a:graphicData>
            </a:graphic>
          </wp:inline>
        </w:drawing>
      </w:r>
    </w:p>
    <w:p w14:paraId="5B02CE74" w14:textId="77777777" w:rsidR="00203622" w:rsidRPr="0077576D" w:rsidRDefault="00203622" w:rsidP="00203622">
      <w:pPr>
        <w:spacing w:before="0" w:after="0"/>
        <w:rPr>
          <w:color w:val="000000" w:themeColor="text1"/>
          <w:sz w:val="16"/>
          <w:szCs w:val="16"/>
          <w:lang w:eastAsia="sv-SE"/>
        </w:rPr>
      </w:pPr>
      <w:r w:rsidRPr="0077576D">
        <w:rPr>
          <w:color w:val="000000" w:themeColor="text1"/>
          <w:sz w:val="16"/>
          <w:szCs w:val="16"/>
          <w:lang w:eastAsia="sv-SE"/>
        </w:rPr>
        <w:t xml:space="preserve">- </w:t>
      </w:r>
      <w:r>
        <w:rPr>
          <w:color w:val="000000" w:themeColor="text1"/>
          <w:sz w:val="16"/>
          <w:szCs w:val="16"/>
          <w:lang w:eastAsia="sv-SE"/>
        </w:rPr>
        <w:t>žlutá a zelená</w:t>
      </w:r>
      <w:r w:rsidRPr="0077576D">
        <w:rPr>
          <w:color w:val="000000" w:themeColor="text1"/>
          <w:sz w:val="16"/>
          <w:szCs w:val="16"/>
          <w:lang w:eastAsia="sv-SE"/>
        </w:rPr>
        <w:t xml:space="preserve"> linie představuje místo a rozsah záměru</w:t>
      </w:r>
    </w:p>
    <w:p w14:paraId="77794DFB" w14:textId="198E3D27" w:rsidR="00203622" w:rsidRPr="00F16C4C" w:rsidRDefault="00326E6A" w:rsidP="00F16C4C">
      <w:pPr>
        <w:spacing w:before="0"/>
      </w:pPr>
      <w:r w:rsidRPr="000D0919">
        <w:rPr>
          <w:sz w:val="16"/>
          <w:szCs w:val="16"/>
        </w:rPr>
        <w:t>Zdroj</w:t>
      </w:r>
      <w:r>
        <w:rPr>
          <w:sz w:val="16"/>
          <w:szCs w:val="16"/>
        </w:rPr>
        <w:t>: www.mzcr.cz</w:t>
      </w:r>
    </w:p>
    <w:p w14:paraId="047509F4" w14:textId="5794832E" w:rsidR="00326E6A" w:rsidRPr="00203622" w:rsidRDefault="00326E6A" w:rsidP="00326E6A">
      <w:pPr>
        <w:rPr>
          <w:rFonts w:ascii="Verdana" w:hAnsi="Verdana"/>
        </w:rPr>
      </w:pPr>
      <w:r w:rsidRPr="00203622">
        <w:rPr>
          <w:rFonts w:ascii="Verdana" w:hAnsi="Verdana"/>
        </w:rPr>
        <w:t>Oblast je chráněna zákonem č. 164/2001 Sb., o přírodních léčivých zdrojích, zdrojích přírodních minerálních vod, přírodních léčebných lázních a lázeňských místech a o změně některých souvisejících zákonů (lázeňský zákon).</w:t>
      </w:r>
    </w:p>
    <w:p w14:paraId="190B987B" w14:textId="77777777" w:rsidR="00326E6A" w:rsidRPr="00203622" w:rsidRDefault="00326E6A" w:rsidP="00326E6A">
      <w:r w:rsidRPr="00203622">
        <w:t>V ochranném pásmu je zakázáno provádět činnosti, které mohou negativně ovlivnit chemické, fyzikální a mikrobiologické vlastnosti zdroje a jeho zdravotní nezávadnost, jakož i zásoby a vydatnost zdroje. Tyto činnosti a termín jejich ukončení v návaznosti na místní geologické podmínky stanoví vyhláška ministerstva, kterou se stanoví ochranné pásmo.</w:t>
      </w:r>
    </w:p>
    <w:p w14:paraId="07EA21B1" w14:textId="6CE55B0E" w:rsidR="00326E6A" w:rsidRDefault="00326E6A" w:rsidP="00326E6A">
      <w:pPr>
        <w:spacing w:before="240"/>
        <w:rPr>
          <w:b/>
          <w:bCs/>
          <w:lang w:eastAsia="sv-SE"/>
        </w:rPr>
      </w:pPr>
      <w:r w:rsidRPr="00203622">
        <w:t xml:space="preserve">V ochranném pásmu 1. stupně je zakázáno provádět </w:t>
      </w:r>
      <w:r w:rsidRPr="00203622">
        <w:rPr>
          <w:rFonts w:cs="Arial"/>
          <w:color w:val="000000"/>
          <w:shd w:val="clear" w:color="auto" w:fill="FFFFFF"/>
        </w:rPr>
        <w:t>zemní a jiné práce do hloubky větší než 10 metrů.</w:t>
      </w:r>
    </w:p>
    <w:p w14:paraId="6F81956B" w14:textId="1D65C0A0" w:rsidR="0078627D" w:rsidRDefault="0002188E" w:rsidP="0002188E">
      <w:pPr>
        <w:pStyle w:val="Nadpis2"/>
      </w:pPr>
      <w:bookmarkStart w:id="21" w:name="_Toc120706954"/>
      <w:r>
        <w:t>Odpady</w:t>
      </w:r>
      <w:bookmarkEnd w:id="21"/>
    </w:p>
    <w:p w14:paraId="52683208" w14:textId="77777777" w:rsidR="002A349E" w:rsidRPr="00F26C5A" w:rsidRDefault="002A349E" w:rsidP="002A349E">
      <w:pPr>
        <w:rPr>
          <w:color w:val="000000" w:themeColor="text1"/>
        </w:rPr>
      </w:pPr>
      <w:r w:rsidRPr="00F26C5A">
        <w:rPr>
          <w:color w:val="000000" w:themeColor="text1"/>
        </w:rPr>
        <w:t>Odpadové hospodářství stavby bude probíhat v souladu se zákonem č. 541/2020 Sb., o odpadech a dále v souladu s vyhláškou č. 8/2021 Sb., o katalogu odpadů a posuzování vlastností odpadů (Katalog odpadů). Původcem odpadů budou zhotovitelé stavebních prací. Při kolaudačním řízení budou předloženy doklady o využití nebo odstranění odpadů v souladu s výše uvedeným zákonem a jeho prováděcími předpisy.</w:t>
      </w:r>
    </w:p>
    <w:p w14:paraId="38213D91" w14:textId="667A25CC" w:rsidR="008512B2" w:rsidRPr="00F76D9A" w:rsidRDefault="002A349E" w:rsidP="002A349E">
      <w:pPr>
        <w:spacing w:before="240"/>
        <w:rPr>
          <w:color w:val="000000" w:themeColor="text1"/>
        </w:rPr>
      </w:pPr>
      <w:r w:rsidRPr="00F26C5A">
        <w:rPr>
          <w:color w:val="000000" w:themeColor="text1"/>
        </w:rPr>
        <w:t xml:space="preserve">Původce odpadů (zhotovitel stavby) zajistí využití nebo odstranění odpadů, které v rámci stavebních prací vzniknou předáním osobě oprávněné, k nakládání s odpady podle výše uvedeného zákona o odpadech. Odpady budou shromažďovány v místě vzniku odděleně podle druhu odpadu do sběrných </w:t>
      </w:r>
      <w:r w:rsidRPr="00F26C5A">
        <w:rPr>
          <w:color w:val="000000" w:themeColor="text1"/>
        </w:rPr>
        <w:lastRenderedPageBreak/>
        <w:t>nádob a odtud budou průběžně odstraňovány a odváženy do shromaždišť odpadů. Odtud budou odpady odváženy k odstranění. Zvláštní pozornost bude věnována skladování nebezpečných odpadů, pro které budou ve shromaždištích vymezeny oddělené, uzavřené plochy (zabezpečení proti neoprávněné manipulaci s nebezpečnými odpady či odcizení, zamezení havarijnímu úniku atd.). Odpady budou shromažďovány do speciálně k tomuto účelu určených a označených nádob a</w:t>
      </w:r>
      <w:r w:rsidR="00F76D9A">
        <w:rPr>
          <w:color w:val="000000" w:themeColor="text1"/>
        </w:rPr>
        <w:t> </w:t>
      </w:r>
      <w:r w:rsidRPr="00F26C5A">
        <w:rPr>
          <w:color w:val="000000" w:themeColor="text1"/>
        </w:rPr>
        <w:t>kontejnerů, případně záchytných jímek, které budou odpovídat požadavkům pro sběr ostatních a</w:t>
      </w:r>
      <w:r w:rsidR="00F76D9A">
        <w:rPr>
          <w:color w:val="000000" w:themeColor="text1"/>
        </w:rPr>
        <w:t> </w:t>
      </w:r>
      <w:r w:rsidRPr="004E2AF5">
        <w:rPr>
          <w:color w:val="000000" w:themeColor="text1"/>
        </w:rPr>
        <w:t xml:space="preserve">nebezpečných </w:t>
      </w:r>
      <w:r w:rsidRPr="00F76D9A">
        <w:rPr>
          <w:color w:val="000000" w:themeColor="text1"/>
        </w:rPr>
        <w:t>odpadů.</w:t>
      </w:r>
      <w:r w:rsidRPr="00F76D9A">
        <w:rPr>
          <w:rFonts w:ascii="Arial" w:eastAsia="Calibri" w:hAnsi="Arial" w:cs="Times New Roman"/>
          <w:sz w:val="19"/>
          <w:szCs w:val="19"/>
        </w:rPr>
        <w:t xml:space="preserve"> </w:t>
      </w:r>
    </w:p>
    <w:p w14:paraId="6E43B2B9" w14:textId="77777777" w:rsidR="008512B2" w:rsidRPr="00F76D9A" w:rsidRDefault="008512B2" w:rsidP="008512B2">
      <w:pPr>
        <w:rPr>
          <w:u w:val="single"/>
        </w:rPr>
      </w:pPr>
      <w:r w:rsidRPr="00F76D9A">
        <w:rPr>
          <w:u w:val="single"/>
        </w:rPr>
        <w:t>Recyklační linka</w:t>
      </w:r>
    </w:p>
    <w:p w14:paraId="176B6938" w14:textId="682AC1B4" w:rsidR="0002188E" w:rsidRPr="00F76D9A" w:rsidRDefault="008512B2" w:rsidP="008512B2">
      <w:r w:rsidRPr="00F76D9A">
        <w:t>V rámci stavby je uvažováno s</w:t>
      </w:r>
      <w:r w:rsidR="00F76D9A">
        <w:t xml:space="preserve"> částečnou </w:t>
      </w:r>
      <w:r w:rsidRPr="00F76D9A">
        <w:t>recyklací materiálu ze štěrkového lože. Zařízení staveniště i s recyklační základnou</w:t>
      </w:r>
      <w:r w:rsidR="00BF51C5" w:rsidRPr="00F76D9A">
        <w:t xml:space="preserve"> je</w:t>
      </w:r>
      <w:r w:rsidRPr="00F76D9A">
        <w:t xml:space="preserve"> uvažováno na pozemku </w:t>
      </w:r>
      <w:proofErr w:type="spellStart"/>
      <w:r w:rsidRPr="00F76D9A">
        <w:t>parc</w:t>
      </w:r>
      <w:proofErr w:type="spellEnd"/>
      <w:r w:rsidRPr="00F76D9A">
        <w:t xml:space="preserve">. č. 1360/3 v </w:t>
      </w:r>
      <w:proofErr w:type="spellStart"/>
      <w:r w:rsidRPr="00F76D9A">
        <w:t>k.ú</w:t>
      </w:r>
      <w:proofErr w:type="spellEnd"/>
      <w:r w:rsidRPr="00F76D9A">
        <w:t>. Cheb.</w:t>
      </w:r>
    </w:p>
    <w:p w14:paraId="4FB0251F" w14:textId="0CD6B1B6" w:rsidR="008512B2" w:rsidRPr="00F76D9A" w:rsidRDefault="008512B2" w:rsidP="00F54B48">
      <w:pPr>
        <w:rPr>
          <w:u w:val="single"/>
        </w:rPr>
      </w:pPr>
      <w:r w:rsidRPr="00F76D9A">
        <w:rPr>
          <w:u w:val="single"/>
        </w:rPr>
        <w:t>Kontrolní chemické analýzy</w:t>
      </w:r>
    </w:p>
    <w:p w14:paraId="018C9858" w14:textId="26BE667D" w:rsidR="00F54B48" w:rsidRPr="00F76D9A" w:rsidRDefault="00F54B48" w:rsidP="008C0B58">
      <w:pPr>
        <w:spacing w:before="0" w:after="0"/>
        <w:rPr>
          <w:rFonts w:cs="Arial"/>
        </w:rPr>
      </w:pPr>
      <w:r w:rsidRPr="00F76D9A">
        <w:t>Pro účely tohoto stupně projektové dokumentace byl proveden odběr vzorků štěrku ze železničního svršku</w:t>
      </w:r>
      <w:r w:rsidR="008C0B58" w:rsidRPr="00F76D9A">
        <w:t xml:space="preserve">, a to </w:t>
      </w:r>
      <w:r w:rsidRPr="00F76D9A">
        <w:t xml:space="preserve">v rámci geotechnického průzkumu stavby – </w:t>
      </w:r>
      <w:proofErr w:type="spellStart"/>
      <w:r w:rsidRPr="00F76D9A">
        <w:t>Waltec</w:t>
      </w:r>
      <w:proofErr w:type="spellEnd"/>
      <w:r w:rsidRPr="00F76D9A">
        <w:t xml:space="preserve"> s.r.o. (2021)</w:t>
      </w:r>
      <w:r w:rsidR="00943E4D" w:rsidRPr="00F76D9A">
        <w:t xml:space="preserve"> a dále </w:t>
      </w:r>
      <w:r w:rsidR="000B1613" w:rsidRPr="00F76D9A">
        <w:t>proběhlo</w:t>
      </w:r>
      <w:r w:rsidR="00943E4D" w:rsidRPr="00F76D9A">
        <w:t xml:space="preserve"> </w:t>
      </w:r>
      <w:r w:rsidRPr="00F76D9A">
        <w:t xml:space="preserve">vzorkování </w:t>
      </w:r>
      <w:r w:rsidR="000B1613" w:rsidRPr="00F76D9A">
        <w:t xml:space="preserve">pro analýzu nebezpečnosti </w:t>
      </w:r>
      <w:r w:rsidRPr="00F76D9A">
        <w:t>odpadů</w:t>
      </w:r>
      <w:r w:rsidR="000B1613" w:rsidRPr="00F76D9A">
        <w:t xml:space="preserve"> (</w:t>
      </w:r>
      <w:proofErr w:type="spellStart"/>
      <w:r w:rsidR="000B1613" w:rsidRPr="00F76D9A">
        <w:t>GeoVision</w:t>
      </w:r>
      <w:proofErr w:type="spellEnd"/>
      <w:r w:rsidR="00F76D9A" w:rsidRPr="00F76D9A">
        <w:t xml:space="preserve"> s.r.o.</w:t>
      </w:r>
      <w:r w:rsidR="000B1613" w:rsidRPr="00F76D9A">
        <w:t>, 2021)</w:t>
      </w:r>
      <w:r w:rsidRPr="00F76D9A">
        <w:t xml:space="preserve">. </w:t>
      </w:r>
      <w:r w:rsidRPr="00F76D9A">
        <w:rPr>
          <w:rFonts w:cs="Arial"/>
        </w:rPr>
        <w:t xml:space="preserve">Rozsah chemických analýz </w:t>
      </w:r>
      <w:r w:rsidR="000B1613" w:rsidRPr="00F76D9A">
        <w:rPr>
          <w:rFonts w:cs="Arial"/>
        </w:rPr>
        <w:t>odpovídá</w:t>
      </w:r>
      <w:r w:rsidR="00943E4D" w:rsidRPr="00F76D9A">
        <w:rPr>
          <w:rFonts w:cs="Arial"/>
        </w:rPr>
        <w:t xml:space="preserve"> </w:t>
      </w:r>
      <w:r w:rsidR="008C0B58" w:rsidRPr="00F76D9A">
        <w:rPr>
          <w:rFonts w:cs="Arial"/>
        </w:rPr>
        <w:t>vyhlášce</w:t>
      </w:r>
      <w:r w:rsidRPr="00F76D9A">
        <w:rPr>
          <w:rFonts w:cs="Arial"/>
        </w:rPr>
        <w:t xml:space="preserve"> </w:t>
      </w:r>
      <w:r w:rsidR="00943E4D" w:rsidRPr="00F76D9A">
        <w:rPr>
          <w:rFonts w:cs="Arial"/>
        </w:rPr>
        <w:t>č.</w:t>
      </w:r>
      <w:r w:rsidR="008C0B58" w:rsidRPr="00F76D9A">
        <w:rPr>
          <w:rFonts w:cs="Arial"/>
        </w:rPr>
        <w:t xml:space="preserve"> 273/2021</w:t>
      </w:r>
      <w:r w:rsidRPr="00F76D9A">
        <w:rPr>
          <w:rFonts w:cs="Arial"/>
        </w:rPr>
        <w:t xml:space="preserve"> Sb., </w:t>
      </w:r>
      <w:r w:rsidR="008C0B58" w:rsidRPr="00F76D9A">
        <w:rPr>
          <w:rFonts w:cs="Arial"/>
        </w:rPr>
        <w:t>o podrobnostech nakládání s odpady</w:t>
      </w:r>
      <w:r w:rsidRPr="00F76D9A">
        <w:rPr>
          <w:rFonts w:cs="Arial"/>
        </w:rPr>
        <w:t xml:space="preserve">. </w:t>
      </w:r>
    </w:p>
    <w:p w14:paraId="21D2A3BF" w14:textId="1BB73A6F" w:rsidR="008C0B58" w:rsidRPr="008C0B58" w:rsidRDefault="008C0B58" w:rsidP="008C0B58">
      <w:pPr>
        <w:spacing w:before="0" w:after="0"/>
        <w:rPr>
          <w:rFonts w:cs="Arial"/>
        </w:rPr>
      </w:pPr>
      <w:r w:rsidRPr="00F76D9A">
        <w:rPr>
          <w:rFonts w:cs="Arial"/>
        </w:rPr>
        <w:t xml:space="preserve">Z výsledků chemických analýz </w:t>
      </w:r>
      <w:r w:rsidR="00AD0187" w:rsidRPr="00F76D9A">
        <w:rPr>
          <w:rFonts w:cs="Arial"/>
        </w:rPr>
        <w:t>je</w:t>
      </w:r>
      <w:r w:rsidRPr="00F76D9A">
        <w:rPr>
          <w:rFonts w:cs="Arial"/>
        </w:rPr>
        <w:t xml:space="preserve"> zřejm</w:t>
      </w:r>
      <w:r w:rsidR="00AD0187" w:rsidRPr="00F76D9A">
        <w:rPr>
          <w:rFonts w:cs="Arial"/>
        </w:rPr>
        <w:t>é</w:t>
      </w:r>
      <w:r w:rsidRPr="00F76D9A">
        <w:rPr>
          <w:rFonts w:cs="Arial"/>
        </w:rPr>
        <w:t>, zda a jaké množství bude možné dále</w:t>
      </w:r>
      <w:r>
        <w:rPr>
          <w:rFonts w:cs="Arial"/>
        </w:rPr>
        <w:t xml:space="preserve"> využít pro stavbu anebo bude vyhovovat podmínkách pro </w:t>
      </w:r>
      <w:r w:rsidRPr="008C0B58">
        <w:rPr>
          <w:rFonts w:cs="Arial"/>
        </w:rPr>
        <w:t xml:space="preserve">uložení odpadů </w:t>
      </w:r>
      <w:r w:rsidRPr="008C0B58">
        <w:t xml:space="preserve">na skládku kategorie S – IO (inertní odpad). </w:t>
      </w:r>
    </w:p>
    <w:p w14:paraId="3E2654A5" w14:textId="1AC2C07C" w:rsidR="008C0B58" w:rsidRDefault="00F54B48" w:rsidP="00F54B48">
      <w:pPr>
        <w:spacing w:after="0"/>
      </w:pPr>
      <w:r w:rsidRPr="008C0B58">
        <w:t xml:space="preserve">Z hlediska možnosti využívání odpadů na povrchu terénu (rekultivace povrchu terénu, vyrovnávání terénních nerovností apod.) nesmí obsahy škodlivin v sušině odpadů a výsledky ekotoxikologických testů odpadů překročit limitní hodnoty ukazatelů stanovených </w:t>
      </w:r>
      <w:r w:rsidR="008C0B58" w:rsidRPr="008C0B58">
        <w:t>ve vyhlášce. Pro ukládání odpadů lze použít pouze materiály, jejichž obsahy sledovaných parametrů nepřekračují II. limitní hodnotu podle přílohy 5 tabulky 5.1. Pokud tyto materiály nepřekročí II. limitní hodnotu a překročí I. limitní hodnotu, lze je uložit pouze do hl. více jak 1 m pod úroveň terénu. Zároveň odpady určené k zasýpání musí splnit limitní hodnoty pro výluhy podle přílohy 5 tabulky 5.2. vyhlášky č.273/2021 Sb..</w:t>
      </w:r>
    </w:p>
    <w:p w14:paraId="0C1EC649" w14:textId="749C929D" w:rsidR="00F54B48" w:rsidRPr="008C0B58" w:rsidRDefault="00F54B48" w:rsidP="00F54B48">
      <w:pPr>
        <w:spacing w:after="0"/>
      </w:pPr>
      <w:r w:rsidRPr="008C0B58">
        <w:t>V rámci nakládání s odpady na stavbě musí být preferováno zpětné využití vyzískaného materiálu v místě stavby a omezení vzniku odpadů pouze na nezbytné množství.</w:t>
      </w:r>
    </w:p>
    <w:p w14:paraId="4775CB81" w14:textId="218B4FDF" w:rsidR="00F54B48" w:rsidRDefault="00F54B48" w:rsidP="00F54B48">
      <w:pPr>
        <w:spacing w:after="0"/>
      </w:pPr>
      <w:r w:rsidRPr="008C0B58">
        <w:t>Vytěžený materiál zemin a štěrkového lože bude při stavbě nejprve vytříděn a následně recyklován pro zpětné využití v místě stavby, za odpad bude prohlášeno pouze nevyužitelné podsítné a materiál jinak nevhodný. Odpad bude následně předán oprávněné osobě k využití nebo odstranění podle výsledků provedených kompletních analýz.</w:t>
      </w:r>
    </w:p>
    <w:p w14:paraId="72C7A39D" w14:textId="54C13AB1" w:rsidR="00FE2563" w:rsidRDefault="00FE2563" w:rsidP="00FE2563">
      <w:pPr>
        <w:spacing w:before="240"/>
        <w:rPr>
          <w:rFonts w:ascii="Verdana" w:hAnsi="Verdana"/>
        </w:rPr>
      </w:pPr>
      <w:r>
        <w:rPr>
          <w:rFonts w:ascii="Verdana" w:hAnsi="Verdana"/>
        </w:rPr>
        <w:t>V Karlovarském</w:t>
      </w:r>
      <w:r w:rsidRPr="008F7565">
        <w:rPr>
          <w:rFonts w:ascii="Verdana" w:hAnsi="Verdana"/>
        </w:rPr>
        <w:t xml:space="preserve"> kraji lze využít následující místa pro nakládání s odpady.  </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1653"/>
        <w:gridCol w:w="2772"/>
        <w:gridCol w:w="2296"/>
      </w:tblGrid>
      <w:tr w:rsidR="00FE2563" w:rsidRPr="00FE2563" w14:paraId="1C20441A" w14:textId="77777777" w:rsidTr="00FE2563">
        <w:tc>
          <w:tcPr>
            <w:tcW w:w="1291" w:type="pct"/>
            <w:shd w:val="clear" w:color="auto" w:fill="auto"/>
          </w:tcPr>
          <w:p w14:paraId="6FDCA38F" w14:textId="77777777" w:rsidR="00FE2563" w:rsidRPr="00FE2563" w:rsidRDefault="00FE2563" w:rsidP="00FE2563">
            <w:pPr>
              <w:spacing w:before="100" w:beforeAutospacing="1" w:after="0" w:line="240" w:lineRule="auto"/>
              <w:rPr>
                <w:rFonts w:ascii="Verdana" w:hAnsi="Verdana"/>
                <w:b/>
              </w:rPr>
            </w:pPr>
            <w:r w:rsidRPr="00FE2563">
              <w:rPr>
                <w:rFonts w:ascii="Verdana" w:hAnsi="Verdana"/>
                <w:b/>
              </w:rPr>
              <w:t>Název</w:t>
            </w:r>
          </w:p>
        </w:tc>
        <w:tc>
          <w:tcPr>
            <w:tcW w:w="912" w:type="pct"/>
            <w:shd w:val="clear" w:color="auto" w:fill="auto"/>
          </w:tcPr>
          <w:p w14:paraId="7E7BA9F2" w14:textId="77777777" w:rsidR="00FE2563" w:rsidRPr="00FE2563" w:rsidRDefault="00FE2563" w:rsidP="00FE2563">
            <w:pPr>
              <w:spacing w:before="100" w:beforeAutospacing="1" w:after="0" w:line="240" w:lineRule="auto"/>
              <w:rPr>
                <w:rFonts w:ascii="Verdana" w:hAnsi="Verdana"/>
                <w:b/>
              </w:rPr>
            </w:pPr>
            <w:r w:rsidRPr="00FE2563">
              <w:rPr>
                <w:rFonts w:ascii="Verdana" w:hAnsi="Verdana"/>
                <w:b/>
              </w:rPr>
              <w:t>Adresa</w:t>
            </w:r>
          </w:p>
        </w:tc>
        <w:tc>
          <w:tcPr>
            <w:tcW w:w="1530" w:type="pct"/>
            <w:shd w:val="clear" w:color="auto" w:fill="auto"/>
          </w:tcPr>
          <w:p w14:paraId="693392A3" w14:textId="77777777" w:rsidR="00FE2563" w:rsidRPr="00FE2563" w:rsidRDefault="00FE2563" w:rsidP="00FE2563">
            <w:pPr>
              <w:spacing w:before="100" w:beforeAutospacing="1" w:after="0" w:line="240" w:lineRule="auto"/>
              <w:rPr>
                <w:rFonts w:ascii="Verdana" w:hAnsi="Verdana"/>
                <w:b/>
              </w:rPr>
            </w:pPr>
            <w:r w:rsidRPr="00FE2563">
              <w:rPr>
                <w:rFonts w:ascii="Verdana" w:hAnsi="Verdana"/>
                <w:b/>
              </w:rPr>
              <w:t>Kontakt</w:t>
            </w:r>
          </w:p>
        </w:tc>
        <w:tc>
          <w:tcPr>
            <w:tcW w:w="1267" w:type="pct"/>
            <w:shd w:val="clear" w:color="auto" w:fill="auto"/>
          </w:tcPr>
          <w:p w14:paraId="7A8D5C71" w14:textId="77777777" w:rsidR="00FE2563" w:rsidRPr="00FE2563" w:rsidRDefault="00FE2563" w:rsidP="00FE2563">
            <w:pPr>
              <w:spacing w:before="100" w:beforeAutospacing="1" w:after="0" w:line="240" w:lineRule="auto"/>
              <w:rPr>
                <w:rFonts w:ascii="Verdana" w:hAnsi="Verdana"/>
                <w:b/>
              </w:rPr>
            </w:pPr>
            <w:r w:rsidRPr="00FE2563">
              <w:rPr>
                <w:rFonts w:ascii="Verdana" w:hAnsi="Verdana"/>
                <w:b/>
              </w:rPr>
              <w:t>Typ zařízení</w:t>
            </w:r>
          </w:p>
        </w:tc>
      </w:tr>
      <w:tr w:rsidR="00FE2563" w:rsidRPr="00FE2563" w14:paraId="0A7E7FD0" w14:textId="77777777" w:rsidTr="00FE2563">
        <w:tc>
          <w:tcPr>
            <w:tcW w:w="1291" w:type="pct"/>
            <w:shd w:val="clear" w:color="auto" w:fill="auto"/>
          </w:tcPr>
          <w:p w14:paraId="1CE16666" w14:textId="77777777" w:rsidR="00FE2563" w:rsidRPr="00FE2563" w:rsidRDefault="00FE2563" w:rsidP="00FE2563">
            <w:pPr>
              <w:spacing w:before="100" w:beforeAutospacing="1" w:after="0" w:line="240" w:lineRule="auto"/>
              <w:rPr>
                <w:rFonts w:ascii="Verdana" w:hAnsi="Verdana"/>
                <w:highlight w:val="red"/>
              </w:rPr>
            </w:pPr>
            <w:r w:rsidRPr="00FE2563">
              <w:rPr>
                <w:rFonts w:ascii="Verdana" w:hAnsi="Verdana"/>
              </w:rPr>
              <w:t>FCC Česká republika, s.r.o. – provozovna Tisová</w:t>
            </w:r>
          </w:p>
        </w:tc>
        <w:tc>
          <w:tcPr>
            <w:tcW w:w="912" w:type="pct"/>
            <w:shd w:val="clear" w:color="auto" w:fill="auto"/>
          </w:tcPr>
          <w:p w14:paraId="0E221F70"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Březová u Sokolova</w:t>
            </w:r>
          </w:p>
          <w:p w14:paraId="4E1CD0FF"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357 61</w:t>
            </w:r>
          </w:p>
        </w:tc>
        <w:tc>
          <w:tcPr>
            <w:tcW w:w="1530" w:type="pct"/>
            <w:shd w:val="clear" w:color="auto" w:fill="auto"/>
          </w:tcPr>
          <w:p w14:paraId="428AA126"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Tel.: 352 605 475</w:t>
            </w:r>
          </w:p>
          <w:p w14:paraId="5B5518D4"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E-mail: tisova@fcc-group.cz</w:t>
            </w:r>
          </w:p>
        </w:tc>
        <w:tc>
          <w:tcPr>
            <w:tcW w:w="1267" w:type="pct"/>
            <w:shd w:val="clear" w:color="auto" w:fill="auto"/>
          </w:tcPr>
          <w:p w14:paraId="6AA657AD"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 xml:space="preserve">Skládka (ostatní odpad, biodegradace) </w:t>
            </w:r>
          </w:p>
        </w:tc>
      </w:tr>
      <w:tr w:rsidR="00FE2563" w:rsidRPr="00FE2563" w14:paraId="1D11176F" w14:textId="77777777" w:rsidTr="00FE2563">
        <w:tc>
          <w:tcPr>
            <w:tcW w:w="1291" w:type="pct"/>
            <w:shd w:val="clear" w:color="auto" w:fill="auto"/>
          </w:tcPr>
          <w:p w14:paraId="31F9FA9F"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AZS 98, s.r.o.</w:t>
            </w:r>
          </w:p>
        </w:tc>
        <w:tc>
          <w:tcPr>
            <w:tcW w:w="912" w:type="pct"/>
            <w:shd w:val="clear" w:color="auto" w:fill="auto"/>
          </w:tcPr>
          <w:p w14:paraId="5E10781B"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Sadov</w:t>
            </w:r>
          </w:p>
          <w:p w14:paraId="38DC958D" w14:textId="77777777" w:rsidR="00FE2563" w:rsidRPr="00FE2563" w:rsidRDefault="00FE2563" w:rsidP="00FE2563">
            <w:pPr>
              <w:spacing w:before="100" w:beforeAutospacing="1" w:after="0" w:line="240" w:lineRule="auto"/>
              <w:rPr>
                <w:rFonts w:ascii="Verdana" w:hAnsi="Verdana"/>
              </w:rPr>
            </w:pPr>
            <w:proofErr w:type="spellStart"/>
            <w:r w:rsidRPr="00FE2563">
              <w:rPr>
                <w:rFonts w:ascii="Verdana" w:hAnsi="Verdana"/>
              </w:rPr>
              <w:t>p.p.č</w:t>
            </w:r>
            <w:proofErr w:type="spellEnd"/>
            <w:r w:rsidRPr="00FE2563">
              <w:rPr>
                <w:rFonts w:ascii="Verdana" w:hAnsi="Verdana"/>
              </w:rPr>
              <w:t>. 1360/3</w:t>
            </w:r>
          </w:p>
        </w:tc>
        <w:tc>
          <w:tcPr>
            <w:tcW w:w="1530" w:type="pct"/>
            <w:shd w:val="clear" w:color="auto" w:fill="auto"/>
          </w:tcPr>
          <w:p w14:paraId="016211BA"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Tel.: 737 225 635</w:t>
            </w:r>
          </w:p>
          <w:p w14:paraId="2A4EB555"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E-mail: sekretariat@azs98.cz</w:t>
            </w:r>
          </w:p>
        </w:tc>
        <w:tc>
          <w:tcPr>
            <w:tcW w:w="1267" w:type="pct"/>
            <w:shd w:val="clear" w:color="auto" w:fill="auto"/>
          </w:tcPr>
          <w:p w14:paraId="288F5087"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Drcení stavebního odpadu – recyklační linka</w:t>
            </w:r>
          </w:p>
        </w:tc>
      </w:tr>
      <w:tr w:rsidR="00FE2563" w:rsidRPr="00FE2563" w14:paraId="5251C8E6" w14:textId="77777777" w:rsidTr="00FE2563">
        <w:trPr>
          <w:cantSplit/>
        </w:trPr>
        <w:tc>
          <w:tcPr>
            <w:tcW w:w="1291" w:type="pct"/>
            <w:shd w:val="clear" w:color="auto" w:fill="auto"/>
          </w:tcPr>
          <w:p w14:paraId="33BCCAFD"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TSR – provozovna Dolní Rychnov</w:t>
            </w:r>
          </w:p>
        </w:tc>
        <w:tc>
          <w:tcPr>
            <w:tcW w:w="912" w:type="pct"/>
            <w:shd w:val="clear" w:color="auto" w:fill="auto"/>
          </w:tcPr>
          <w:p w14:paraId="6CC41CF1"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Revoluční 1108</w:t>
            </w:r>
          </w:p>
          <w:p w14:paraId="3A97479E"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 xml:space="preserve">356 04 Sokolov – Dolní Rychnov </w:t>
            </w:r>
          </w:p>
        </w:tc>
        <w:tc>
          <w:tcPr>
            <w:tcW w:w="1530" w:type="pct"/>
            <w:shd w:val="clear" w:color="auto" w:fill="auto"/>
          </w:tcPr>
          <w:p w14:paraId="58A35695"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Tel.: 724 010 305</w:t>
            </w:r>
          </w:p>
          <w:p w14:paraId="0D3D7856"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E-mail: h.koutecka@tsrcr.cz</w:t>
            </w:r>
          </w:p>
          <w:p w14:paraId="0A3E256E" w14:textId="77777777" w:rsidR="00FE2563" w:rsidRPr="00FE2563" w:rsidRDefault="00FE2563" w:rsidP="00FE2563">
            <w:pPr>
              <w:spacing w:before="100" w:beforeAutospacing="1" w:after="0" w:line="240" w:lineRule="auto"/>
              <w:rPr>
                <w:rFonts w:ascii="Verdana" w:hAnsi="Verdana"/>
              </w:rPr>
            </w:pPr>
          </w:p>
        </w:tc>
        <w:tc>
          <w:tcPr>
            <w:tcW w:w="1267" w:type="pct"/>
            <w:shd w:val="clear" w:color="auto" w:fill="auto"/>
          </w:tcPr>
          <w:p w14:paraId="0D2EAA8E"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Železný šrot, barevné kovy, kabely</w:t>
            </w:r>
          </w:p>
        </w:tc>
      </w:tr>
      <w:tr w:rsidR="00FE2563" w:rsidRPr="00FE2563" w14:paraId="0F8A1737" w14:textId="77777777" w:rsidTr="00FE2563">
        <w:trPr>
          <w:cantSplit/>
        </w:trPr>
        <w:tc>
          <w:tcPr>
            <w:tcW w:w="1291" w:type="pct"/>
            <w:shd w:val="clear" w:color="auto" w:fill="auto"/>
          </w:tcPr>
          <w:p w14:paraId="26950C0D"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Skládka Chocovice s.r.o.</w:t>
            </w:r>
          </w:p>
        </w:tc>
        <w:tc>
          <w:tcPr>
            <w:tcW w:w="912" w:type="pct"/>
            <w:shd w:val="clear" w:color="auto" w:fill="auto"/>
          </w:tcPr>
          <w:p w14:paraId="3EFC2929"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 xml:space="preserve">Jindřichov u Chebu, </w:t>
            </w:r>
            <w:proofErr w:type="spellStart"/>
            <w:r w:rsidRPr="00FE2563">
              <w:rPr>
                <w:rFonts w:ascii="Verdana" w:hAnsi="Verdana"/>
              </w:rPr>
              <w:t>p.p.č</w:t>
            </w:r>
            <w:proofErr w:type="spellEnd"/>
            <w:r w:rsidRPr="00FE2563">
              <w:rPr>
                <w:rFonts w:ascii="Verdana" w:hAnsi="Verdana"/>
              </w:rPr>
              <w:t xml:space="preserve">. 201/14, </w:t>
            </w:r>
            <w:proofErr w:type="spellStart"/>
            <w:r w:rsidRPr="00FE2563">
              <w:rPr>
                <w:rFonts w:ascii="Verdana" w:hAnsi="Verdana"/>
              </w:rPr>
              <w:t>k.ú</w:t>
            </w:r>
            <w:proofErr w:type="spellEnd"/>
            <w:r w:rsidRPr="00FE2563">
              <w:rPr>
                <w:rFonts w:ascii="Verdana" w:hAnsi="Verdana"/>
              </w:rPr>
              <w:t>. Chocovice</w:t>
            </w:r>
          </w:p>
        </w:tc>
        <w:tc>
          <w:tcPr>
            <w:tcW w:w="1530" w:type="pct"/>
            <w:shd w:val="clear" w:color="auto" w:fill="auto"/>
          </w:tcPr>
          <w:p w14:paraId="6AC3ECF3"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Tel.: 354 433 760</w:t>
            </w:r>
          </w:p>
          <w:p w14:paraId="7966050F"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 xml:space="preserve">E-mail: </w:t>
            </w:r>
            <w:proofErr w:type="spellStart"/>
            <w:r w:rsidRPr="00FE2563">
              <w:rPr>
                <w:rFonts w:ascii="Verdana" w:hAnsi="Verdana"/>
              </w:rPr>
              <w:t>s.chocovice@iex</w:t>
            </w:r>
            <w:proofErr w:type="spellEnd"/>
            <w:r w:rsidRPr="00FE2563">
              <w:rPr>
                <w:rFonts w:ascii="Verdana" w:hAnsi="Verdana"/>
              </w:rPr>
              <w:t xml:space="preserve"> .</w:t>
            </w:r>
            <w:proofErr w:type="spellStart"/>
            <w:r w:rsidRPr="00FE2563">
              <w:rPr>
                <w:rFonts w:ascii="Verdana" w:hAnsi="Verdana"/>
              </w:rPr>
              <w:t>cz</w:t>
            </w:r>
            <w:proofErr w:type="spellEnd"/>
          </w:p>
        </w:tc>
        <w:tc>
          <w:tcPr>
            <w:tcW w:w="1267" w:type="pct"/>
            <w:shd w:val="clear" w:color="auto" w:fill="auto"/>
          </w:tcPr>
          <w:p w14:paraId="59DD0809" w14:textId="77777777" w:rsidR="00FE2563" w:rsidRPr="00FE2563" w:rsidRDefault="00FE2563" w:rsidP="00FE2563">
            <w:pPr>
              <w:spacing w:before="100" w:beforeAutospacing="1" w:after="0" w:line="240" w:lineRule="auto"/>
              <w:rPr>
                <w:rFonts w:ascii="Verdana" w:hAnsi="Verdana"/>
              </w:rPr>
            </w:pPr>
            <w:r w:rsidRPr="00FE2563">
              <w:rPr>
                <w:rFonts w:ascii="Verdana" w:hAnsi="Verdana"/>
              </w:rPr>
              <w:t>Kompostárna</w:t>
            </w:r>
          </w:p>
        </w:tc>
      </w:tr>
    </w:tbl>
    <w:p w14:paraId="7883DA07" w14:textId="77777777" w:rsidR="00034B26" w:rsidRPr="008C0B58" w:rsidRDefault="00034B26" w:rsidP="00F54B48">
      <w:pPr>
        <w:spacing w:after="0"/>
      </w:pPr>
    </w:p>
    <w:p w14:paraId="03199435" w14:textId="517D6D44" w:rsidR="0002188E" w:rsidRDefault="0002188E" w:rsidP="0002188E">
      <w:pPr>
        <w:pStyle w:val="Nadpis2"/>
      </w:pPr>
      <w:bookmarkStart w:id="22" w:name="_Toc120706955"/>
      <w:r>
        <w:t>Hluk a vibrace</w:t>
      </w:r>
      <w:bookmarkEnd w:id="22"/>
    </w:p>
    <w:p w14:paraId="54C26D6F" w14:textId="4BAF2D5D" w:rsidR="00E90EAB" w:rsidRPr="00E90EAB" w:rsidRDefault="00E90EAB" w:rsidP="0002188E">
      <w:pPr>
        <w:rPr>
          <w:b/>
          <w:bCs/>
        </w:rPr>
      </w:pPr>
      <w:r w:rsidRPr="00E90EAB">
        <w:rPr>
          <w:b/>
          <w:bCs/>
        </w:rPr>
        <w:t>Hluk</w:t>
      </w:r>
    </w:p>
    <w:p w14:paraId="7BE6569B" w14:textId="26056D07" w:rsidR="008A2B78" w:rsidRDefault="00182207" w:rsidP="0002188E">
      <w:r>
        <w:t>Pro fázi záměru byla zpracována hluková studie (</w:t>
      </w:r>
      <w:bookmarkStart w:id="23" w:name="_Hlk90470204"/>
      <w:proofErr w:type="spellStart"/>
      <w:r>
        <w:t>Revita</w:t>
      </w:r>
      <w:proofErr w:type="spellEnd"/>
      <w:r>
        <w:t xml:space="preserve"> </w:t>
      </w:r>
      <w:proofErr w:type="spellStart"/>
      <w:r>
        <w:t>Engineering</w:t>
      </w:r>
      <w:proofErr w:type="spellEnd"/>
      <w:r>
        <w:t>, 2017</w:t>
      </w:r>
      <w:bookmarkEnd w:id="23"/>
      <w:r w:rsidR="00CA035E">
        <w:t>/2018</w:t>
      </w:r>
      <w:r>
        <w:t>), jejímž cílem bylo prověření aktuální hlukové zátěže</w:t>
      </w:r>
      <w:r w:rsidR="00CA035E">
        <w:t xml:space="preserve">, </w:t>
      </w:r>
      <w:r>
        <w:t>posoudit výhledový stav</w:t>
      </w:r>
      <w:r w:rsidR="00CA035E">
        <w:t xml:space="preserve"> a navrhnout případná protihluková opatření. </w:t>
      </w:r>
      <w:r w:rsidR="008A2B78">
        <w:t>Pro fázi DUR byla Akustická studie aktualizována a bylo provedeno měření hluku z železniční dopravy (</w:t>
      </w:r>
      <w:proofErr w:type="spellStart"/>
      <w:r w:rsidR="008A2B78">
        <w:t>Revita</w:t>
      </w:r>
      <w:proofErr w:type="spellEnd"/>
      <w:r w:rsidR="008A2B78">
        <w:t xml:space="preserve"> </w:t>
      </w:r>
      <w:proofErr w:type="spellStart"/>
      <w:r w:rsidR="008A2B78">
        <w:t>Engineering</w:t>
      </w:r>
      <w:proofErr w:type="spellEnd"/>
      <w:r w:rsidR="008A2B78">
        <w:t>, 08/2021</w:t>
      </w:r>
      <w:r w:rsidR="00183849">
        <w:t>, 02/2022</w:t>
      </w:r>
      <w:r w:rsidR="008A2B78">
        <w:t>).</w:t>
      </w:r>
    </w:p>
    <w:p w14:paraId="63BE0941" w14:textId="39346AB4" w:rsidR="00784777" w:rsidRDefault="00CA035E" w:rsidP="0002188E">
      <w:r w:rsidRPr="001A63AC">
        <w:t>Akustická studie včetně příloh je samostatnou přílohou B.6.5 této části dokumentace.</w:t>
      </w:r>
    </w:p>
    <w:p w14:paraId="2B406764" w14:textId="5E7FB134" w:rsidR="00A8573A" w:rsidRPr="00784777" w:rsidRDefault="00784777" w:rsidP="0002188E">
      <w:pPr>
        <w:rPr>
          <w:u w:val="single"/>
        </w:rPr>
      </w:pPr>
      <w:r w:rsidRPr="00784777">
        <w:rPr>
          <w:u w:val="single"/>
        </w:rPr>
        <w:t>Měření hluku</w:t>
      </w:r>
    </w:p>
    <w:p w14:paraId="67EE0B1B" w14:textId="2FADAD29" w:rsidR="00784777" w:rsidRDefault="00A8573A" w:rsidP="00784777">
      <w:r>
        <w:t>Měření hluku z železniční dopravy</w:t>
      </w:r>
      <w:r w:rsidR="00784777">
        <w:t xml:space="preserve"> bylo provedeno na 3 referenčních bodech v blízkosti železniční trati dne 10.8.2021. Měření bylo provedeno za účelem stanovení hlukové zátěže z provozu drážní dopravy v obvodu </w:t>
      </w:r>
      <w:proofErr w:type="spellStart"/>
      <w:r w:rsidR="00784777">
        <w:t>žst</w:t>
      </w:r>
      <w:proofErr w:type="spellEnd"/>
      <w:r w:rsidR="00784777">
        <w:t>. Františkovy lázně, formou náměrů LAE (SEL) pro jednotlivé průjezdy vlakových souprav a následným výpočtem celkové ekvivalentní hladiny hluku pro hodnotící doby (den / noc) na stav dopravy aktuální v době měření, současně byl mezi průjezdy vlaků měřen měření hluk pozadí.</w:t>
      </w:r>
    </w:p>
    <w:p w14:paraId="2B333430" w14:textId="08D8A771" w:rsidR="00784777" w:rsidRDefault="00784777" w:rsidP="00784777">
      <w:pPr>
        <w:pStyle w:val="Titulek"/>
        <w:keepNext/>
      </w:pPr>
      <w:r>
        <w:t xml:space="preserve">Tabulka </w:t>
      </w:r>
      <w:r>
        <w:fldChar w:fldCharType="begin"/>
      </w:r>
      <w:r>
        <w:instrText xml:space="preserve"> SEQ Tabulka \* ARABIC </w:instrText>
      </w:r>
      <w:r>
        <w:fldChar w:fldCharType="separate"/>
      </w:r>
      <w:r w:rsidR="00F024FA">
        <w:rPr>
          <w:noProof/>
        </w:rPr>
        <w:t>1</w:t>
      </w:r>
      <w:r>
        <w:fldChar w:fldCharType="end"/>
      </w:r>
      <w:r>
        <w:t xml:space="preserve"> Měřící body</w:t>
      </w:r>
    </w:p>
    <w:tbl>
      <w:tblPr>
        <w:tblStyle w:val="Mkatabulky"/>
        <w:tblW w:w="9044" w:type="dxa"/>
        <w:tblLook w:val="04A0" w:firstRow="1" w:lastRow="0" w:firstColumn="1" w:lastColumn="0" w:noHBand="0" w:noVBand="1"/>
      </w:tblPr>
      <w:tblGrid>
        <w:gridCol w:w="562"/>
        <w:gridCol w:w="2977"/>
        <w:gridCol w:w="2299"/>
        <w:gridCol w:w="1930"/>
        <w:gridCol w:w="1276"/>
      </w:tblGrid>
      <w:tr w:rsidR="00784777" w14:paraId="23BDF15B" w14:textId="77777777" w:rsidTr="00784777">
        <w:tc>
          <w:tcPr>
            <w:tcW w:w="562" w:type="dxa"/>
            <w:vAlign w:val="center"/>
          </w:tcPr>
          <w:p w14:paraId="6703ABC7" w14:textId="16EA9D88" w:rsidR="00784777" w:rsidRDefault="00784777" w:rsidP="00784777">
            <w:pPr>
              <w:spacing w:before="0"/>
              <w:jc w:val="center"/>
            </w:pPr>
            <w:r>
              <w:t>Bod</w:t>
            </w:r>
          </w:p>
        </w:tc>
        <w:tc>
          <w:tcPr>
            <w:tcW w:w="2977" w:type="dxa"/>
            <w:vAlign w:val="center"/>
          </w:tcPr>
          <w:p w14:paraId="12E1E6EF" w14:textId="3FB5241F" w:rsidR="00784777" w:rsidRDefault="00784777" w:rsidP="00784777">
            <w:pPr>
              <w:spacing w:before="0"/>
              <w:jc w:val="center"/>
            </w:pPr>
            <w:r w:rsidRPr="004B68A5">
              <w:t>Adresa</w:t>
            </w:r>
          </w:p>
        </w:tc>
        <w:tc>
          <w:tcPr>
            <w:tcW w:w="2299" w:type="dxa"/>
            <w:vAlign w:val="center"/>
          </w:tcPr>
          <w:p w14:paraId="7F65190A" w14:textId="23378EE8" w:rsidR="00784777" w:rsidRDefault="00784777" w:rsidP="00784777">
            <w:pPr>
              <w:spacing w:before="0"/>
              <w:jc w:val="center"/>
            </w:pPr>
            <w:r w:rsidRPr="004B68A5">
              <w:t>Využití dle zápisu v KN</w:t>
            </w:r>
          </w:p>
        </w:tc>
        <w:tc>
          <w:tcPr>
            <w:tcW w:w="1930" w:type="dxa"/>
            <w:vAlign w:val="center"/>
          </w:tcPr>
          <w:p w14:paraId="647E9A01" w14:textId="2572255D" w:rsidR="00784777" w:rsidRDefault="00784777" w:rsidP="00784777">
            <w:pPr>
              <w:spacing w:before="0"/>
              <w:jc w:val="center"/>
            </w:pPr>
            <w:r w:rsidRPr="004B68A5">
              <w:t>Počet bytů dle KN</w:t>
            </w:r>
          </w:p>
        </w:tc>
        <w:tc>
          <w:tcPr>
            <w:tcW w:w="1276" w:type="dxa"/>
            <w:vAlign w:val="center"/>
          </w:tcPr>
          <w:p w14:paraId="67E6FE7D" w14:textId="1E0A8F24" w:rsidR="00784777" w:rsidRDefault="00784777" w:rsidP="00784777">
            <w:pPr>
              <w:spacing w:before="0"/>
              <w:jc w:val="center"/>
            </w:pPr>
            <w:r w:rsidRPr="004B68A5">
              <w:t>Výška bodu</w:t>
            </w:r>
          </w:p>
        </w:tc>
      </w:tr>
      <w:tr w:rsidR="00784777" w14:paraId="16F148F4" w14:textId="77777777" w:rsidTr="00784777">
        <w:tc>
          <w:tcPr>
            <w:tcW w:w="562" w:type="dxa"/>
            <w:vAlign w:val="center"/>
          </w:tcPr>
          <w:p w14:paraId="48E0F1C5" w14:textId="6F8D9F9E" w:rsidR="00784777" w:rsidRDefault="00784777" w:rsidP="00784777">
            <w:pPr>
              <w:spacing w:before="0"/>
              <w:jc w:val="center"/>
            </w:pPr>
            <w:r>
              <w:t>1</w:t>
            </w:r>
          </w:p>
        </w:tc>
        <w:tc>
          <w:tcPr>
            <w:tcW w:w="2977" w:type="dxa"/>
            <w:vAlign w:val="center"/>
          </w:tcPr>
          <w:p w14:paraId="78A7F7DE" w14:textId="5FCC3B5F" w:rsidR="00784777" w:rsidRDefault="00784777" w:rsidP="00784777">
            <w:pPr>
              <w:spacing w:before="0"/>
              <w:jc w:val="center"/>
            </w:pPr>
            <w:r>
              <w:t>Nádražní stezka č.p. 266</w:t>
            </w:r>
          </w:p>
        </w:tc>
        <w:tc>
          <w:tcPr>
            <w:tcW w:w="2299" w:type="dxa"/>
            <w:vAlign w:val="center"/>
          </w:tcPr>
          <w:p w14:paraId="5EDCEFAA" w14:textId="7AD88E34" w:rsidR="00784777" w:rsidRDefault="00784777" w:rsidP="00784777">
            <w:pPr>
              <w:spacing w:before="0"/>
              <w:jc w:val="center"/>
            </w:pPr>
            <w:r>
              <w:t>Rodinný dům</w:t>
            </w:r>
          </w:p>
        </w:tc>
        <w:tc>
          <w:tcPr>
            <w:tcW w:w="1930" w:type="dxa"/>
            <w:vAlign w:val="center"/>
          </w:tcPr>
          <w:p w14:paraId="5CE33BE0" w14:textId="0651A534" w:rsidR="00784777" w:rsidRDefault="00784777" w:rsidP="00784777">
            <w:pPr>
              <w:spacing w:before="0"/>
              <w:jc w:val="center"/>
            </w:pPr>
            <w:r>
              <w:t>1</w:t>
            </w:r>
          </w:p>
        </w:tc>
        <w:tc>
          <w:tcPr>
            <w:tcW w:w="1276" w:type="dxa"/>
            <w:vAlign w:val="center"/>
          </w:tcPr>
          <w:p w14:paraId="147CE887" w14:textId="71FF2DD0" w:rsidR="00784777" w:rsidRDefault="00784777" w:rsidP="00784777">
            <w:pPr>
              <w:spacing w:before="0"/>
              <w:jc w:val="center"/>
            </w:pPr>
            <w:r>
              <w:t>2.5 m</w:t>
            </w:r>
          </w:p>
        </w:tc>
      </w:tr>
      <w:tr w:rsidR="00784777" w14:paraId="7AB7113A" w14:textId="77777777" w:rsidTr="00784777">
        <w:tc>
          <w:tcPr>
            <w:tcW w:w="562" w:type="dxa"/>
            <w:vAlign w:val="center"/>
          </w:tcPr>
          <w:p w14:paraId="41887E2D" w14:textId="060C1B23" w:rsidR="00784777" w:rsidRDefault="00784777" w:rsidP="00784777">
            <w:pPr>
              <w:spacing w:before="0"/>
              <w:jc w:val="center"/>
            </w:pPr>
            <w:r>
              <w:t>2</w:t>
            </w:r>
          </w:p>
        </w:tc>
        <w:tc>
          <w:tcPr>
            <w:tcW w:w="2977" w:type="dxa"/>
            <w:vAlign w:val="center"/>
          </w:tcPr>
          <w:p w14:paraId="2C5D4D67" w14:textId="19B3C1DA" w:rsidR="00784777" w:rsidRDefault="00784777" w:rsidP="00784777">
            <w:pPr>
              <w:spacing w:before="0"/>
              <w:jc w:val="center"/>
            </w:pPr>
            <w:r>
              <w:t xml:space="preserve">Nádražní stezka, </w:t>
            </w:r>
            <w:proofErr w:type="spellStart"/>
            <w:r>
              <w:t>p.p.č</w:t>
            </w:r>
            <w:proofErr w:type="spellEnd"/>
            <w:r>
              <w:t>. 121/12</w:t>
            </w:r>
          </w:p>
        </w:tc>
        <w:tc>
          <w:tcPr>
            <w:tcW w:w="2299" w:type="dxa"/>
            <w:vAlign w:val="center"/>
          </w:tcPr>
          <w:p w14:paraId="126F4615" w14:textId="0F6A9137" w:rsidR="00784777" w:rsidRDefault="00784777" w:rsidP="00784777">
            <w:pPr>
              <w:spacing w:before="0"/>
              <w:jc w:val="center"/>
            </w:pPr>
            <w:r>
              <w:t>Rodinný dům není zatím zapsán</w:t>
            </w:r>
          </w:p>
        </w:tc>
        <w:tc>
          <w:tcPr>
            <w:tcW w:w="1930" w:type="dxa"/>
            <w:vAlign w:val="center"/>
          </w:tcPr>
          <w:p w14:paraId="51E0490D" w14:textId="03C318FB" w:rsidR="00784777" w:rsidRDefault="00784777" w:rsidP="00784777">
            <w:pPr>
              <w:spacing w:before="0"/>
              <w:jc w:val="center"/>
            </w:pPr>
            <w:r>
              <w:t>?</w:t>
            </w:r>
          </w:p>
        </w:tc>
        <w:tc>
          <w:tcPr>
            <w:tcW w:w="1276" w:type="dxa"/>
            <w:vAlign w:val="center"/>
          </w:tcPr>
          <w:p w14:paraId="245F651F" w14:textId="56C6CDE0" w:rsidR="00784777" w:rsidRDefault="00784777" w:rsidP="00784777">
            <w:pPr>
              <w:spacing w:before="0"/>
              <w:jc w:val="center"/>
            </w:pPr>
            <w:r>
              <w:t>4.0 m</w:t>
            </w:r>
          </w:p>
        </w:tc>
      </w:tr>
      <w:tr w:rsidR="00784777" w14:paraId="2C2A49E3" w14:textId="77777777" w:rsidTr="00784777">
        <w:tc>
          <w:tcPr>
            <w:tcW w:w="562" w:type="dxa"/>
            <w:vAlign w:val="center"/>
          </w:tcPr>
          <w:p w14:paraId="5C1CDC66" w14:textId="1979C52A" w:rsidR="00784777" w:rsidRDefault="00784777" w:rsidP="00784777">
            <w:pPr>
              <w:spacing w:before="0"/>
              <w:jc w:val="center"/>
            </w:pPr>
            <w:r>
              <w:t>3</w:t>
            </w:r>
          </w:p>
        </w:tc>
        <w:tc>
          <w:tcPr>
            <w:tcW w:w="2977" w:type="dxa"/>
            <w:vAlign w:val="center"/>
          </w:tcPr>
          <w:p w14:paraId="5A40187C" w14:textId="4321046F" w:rsidR="00784777" w:rsidRDefault="00784777" w:rsidP="00784777">
            <w:pPr>
              <w:spacing w:before="0"/>
              <w:jc w:val="center"/>
            </w:pPr>
            <w:r>
              <w:t>Střed stanice – 7.5 m od osy nejbližší průběžné koleje</w:t>
            </w:r>
          </w:p>
        </w:tc>
        <w:tc>
          <w:tcPr>
            <w:tcW w:w="2299" w:type="dxa"/>
            <w:vAlign w:val="center"/>
          </w:tcPr>
          <w:p w14:paraId="67F8284F" w14:textId="0DF0FD2B" w:rsidR="00784777" w:rsidRDefault="00784777" w:rsidP="00784777">
            <w:pPr>
              <w:spacing w:before="0"/>
              <w:jc w:val="center"/>
            </w:pPr>
            <w:r>
              <w:t>-</w:t>
            </w:r>
          </w:p>
        </w:tc>
        <w:tc>
          <w:tcPr>
            <w:tcW w:w="1930" w:type="dxa"/>
            <w:vAlign w:val="center"/>
          </w:tcPr>
          <w:p w14:paraId="362F41AE" w14:textId="6EA1FF84" w:rsidR="00784777" w:rsidRDefault="00784777" w:rsidP="00784777">
            <w:pPr>
              <w:spacing w:before="0"/>
              <w:jc w:val="center"/>
            </w:pPr>
            <w:r>
              <w:t>-</w:t>
            </w:r>
          </w:p>
        </w:tc>
        <w:tc>
          <w:tcPr>
            <w:tcW w:w="1276" w:type="dxa"/>
            <w:vAlign w:val="center"/>
          </w:tcPr>
          <w:p w14:paraId="4DF78807" w14:textId="49F7AA67" w:rsidR="00784777" w:rsidRDefault="00784777" w:rsidP="00784777">
            <w:pPr>
              <w:spacing w:before="0"/>
              <w:jc w:val="center"/>
            </w:pPr>
            <w:r>
              <w:t>2.0 m</w:t>
            </w:r>
          </w:p>
        </w:tc>
      </w:tr>
    </w:tbl>
    <w:p w14:paraId="7B6B8176" w14:textId="77777777" w:rsidR="0081482C" w:rsidRDefault="0081482C" w:rsidP="00784777">
      <w:pPr>
        <w:pStyle w:val="Titulek"/>
        <w:keepNext/>
      </w:pPr>
    </w:p>
    <w:p w14:paraId="322688B9" w14:textId="6DF7DD8A" w:rsidR="007F113A" w:rsidRPr="007F113A" w:rsidRDefault="00784777" w:rsidP="007F113A">
      <w:pPr>
        <w:pStyle w:val="Titulek"/>
        <w:keepNext/>
      </w:pPr>
      <w:r>
        <w:t xml:space="preserve">Tabulka </w:t>
      </w:r>
      <w:r>
        <w:fldChar w:fldCharType="begin"/>
      </w:r>
      <w:r>
        <w:instrText xml:space="preserve"> SEQ Tabulka \* ARABIC </w:instrText>
      </w:r>
      <w:r>
        <w:fldChar w:fldCharType="separate"/>
      </w:r>
      <w:r w:rsidR="00F024FA">
        <w:rPr>
          <w:noProof/>
        </w:rPr>
        <w:t>2</w:t>
      </w:r>
      <w:r>
        <w:fldChar w:fldCharType="end"/>
      </w:r>
      <w:r w:rsidRPr="00784777">
        <w:t xml:space="preserve"> Hodnocení výsledných hodnot – bod 1, Nádražní stezka č.p. 266</w:t>
      </w:r>
    </w:p>
    <w:p w14:paraId="1BC937D6" w14:textId="41349B64" w:rsidR="00784777" w:rsidRPr="00F76D9A" w:rsidRDefault="00784777" w:rsidP="0002188E">
      <w:r w:rsidRPr="00784777">
        <w:rPr>
          <w:noProof/>
        </w:rPr>
        <w:drawing>
          <wp:inline distT="0" distB="0" distL="0" distR="0" wp14:anchorId="5AADBD5B" wp14:editId="2CAE991C">
            <wp:extent cx="5539740" cy="1112520"/>
            <wp:effectExtent l="0" t="0" r="381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9740" cy="1112520"/>
                    </a:xfrm>
                    <a:prstGeom prst="rect">
                      <a:avLst/>
                    </a:prstGeom>
                    <a:noFill/>
                    <a:ln>
                      <a:noFill/>
                    </a:ln>
                  </pic:spPr>
                </pic:pic>
              </a:graphicData>
            </a:graphic>
          </wp:inline>
        </w:drawing>
      </w:r>
    </w:p>
    <w:p w14:paraId="1DD31CE8" w14:textId="224E660B" w:rsidR="00784777" w:rsidRDefault="00784777" w:rsidP="00784777">
      <w:pPr>
        <w:pStyle w:val="Titulek"/>
        <w:keepNext/>
      </w:pPr>
      <w:r>
        <w:t xml:space="preserve">Tabulka </w:t>
      </w:r>
      <w:r>
        <w:fldChar w:fldCharType="begin"/>
      </w:r>
      <w:r>
        <w:instrText xml:space="preserve"> SEQ Tabulka \* ARABIC </w:instrText>
      </w:r>
      <w:r>
        <w:fldChar w:fldCharType="separate"/>
      </w:r>
      <w:r w:rsidR="00F024FA">
        <w:rPr>
          <w:noProof/>
        </w:rPr>
        <w:t>3</w:t>
      </w:r>
      <w:r>
        <w:fldChar w:fldCharType="end"/>
      </w:r>
      <w:r w:rsidRPr="00784777">
        <w:t xml:space="preserve"> Hodnocení výsledných hodnot – bod 2, Nádražní stezka </w:t>
      </w:r>
      <w:proofErr w:type="spellStart"/>
      <w:r w:rsidRPr="00784777">
        <w:t>p.p.č</w:t>
      </w:r>
      <w:proofErr w:type="spellEnd"/>
      <w:r w:rsidRPr="00784777">
        <w:t>. 121/12</w:t>
      </w:r>
    </w:p>
    <w:p w14:paraId="7B105412" w14:textId="25EDF5C9" w:rsidR="00784777" w:rsidRPr="00183849" w:rsidRDefault="00183849" w:rsidP="0002188E">
      <w:r w:rsidRPr="00183849">
        <w:rPr>
          <w:noProof/>
        </w:rPr>
        <w:drawing>
          <wp:inline distT="0" distB="0" distL="0" distR="0" wp14:anchorId="3B13670A" wp14:editId="0F129E7D">
            <wp:extent cx="5516091" cy="962025"/>
            <wp:effectExtent l="0" t="0" r="889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6648" cy="967354"/>
                    </a:xfrm>
                    <a:prstGeom prst="rect">
                      <a:avLst/>
                    </a:prstGeom>
                    <a:noFill/>
                    <a:ln>
                      <a:noFill/>
                    </a:ln>
                  </pic:spPr>
                </pic:pic>
              </a:graphicData>
            </a:graphic>
          </wp:inline>
        </w:drawing>
      </w:r>
    </w:p>
    <w:p w14:paraId="126E1BDC" w14:textId="03A81BBC" w:rsidR="00784777" w:rsidRDefault="00784777" w:rsidP="00784777">
      <w:pPr>
        <w:pStyle w:val="Titulek"/>
        <w:keepNext/>
      </w:pPr>
      <w:r>
        <w:t xml:space="preserve">Tabulka </w:t>
      </w:r>
      <w:r>
        <w:fldChar w:fldCharType="begin"/>
      </w:r>
      <w:r>
        <w:instrText xml:space="preserve"> SEQ Tabulka \* ARABIC </w:instrText>
      </w:r>
      <w:r>
        <w:fldChar w:fldCharType="separate"/>
      </w:r>
      <w:r w:rsidR="00F024FA">
        <w:rPr>
          <w:noProof/>
        </w:rPr>
        <w:t>4</w:t>
      </w:r>
      <w:r>
        <w:fldChar w:fldCharType="end"/>
      </w:r>
      <w:r w:rsidR="0081482C" w:rsidRPr="0081482C">
        <w:t xml:space="preserve"> Hodnocení výsledných hodnot – bod 3, střed </w:t>
      </w:r>
      <w:proofErr w:type="spellStart"/>
      <w:r w:rsidR="0081482C" w:rsidRPr="0081482C">
        <w:t>žst</w:t>
      </w:r>
      <w:proofErr w:type="spellEnd"/>
      <w:r w:rsidR="0081482C" w:rsidRPr="0081482C">
        <w:t>. Františkovy lázně</w:t>
      </w:r>
    </w:p>
    <w:p w14:paraId="318ED4D8" w14:textId="66527A16" w:rsidR="00784777" w:rsidRPr="0081482C" w:rsidRDefault="00784777" w:rsidP="0002188E">
      <w:r w:rsidRPr="0081482C">
        <w:rPr>
          <w:noProof/>
        </w:rPr>
        <w:drawing>
          <wp:inline distT="0" distB="0" distL="0" distR="0" wp14:anchorId="76C7030A" wp14:editId="3C1A5B01">
            <wp:extent cx="5539740" cy="923925"/>
            <wp:effectExtent l="0" t="0" r="3810" b="952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39740" cy="923925"/>
                    </a:xfrm>
                    <a:prstGeom prst="rect">
                      <a:avLst/>
                    </a:prstGeom>
                    <a:noFill/>
                    <a:ln>
                      <a:noFill/>
                    </a:ln>
                  </pic:spPr>
                </pic:pic>
              </a:graphicData>
            </a:graphic>
          </wp:inline>
        </w:drawing>
      </w:r>
    </w:p>
    <w:p w14:paraId="177B6B1F" w14:textId="77777777" w:rsidR="0081482C" w:rsidRDefault="0081482C" w:rsidP="0081482C">
      <w:r>
        <w:t>Dle ustanovení §20, odstavec (3) Nařízení vlády č. 272/2011 Sb. se při hodnocení naměřených hodnot uplatňuje nejistota stanovená pro každý měřený bod a hodnotící dobu.</w:t>
      </w:r>
    </w:p>
    <w:p w14:paraId="74C9412D" w14:textId="77777777" w:rsidR="0081482C" w:rsidRDefault="0081482C" w:rsidP="0081482C">
      <w:r>
        <w:lastRenderedPageBreak/>
        <w:t xml:space="preserve">Výsledná hodnota </w:t>
      </w:r>
      <w:r w:rsidRPr="0081482C">
        <w:rPr>
          <w:b/>
          <w:bCs/>
        </w:rPr>
        <w:t>prokazatelně nepřekračuje hygienický limit</w:t>
      </w:r>
      <w:r>
        <w:t>, jestliže po odečtení hodnoty kombinované rozšířené nejistoty U je hygienickému limitu rovna nebo je nižší.</w:t>
      </w:r>
    </w:p>
    <w:p w14:paraId="05227F54" w14:textId="310876D5" w:rsidR="0081482C" w:rsidRDefault="0081482C" w:rsidP="0002188E">
      <w:pPr>
        <w:rPr>
          <w:u w:val="single"/>
        </w:rPr>
      </w:pPr>
      <w:r w:rsidRPr="0081482C">
        <w:rPr>
          <w:u w:val="single"/>
        </w:rPr>
        <w:t>Akustická studie</w:t>
      </w:r>
    </w:p>
    <w:p w14:paraId="1301F847" w14:textId="0A23EA12" w:rsidR="0081482C" w:rsidRPr="0081482C" w:rsidRDefault="0081482C" w:rsidP="0002188E">
      <w:r w:rsidRPr="0081482C">
        <w:t>V akustické studii byla provedena predikce hluku z provozu dráhy</w:t>
      </w:r>
      <w:r>
        <w:t>, pro kterou bylo provedeno ověření aktuální situace měřením a dále byl posouzen výhledový stav.</w:t>
      </w:r>
      <w:r w:rsidR="00B41F1F">
        <w:t xml:space="preserve"> </w:t>
      </w:r>
      <w:r>
        <w:t>Měřeným a výpočtovým hodnoceným zdrojem hluku je železniční doprava na projektovaném úseku trati, kdy je provoz rozhodujícím zdrojem hluku.</w:t>
      </w:r>
    </w:p>
    <w:p w14:paraId="4CB75A1A" w14:textId="6905DC87" w:rsidR="0081482C" w:rsidRDefault="00B41F1F" w:rsidP="0002188E">
      <w:r>
        <w:t>Výstupem akustické studie jsou hlukové mapy a výpočty v referenčních bodech pro chráněnou zástavbu dotčenou provozem na řešeném úseku trati, na stávající a výhledový stav dopravy</w:t>
      </w:r>
      <w:r w:rsidR="00183849">
        <w:t xml:space="preserve"> (rok 2030)</w:t>
      </w:r>
      <w:r>
        <w:t>. Výsledky měření a výpočtů byly porovnány s limity dle NV č.272/2011 Sb., v aktuálním znění. Pro stávající stav není vzhledem k naměřeným hodnotám hluku využita korekce pro starou hlukovou zátěž</w:t>
      </w:r>
      <w:r w:rsidR="00183849">
        <w:t>, jelikož naměřené hodnoty prokazatelně nepřekračují základní výše stanovené hygienické limity pro hluk z provozu dráhy.</w:t>
      </w:r>
    </w:p>
    <w:p w14:paraId="2AB9D83F" w14:textId="4B44409D" w:rsidR="00183849" w:rsidRDefault="00183849" w:rsidP="0002188E">
      <w:r>
        <w:t>Ze závěrů výpočtů vyplývá, že po modernizaci trati, v případě deklarovaného nárůstu rychlosti a změn intenzit dopravy, se budou hodnoty na referenčních bodech pohybovat pod hygienickými limity hluku pro denní (60dB/55dB) i noční (55dB/50dB) dobu uvnitř/vně ochranného pásma dráhy. Obecně lze očekávat nevýznamné změny v hlukové expozici dotřených staveb. K významnějším změnám může dojít v oblasti Ašského zhlaví, které bude více posunuto ve směru do Aše, čímž dojde ke snížení hlukové expozice zejména u aktuálně nejexponovanějšího chráněného objektu. Na základě těchto skutečností nebylo nutné uvažovat či navrhovat žádná protihluková opatření.</w:t>
      </w:r>
    </w:p>
    <w:p w14:paraId="7631B155" w14:textId="25042933" w:rsidR="008A2B78" w:rsidRPr="004064AC" w:rsidRDefault="00F11237" w:rsidP="00E11B67">
      <w:r>
        <w:t>Pro období výstavby nebyla hluková studie/výpočty zpracována, a to z důvodu pouze dočasného působení na pozemcích dráhy</w:t>
      </w:r>
      <w:r w:rsidR="007F113A">
        <w:t xml:space="preserve"> a malého rozsahu stavby</w:t>
      </w:r>
      <w:r>
        <w:t>.</w:t>
      </w:r>
      <w:bookmarkStart w:id="24" w:name="_Hlk90475624"/>
      <w:r>
        <w:t xml:space="preserve"> </w:t>
      </w:r>
      <w:r w:rsidR="007F113A">
        <w:t>V další fázi projekční přípravy si zhotovitel stavby sám stanoví přesný postup, využití a nasazení konkrétních stavebních zařízení. Obecně bývá pro obdobné stavby n</w:t>
      </w:r>
      <w:r>
        <w:t xml:space="preserve">ejhlučnější fází úprava automatickou strojní podbíječkou včetně hutnění štěrkového lože, demolice staveb a s nimi související práce. Vzhledem pouze k malému rozsahu prací na železničním svršku a spodku není uvažováno </w:t>
      </w:r>
      <w:r w:rsidR="007F113A">
        <w:t xml:space="preserve">ani </w:t>
      </w:r>
      <w:r>
        <w:t>o recyklační lince</w:t>
      </w:r>
      <w:r w:rsidR="007F113A">
        <w:t>, která bývá rovněž výrazným zdrojem hluku během výstavby</w:t>
      </w:r>
      <w:r>
        <w:t xml:space="preserve">. </w:t>
      </w:r>
    </w:p>
    <w:p w14:paraId="03E30C7F" w14:textId="1E7471F4" w:rsidR="00DB2BB0" w:rsidRPr="004064AC" w:rsidRDefault="00DB2BB0" w:rsidP="00660115">
      <w:pPr>
        <w:rPr>
          <w:b/>
          <w:bCs/>
        </w:rPr>
      </w:pPr>
      <w:bookmarkStart w:id="25" w:name="_Hlk90475635"/>
      <w:bookmarkEnd w:id="24"/>
      <w:r w:rsidRPr="004064AC">
        <w:rPr>
          <w:b/>
          <w:bCs/>
        </w:rPr>
        <w:t>Vibrace</w:t>
      </w:r>
    </w:p>
    <w:p w14:paraId="632315A1" w14:textId="76E8B22C" w:rsidR="00955A2C" w:rsidRDefault="00955A2C" w:rsidP="00E90EAB">
      <w:r>
        <w:t>Pro projekční fázi</w:t>
      </w:r>
      <w:r w:rsidR="004371A2">
        <w:t xml:space="preserve"> UDR</w:t>
      </w:r>
      <w:r>
        <w:t xml:space="preserve"> bylo provedeno měření vibrací z železniční dopravy (</w:t>
      </w:r>
      <w:proofErr w:type="spellStart"/>
      <w:r>
        <w:t>Revita</w:t>
      </w:r>
      <w:proofErr w:type="spellEnd"/>
      <w:r>
        <w:t xml:space="preserve"> </w:t>
      </w:r>
      <w:proofErr w:type="spellStart"/>
      <w:r>
        <w:t>Engineering</w:t>
      </w:r>
      <w:proofErr w:type="spellEnd"/>
      <w:r>
        <w:t>, 08/2021)</w:t>
      </w:r>
      <w:r w:rsidR="004371A2">
        <w:t xml:space="preserve"> na jednom vybraném referenčním bodě, u rodinného domu v ul. Nádražní stezka, v km 67,5. Tento bod odpovídá bodu měření hluku č.2 Akustické studie.</w:t>
      </w:r>
    </w:p>
    <w:p w14:paraId="1340931A" w14:textId="5808494E" w:rsidR="004371A2" w:rsidRDefault="004371A2" w:rsidP="00E90EAB">
      <w:r w:rsidRPr="004371A2">
        <w:t>Naměřené hodnoty jsou porovnávány s přísnějším limitem pro noc: 78 dB. Denní limit je 81 dB.</w:t>
      </w:r>
    </w:p>
    <w:p w14:paraId="50F110F9" w14:textId="45C52F4C" w:rsidR="004371A2" w:rsidRDefault="004371A2" w:rsidP="004371A2">
      <w:r>
        <w:t>Celkové výsledné hladiny zrychlení vibrací porovnatelné s limity byly stanoveny jako energetický průměr ze všech pořízených náměrů průjezdů vlaků pro jednotlivé osy za celou dobu měření na měřícím bodě.</w:t>
      </w:r>
    </w:p>
    <w:p w14:paraId="38B460A2" w14:textId="45DAB2AC" w:rsidR="00EE6CEE" w:rsidRDefault="00EE6CEE" w:rsidP="00EE6CEE">
      <w:r>
        <w:t>Dle ustanovení § 21, Nařízení vlády č. 272/2011 Sb., výsledná hodnota vibrací v chráněných vnitřních prostorech staveb prokazatelně splňuje hygienický limit, jestliže je po přičtení hodnoty nejistoty nižší než hygienický limit. Výsledky měření prokazují je vibrace nepřekračují stanovený limit.</w:t>
      </w:r>
    </w:p>
    <w:p w14:paraId="03702D17" w14:textId="23D407AE" w:rsidR="004371A2" w:rsidRDefault="004371A2" w:rsidP="004371A2">
      <w:pPr>
        <w:pStyle w:val="Titulek"/>
        <w:keepNext/>
      </w:pPr>
      <w:r>
        <w:t xml:space="preserve">Tabulka </w:t>
      </w:r>
      <w:r>
        <w:fldChar w:fldCharType="begin"/>
      </w:r>
      <w:r>
        <w:instrText xml:space="preserve"> SEQ Tabulka \* ARABIC </w:instrText>
      </w:r>
      <w:r>
        <w:fldChar w:fldCharType="separate"/>
      </w:r>
      <w:r w:rsidR="00F024FA">
        <w:rPr>
          <w:noProof/>
        </w:rPr>
        <w:t>5</w:t>
      </w:r>
      <w:r>
        <w:fldChar w:fldCharType="end"/>
      </w:r>
      <w:r>
        <w:t xml:space="preserve"> Výsledné hodnoty vibrací</w:t>
      </w:r>
    </w:p>
    <w:tbl>
      <w:tblPr>
        <w:tblStyle w:val="Mkatabulky"/>
        <w:tblW w:w="0" w:type="auto"/>
        <w:jc w:val="center"/>
        <w:tblLook w:val="04A0" w:firstRow="1" w:lastRow="0" w:firstColumn="1" w:lastColumn="0" w:noHBand="0" w:noVBand="1"/>
      </w:tblPr>
      <w:tblGrid>
        <w:gridCol w:w="1294"/>
        <w:gridCol w:w="1294"/>
        <w:gridCol w:w="1294"/>
        <w:gridCol w:w="1294"/>
        <w:gridCol w:w="1294"/>
        <w:gridCol w:w="1295"/>
        <w:gridCol w:w="1295"/>
      </w:tblGrid>
      <w:tr w:rsidR="004371A2" w14:paraId="3BBC7624" w14:textId="77777777" w:rsidTr="004371A2">
        <w:trPr>
          <w:jc w:val="center"/>
        </w:trPr>
        <w:tc>
          <w:tcPr>
            <w:tcW w:w="1294" w:type="dxa"/>
            <w:vAlign w:val="center"/>
          </w:tcPr>
          <w:p w14:paraId="63DB83D6" w14:textId="3F95CE37" w:rsidR="004371A2" w:rsidRDefault="004371A2" w:rsidP="004371A2">
            <w:pPr>
              <w:jc w:val="center"/>
            </w:pPr>
            <w:r w:rsidRPr="004371A2">
              <w:t>Bod</w:t>
            </w:r>
          </w:p>
        </w:tc>
        <w:tc>
          <w:tcPr>
            <w:tcW w:w="1294" w:type="dxa"/>
            <w:vAlign w:val="center"/>
          </w:tcPr>
          <w:p w14:paraId="4783E191" w14:textId="77777777" w:rsidR="004371A2" w:rsidRDefault="004371A2" w:rsidP="004371A2">
            <w:pPr>
              <w:jc w:val="center"/>
            </w:pPr>
            <w:r>
              <w:t>Výsledná (X)</w:t>
            </w:r>
          </w:p>
          <w:p w14:paraId="297146E0" w14:textId="77777777" w:rsidR="004371A2" w:rsidRDefault="004371A2" w:rsidP="004371A2">
            <w:pPr>
              <w:jc w:val="center"/>
            </w:pPr>
            <w:proofErr w:type="spellStart"/>
            <w:r>
              <w:t>Law,T</w:t>
            </w:r>
            <w:proofErr w:type="spellEnd"/>
          </w:p>
          <w:p w14:paraId="775DA066" w14:textId="79B8D8FC" w:rsidR="004371A2" w:rsidRDefault="004371A2" w:rsidP="004371A2">
            <w:pPr>
              <w:jc w:val="center"/>
            </w:pPr>
            <w:r>
              <w:t>[dB]</w:t>
            </w:r>
          </w:p>
        </w:tc>
        <w:tc>
          <w:tcPr>
            <w:tcW w:w="1294" w:type="dxa"/>
            <w:vAlign w:val="center"/>
          </w:tcPr>
          <w:p w14:paraId="2F80EA79" w14:textId="77777777" w:rsidR="004371A2" w:rsidRDefault="004371A2" w:rsidP="004371A2">
            <w:pPr>
              <w:jc w:val="center"/>
            </w:pPr>
            <w:r>
              <w:t>Výsledná (Y)</w:t>
            </w:r>
          </w:p>
          <w:p w14:paraId="7FAFF241" w14:textId="77777777" w:rsidR="004371A2" w:rsidRDefault="004371A2" w:rsidP="004371A2">
            <w:pPr>
              <w:jc w:val="center"/>
            </w:pPr>
            <w:proofErr w:type="spellStart"/>
            <w:r>
              <w:t>Law,T</w:t>
            </w:r>
            <w:proofErr w:type="spellEnd"/>
          </w:p>
          <w:p w14:paraId="5DDF6C54" w14:textId="1BEDA0B3" w:rsidR="004371A2" w:rsidRDefault="004371A2" w:rsidP="004371A2">
            <w:pPr>
              <w:jc w:val="center"/>
            </w:pPr>
            <w:r>
              <w:t>[dB]</w:t>
            </w:r>
          </w:p>
        </w:tc>
        <w:tc>
          <w:tcPr>
            <w:tcW w:w="1294" w:type="dxa"/>
            <w:vAlign w:val="center"/>
          </w:tcPr>
          <w:p w14:paraId="171AC130" w14:textId="77777777" w:rsidR="004371A2" w:rsidRDefault="004371A2" w:rsidP="004371A2">
            <w:pPr>
              <w:jc w:val="center"/>
            </w:pPr>
            <w:r>
              <w:t>Výsledná (Z)</w:t>
            </w:r>
          </w:p>
          <w:p w14:paraId="787212EB" w14:textId="77777777" w:rsidR="004371A2" w:rsidRDefault="004371A2" w:rsidP="004371A2">
            <w:pPr>
              <w:jc w:val="center"/>
            </w:pPr>
            <w:proofErr w:type="spellStart"/>
            <w:r>
              <w:t>Law,T</w:t>
            </w:r>
            <w:proofErr w:type="spellEnd"/>
          </w:p>
          <w:p w14:paraId="5F4BB558" w14:textId="4B4CC253" w:rsidR="004371A2" w:rsidRDefault="004371A2" w:rsidP="004371A2">
            <w:pPr>
              <w:jc w:val="center"/>
            </w:pPr>
            <w:r>
              <w:t>[dB]</w:t>
            </w:r>
          </w:p>
        </w:tc>
        <w:tc>
          <w:tcPr>
            <w:tcW w:w="1294" w:type="dxa"/>
            <w:vAlign w:val="center"/>
          </w:tcPr>
          <w:p w14:paraId="3F023DD4" w14:textId="77777777" w:rsidR="004371A2" w:rsidRDefault="004371A2" w:rsidP="004371A2">
            <w:pPr>
              <w:jc w:val="center"/>
            </w:pPr>
            <w:r>
              <w:t>Nejistota</w:t>
            </w:r>
          </w:p>
          <w:p w14:paraId="540AB918" w14:textId="77777777" w:rsidR="004371A2" w:rsidRDefault="004371A2" w:rsidP="004371A2">
            <w:pPr>
              <w:jc w:val="center"/>
            </w:pPr>
            <w:r>
              <w:t>U</w:t>
            </w:r>
          </w:p>
          <w:p w14:paraId="7678E135" w14:textId="3A6BA7B5" w:rsidR="004371A2" w:rsidRDefault="004371A2" w:rsidP="004371A2">
            <w:pPr>
              <w:jc w:val="center"/>
            </w:pPr>
            <w:r>
              <w:t>[dB]</w:t>
            </w:r>
          </w:p>
        </w:tc>
        <w:tc>
          <w:tcPr>
            <w:tcW w:w="1295" w:type="dxa"/>
            <w:vAlign w:val="center"/>
          </w:tcPr>
          <w:p w14:paraId="07267381" w14:textId="77777777" w:rsidR="004371A2" w:rsidRDefault="004371A2" w:rsidP="004371A2">
            <w:pPr>
              <w:jc w:val="center"/>
            </w:pPr>
            <w:r>
              <w:t>Limit – noc</w:t>
            </w:r>
          </w:p>
          <w:p w14:paraId="6929DAA7" w14:textId="77777777" w:rsidR="004371A2" w:rsidRDefault="004371A2" w:rsidP="004371A2">
            <w:pPr>
              <w:jc w:val="center"/>
            </w:pPr>
            <w:proofErr w:type="spellStart"/>
            <w:r>
              <w:t>Law,T</w:t>
            </w:r>
            <w:proofErr w:type="spellEnd"/>
          </w:p>
          <w:p w14:paraId="1664B235" w14:textId="05B61AC1" w:rsidR="004371A2" w:rsidRDefault="004371A2" w:rsidP="004371A2">
            <w:pPr>
              <w:jc w:val="center"/>
            </w:pPr>
            <w:r>
              <w:t>[dB]</w:t>
            </w:r>
          </w:p>
        </w:tc>
        <w:tc>
          <w:tcPr>
            <w:tcW w:w="1295" w:type="dxa"/>
            <w:vAlign w:val="center"/>
          </w:tcPr>
          <w:p w14:paraId="301549C9" w14:textId="5AD4D4E2" w:rsidR="004371A2" w:rsidRDefault="004371A2" w:rsidP="004371A2">
            <w:pPr>
              <w:jc w:val="center"/>
            </w:pPr>
            <w:r w:rsidRPr="004371A2">
              <w:t>Závěr</w:t>
            </w:r>
          </w:p>
        </w:tc>
      </w:tr>
      <w:tr w:rsidR="004371A2" w14:paraId="21E3169C" w14:textId="77777777" w:rsidTr="004371A2">
        <w:trPr>
          <w:jc w:val="center"/>
        </w:trPr>
        <w:tc>
          <w:tcPr>
            <w:tcW w:w="1294" w:type="dxa"/>
            <w:vAlign w:val="center"/>
          </w:tcPr>
          <w:p w14:paraId="480D1FEA" w14:textId="7114D8E9" w:rsidR="004371A2" w:rsidRDefault="004371A2" w:rsidP="004371A2">
            <w:pPr>
              <w:jc w:val="center"/>
            </w:pPr>
            <w:r>
              <w:t>1</w:t>
            </w:r>
          </w:p>
        </w:tc>
        <w:tc>
          <w:tcPr>
            <w:tcW w:w="1294" w:type="dxa"/>
            <w:vAlign w:val="center"/>
          </w:tcPr>
          <w:p w14:paraId="3A8E2FDF" w14:textId="6A135DAD" w:rsidR="004371A2" w:rsidRDefault="004371A2" w:rsidP="004371A2">
            <w:pPr>
              <w:jc w:val="center"/>
            </w:pPr>
            <w:r>
              <w:t>63,4</w:t>
            </w:r>
          </w:p>
        </w:tc>
        <w:tc>
          <w:tcPr>
            <w:tcW w:w="1294" w:type="dxa"/>
            <w:vAlign w:val="center"/>
          </w:tcPr>
          <w:p w14:paraId="7BCF4C02" w14:textId="07731F21" w:rsidR="004371A2" w:rsidRDefault="004371A2" w:rsidP="004371A2">
            <w:pPr>
              <w:jc w:val="center"/>
            </w:pPr>
            <w:r>
              <w:t>72,6</w:t>
            </w:r>
          </w:p>
        </w:tc>
        <w:tc>
          <w:tcPr>
            <w:tcW w:w="1294" w:type="dxa"/>
            <w:vAlign w:val="center"/>
          </w:tcPr>
          <w:p w14:paraId="5AA3EC4D" w14:textId="737286D8" w:rsidR="004371A2" w:rsidRDefault="004371A2" w:rsidP="004371A2">
            <w:pPr>
              <w:jc w:val="center"/>
            </w:pPr>
            <w:r>
              <w:t>65,2</w:t>
            </w:r>
          </w:p>
        </w:tc>
        <w:tc>
          <w:tcPr>
            <w:tcW w:w="1294" w:type="dxa"/>
            <w:vAlign w:val="center"/>
          </w:tcPr>
          <w:p w14:paraId="5DAD1E50" w14:textId="3C665289" w:rsidR="004371A2" w:rsidRDefault="004371A2" w:rsidP="004371A2">
            <w:pPr>
              <w:jc w:val="center"/>
            </w:pPr>
            <w:r>
              <w:t>2,0</w:t>
            </w:r>
          </w:p>
        </w:tc>
        <w:tc>
          <w:tcPr>
            <w:tcW w:w="1295" w:type="dxa"/>
            <w:vAlign w:val="center"/>
          </w:tcPr>
          <w:p w14:paraId="5570C2D2" w14:textId="06D227D3" w:rsidR="004371A2" w:rsidRDefault="004371A2" w:rsidP="004371A2">
            <w:pPr>
              <w:jc w:val="center"/>
            </w:pPr>
            <w:r>
              <w:t>78,0</w:t>
            </w:r>
          </w:p>
        </w:tc>
        <w:tc>
          <w:tcPr>
            <w:tcW w:w="1295" w:type="dxa"/>
            <w:vAlign w:val="center"/>
          </w:tcPr>
          <w:p w14:paraId="61EED15F" w14:textId="354F572E" w:rsidR="004371A2" w:rsidRDefault="004371A2" w:rsidP="004371A2">
            <w:pPr>
              <w:jc w:val="center"/>
            </w:pPr>
            <w:r w:rsidRPr="004371A2">
              <w:t>Vyhovuje</w:t>
            </w:r>
          </w:p>
        </w:tc>
      </w:tr>
    </w:tbl>
    <w:p w14:paraId="0986E073" w14:textId="5126B402" w:rsidR="004371A2" w:rsidRDefault="008A2B78" w:rsidP="00E90EAB">
      <w:r w:rsidRPr="001A63AC">
        <w:t>Protokol o měření vibrací je přílohou B.6.5 této Dokumentace.</w:t>
      </w:r>
    </w:p>
    <w:p w14:paraId="6949731E" w14:textId="7DC3CE96" w:rsidR="00ED43A2" w:rsidRPr="008512B2" w:rsidRDefault="00ED43A2" w:rsidP="00ED43A2">
      <w:pPr>
        <w:pStyle w:val="Nadpis2"/>
      </w:pPr>
      <w:bookmarkStart w:id="26" w:name="_Toc120706956"/>
      <w:bookmarkEnd w:id="25"/>
      <w:r w:rsidRPr="008512B2">
        <w:lastRenderedPageBreak/>
        <w:t>Ovzduší</w:t>
      </w:r>
      <w:bookmarkEnd w:id="26"/>
    </w:p>
    <w:p w14:paraId="175BD328" w14:textId="1507316D" w:rsidR="00D97FAC" w:rsidRDefault="001D07B6" w:rsidP="00D97FAC">
      <w:r w:rsidRPr="009E2DBD">
        <w:t xml:space="preserve">Dotčené území spadá do zóny Severozápad (CZ04). </w:t>
      </w:r>
      <w:r w:rsidR="00D97FAC">
        <w:t>Pro určení stávající úrovně znečištění ovzduší byla v souladu se zákonem o ochraně ovzduší použita data pětiletých klouzavých průměrů koncentrací jednotlivých znečišťujících látek, které jsou konstruovány pro čtverce 1 x 1 km v souřadném systému S-JTSK (zdroj: ČHMÚ). Záměr zasahuje do 8 čtverců. Stávající imisní pozadí v letech 2017 – 2021 je dle těchto map následující:</w:t>
      </w:r>
    </w:p>
    <w:p w14:paraId="38C0582F" w14:textId="6D1D314E" w:rsidR="00D97FAC" w:rsidRDefault="00D97FAC" w:rsidP="00D97FAC">
      <w:pPr>
        <w:pStyle w:val="Odstavecseseznamem"/>
        <w:numPr>
          <w:ilvl w:val="0"/>
          <w:numId w:val="20"/>
        </w:numPr>
      </w:pPr>
      <w:r>
        <w:t xml:space="preserve">PM10 (průměrná roční koncentrace) = 15,4 – 16,3 </w:t>
      </w:r>
      <w:r w:rsidRPr="00DF4556">
        <w:rPr>
          <w:rFonts w:ascii="Symbol" w:hAnsi="Symbol"/>
          <w:sz w:val="22"/>
          <w:szCs w:val="22"/>
        </w:rPr>
        <w:t></w:t>
      </w:r>
      <w:r>
        <w:t>g/m3</w:t>
      </w:r>
    </w:p>
    <w:p w14:paraId="4603D4D2" w14:textId="63342839" w:rsidR="00D97FAC" w:rsidRDefault="00D97FAC" w:rsidP="00D97FAC">
      <w:pPr>
        <w:pStyle w:val="Odstavecseseznamem"/>
        <w:numPr>
          <w:ilvl w:val="0"/>
          <w:numId w:val="20"/>
        </w:numPr>
      </w:pPr>
      <w:r>
        <w:t xml:space="preserve">PM10 (36. nejvyšší koncentrace) = 27 – 28 </w:t>
      </w:r>
      <w:r w:rsidRPr="00DF4556">
        <w:rPr>
          <w:rFonts w:ascii="Symbol" w:hAnsi="Symbol"/>
          <w:sz w:val="22"/>
          <w:szCs w:val="22"/>
        </w:rPr>
        <w:t></w:t>
      </w:r>
      <w:r>
        <w:t>g/m3</w:t>
      </w:r>
    </w:p>
    <w:p w14:paraId="1C085CA6" w14:textId="5FA82947" w:rsidR="00D97FAC" w:rsidRDefault="00D97FAC" w:rsidP="00D97FAC">
      <w:pPr>
        <w:pStyle w:val="Odstavecseseznamem"/>
        <w:numPr>
          <w:ilvl w:val="0"/>
          <w:numId w:val="20"/>
        </w:numPr>
      </w:pPr>
      <w:r>
        <w:t xml:space="preserve">PM2,5 (průměrná roční koncentrace) = 10,8 – 11,3 </w:t>
      </w:r>
      <w:r w:rsidRPr="00DF4556">
        <w:rPr>
          <w:rFonts w:ascii="Symbol" w:hAnsi="Symbol"/>
          <w:sz w:val="22"/>
          <w:szCs w:val="22"/>
        </w:rPr>
        <w:t></w:t>
      </w:r>
      <w:r>
        <w:t>g/m3</w:t>
      </w:r>
    </w:p>
    <w:p w14:paraId="07D7166A" w14:textId="74268846" w:rsidR="00D97FAC" w:rsidRDefault="00D97FAC" w:rsidP="00D97FAC">
      <w:pPr>
        <w:pStyle w:val="Odstavecseseznamem"/>
        <w:numPr>
          <w:ilvl w:val="0"/>
          <w:numId w:val="20"/>
        </w:numPr>
      </w:pPr>
      <w:r>
        <w:t xml:space="preserve">NO2 (průměrná roční koncentrace) = 9,8 – 13,7 </w:t>
      </w:r>
      <w:r w:rsidRPr="00DF4556">
        <w:rPr>
          <w:rFonts w:ascii="Symbol" w:hAnsi="Symbol"/>
          <w:sz w:val="22"/>
          <w:szCs w:val="22"/>
        </w:rPr>
        <w:t></w:t>
      </w:r>
      <w:r>
        <w:t>g/m3</w:t>
      </w:r>
    </w:p>
    <w:p w14:paraId="61838645" w14:textId="1838F3DE" w:rsidR="00D97FAC" w:rsidRDefault="00D97FAC" w:rsidP="00D97FAC">
      <w:pPr>
        <w:pStyle w:val="Odstavecseseznamem"/>
        <w:numPr>
          <w:ilvl w:val="0"/>
          <w:numId w:val="20"/>
        </w:numPr>
      </w:pPr>
      <w:r>
        <w:t xml:space="preserve">benzen (průměrná roční koncentrace) = 0,7 – 0,8 </w:t>
      </w:r>
      <w:r w:rsidRPr="00DF4556">
        <w:rPr>
          <w:rFonts w:ascii="Symbol" w:hAnsi="Symbol"/>
          <w:sz w:val="22"/>
          <w:szCs w:val="22"/>
        </w:rPr>
        <w:t></w:t>
      </w:r>
      <w:r>
        <w:t>g/m3</w:t>
      </w:r>
    </w:p>
    <w:p w14:paraId="0DC2F3E4" w14:textId="77777777" w:rsidR="00D97FAC" w:rsidRDefault="00D97FAC" w:rsidP="00D97FAC">
      <w:pPr>
        <w:pStyle w:val="Odstavecseseznamem"/>
        <w:numPr>
          <w:ilvl w:val="0"/>
          <w:numId w:val="20"/>
        </w:numPr>
      </w:pPr>
      <w:proofErr w:type="spellStart"/>
      <w:r>
        <w:t>benzo</w:t>
      </w:r>
      <w:proofErr w:type="spellEnd"/>
      <w:r>
        <w:t xml:space="preserve">(a)pyren (průměrná roční koncentrace) = 0,4 – 0,5 </w:t>
      </w:r>
      <w:proofErr w:type="spellStart"/>
      <w:r>
        <w:t>ng</w:t>
      </w:r>
      <w:proofErr w:type="spellEnd"/>
      <w:r>
        <w:t>/m3</w:t>
      </w:r>
    </w:p>
    <w:p w14:paraId="0B1317BF" w14:textId="77777777" w:rsidR="00D97FAC" w:rsidRDefault="00D97FAC" w:rsidP="00D97FAC">
      <w:r>
        <w:t>Doplňkovou informací pro určení stávající imisní zátěže jsou data z nejbližší a nejreprezentativnější stanice imisního monitoringu, a to Sokolov (KSOMA). Dle měření na této stanici byla zvolena hodnota imisního pozadí hodinové koncentrace  NO2 (průměr 19. nejvyšší naměřené hodnoty z let 2017 - 2021).</w:t>
      </w:r>
    </w:p>
    <w:p w14:paraId="72355FB5" w14:textId="7682AA6A" w:rsidR="00D97FAC" w:rsidRDefault="00D97FAC" w:rsidP="00D97FAC">
      <w:r>
        <w:t>Z uvedených hodnot čtverců imisního pozadí a výsledků z měřící stanice v Sokolově je patrné, že v oblasti jsou dodrženy imisní limity všech sledovaných znečišťujících látek dle přílohy č. 1 zákona č. 201/2012 Sb., o ochraně ovzduší.</w:t>
      </w:r>
    </w:p>
    <w:p w14:paraId="5BD946CD" w14:textId="11C4D00C" w:rsidR="001D07B6" w:rsidRPr="00E1344F" w:rsidRDefault="001D07B6" w:rsidP="001D07B6">
      <w:r w:rsidRPr="00F11AA8">
        <w:rPr>
          <w:rFonts w:ascii="Verdana" w:hAnsi="Verdana" w:cs="Arial"/>
          <w:color w:val="000000"/>
          <w:shd w:val="clear" w:color="auto" w:fill="FFFFFF"/>
        </w:rPr>
        <w:t>Mezi nejčastější znečišťovatele ovzduší patří průmyslové podniky, silniční doprava nebo spalování fosilních paliv v domácnostech v zimní topné sezóně. V dotčeném území se dle evidence ČHMÚ nacházejí větší zdroje znečišťování tvořené průmyslovými podniky (zejména v </w:t>
      </w:r>
      <w:proofErr w:type="spellStart"/>
      <w:r w:rsidRPr="00F11AA8">
        <w:rPr>
          <w:rFonts w:ascii="Verdana" w:hAnsi="Verdana" w:cs="Arial"/>
          <w:color w:val="000000"/>
          <w:shd w:val="clear" w:color="auto" w:fill="FFFFFF"/>
        </w:rPr>
        <w:t>k.ú</w:t>
      </w:r>
      <w:proofErr w:type="spellEnd"/>
      <w:r w:rsidRPr="00F11AA8">
        <w:rPr>
          <w:rFonts w:ascii="Verdana" w:hAnsi="Verdana" w:cs="Arial"/>
          <w:color w:val="000000"/>
          <w:shd w:val="clear" w:color="auto" w:fill="FFFFFF"/>
        </w:rPr>
        <w:t>. Hradiště u Chebu a v </w:t>
      </w:r>
      <w:proofErr w:type="spellStart"/>
      <w:r w:rsidRPr="00F11AA8">
        <w:rPr>
          <w:rFonts w:ascii="Verdana" w:hAnsi="Verdana" w:cs="Arial"/>
          <w:color w:val="000000"/>
          <w:shd w:val="clear" w:color="auto" w:fill="FFFFFF"/>
        </w:rPr>
        <w:t>k.ú</w:t>
      </w:r>
      <w:proofErr w:type="spellEnd"/>
      <w:r w:rsidRPr="00F11AA8">
        <w:rPr>
          <w:rFonts w:ascii="Verdana" w:hAnsi="Verdana" w:cs="Arial"/>
          <w:color w:val="000000"/>
          <w:shd w:val="clear" w:color="auto" w:fill="FFFFFF"/>
        </w:rPr>
        <w:t>. Cheb</w:t>
      </w:r>
      <w:r w:rsidRPr="00A16145">
        <w:rPr>
          <w:rFonts w:ascii="Verdana" w:hAnsi="Verdana" w:cs="Arial"/>
          <w:color w:val="000000"/>
          <w:shd w:val="clear" w:color="auto" w:fill="FFFFFF"/>
        </w:rPr>
        <w:t xml:space="preserve">). Komunikací s vyššími zaznamenanými intenzitami dopravy, dle celostátního sčítání dopravy z roku 2016, je dálnice D6 (úsek mezi exitem 164 a 169 více jak cca 8 000 voz/den). Vysoké intenzity jsou také zaznamenány na silnici </w:t>
      </w:r>
      <w:r w:rsidR="00F11AA8" w:rsidRPr="00A16145">
        <w:rPr>
          <w:rFonts w:ascii="Verdana" w:hAnsi="Verdana" w:cs="Arial"/>
          <w:color w:val="000000"/>
          <w:shd w:val="clear" w:color="auto" w:fill="FFFFFF"/>
        </w:rPr>
        <w:t>E49/I/21</w:t>
      </w:r>
      <w:r w:rsidRPr="00A16145">
        <w:rPr>
          <w:rFonts w:ascii="Verdana" w:hAnsi="Verdana" w:cs="Arial"/>
          <w:color w:val="000000"/>
          <w:shd w:val="clear" w:color="auto" w:fill="FFFFFF"/>
        </w:rPr>
        <w:t>, a to přes cca</w:t>
      </w:r>
      <w:r w:rsidR="00A16145" w:rsidRPr="00A16145">
        <w:rPr>
          <w:rFonts w:ascii="Verdana" w:hAnsi="Verdana" w:cs="Arial"/>
          <w:color w:val="000000"/>
          <w:shd w:val="clear" w:color="auto" w:fill="FFFFFF"/>
        </w:rPr>
        <w:t xml:space="preserve"> 11</w:t>
      </w:r>
      <w:r w:rsidRPr="00A16145">
        <w:rPr>
          <w:rFonts w:ascii="Verdana" w:hAnsi="Verdana" w:cs="Arial"/>
          <w:color w:val="000000"/>
          <w:shd w:val="clear" w:color="auto" w:fill="FFFFFF"/>
        </w:rPr>
        <w:t xml:space="preserve"> 000 voz/den.      </w:t>
      </w:r>
      <w:r w:rsidRPr="00A16145">
        <w:rPr>
          <w:rFonts w:ascii="Verdana" w:hAnsi="Verdana"/>
        </w:rPr>
        <w:t xml:space="preserve"> </w:t>
      </w:r>
      <w:r w:rsidRPr="00A16145">
        <w:rPr>
          <w:rFonts w:ascii="Verdana" w:hAnsi="Verdana"/>
          <w:vertAlign w:val="superscript"/>
        </w:rPr>
        <w:t xml:space="preserve"> </w:t>
      </w:r>
      <w:r w:rsidRPr="00A16145">
        <w:t xml:space="preserve"> </w:t>
      </w:r>
      <w:r w:rsidRPr="00A16145">
        <w:rPr>
          <w:rFonts w:ascii="Verdana" w:hAnsi="Verdana" w:cs="Arial"/>
          <w:color w:val="000000"/>
          <w:shd w:val="clear" w:color="auto" w:fill="FFFFFF"/>
        </w:rPr>
        <w:t xml:space="preserve">  </w:t>
      </w:r>
      <w:r w:rsidRPr="00A16145">
        <w:t xml:space="preserve">     </w:t>
      </w:r>
    </w:p>
    <w:p w14:paraId="63793FF0" w14:textId="1783ED4C" w:rsidR="00247A72" w:rsidRPr="004064AC" w:rsidRDefault="00DF6192" w:rsidP="00247A72">
      <w:pPr>
        <w:rPr>
          <w:b/>
          <w:bCs/>
        </w:rPr>
      </w:pPr>
      <w:r w:rsidRPr="005819D9">
        <w:rPr>
          <w:b/>
          <w:bCs/>
        </w:rPr>
        <w:t>V </w:t>
      </w:r>
      <w:r w:rsidRPr="004064AC">
        <w:rPr>
          <w:b/>
          <w:bCs/>
        </w:rPr>
        <w:t xml:space="preserve">období výstavby </w:t>
      </w:r>
    </w:p>
    <w:p w14:paraId="556E5A00" w14:textId="1B4FF622" w:rsidR="00D97FAC" w:rsidRDefault="00D97FAC" w:rsidP="00650F58">
      <w:pPr>
        <w:spacing w:before="0" w:after="0"/>
      </w:pPr>
      <w:r>
        <w:t xml:space="preserve">Pro záměr byla zpracována </w:t>
      </w:r>
      <w:r w:rsidRPr="00D97FAC">
        <w:rPr>
          <w:b/>
          <w:bCs/>
        </w:rPr>
        <w:t>rozptylová studie a odborný posudek</w:t>
      </w:r>
      <w:r>
        <w:t xml:space="preserve"> v souladu se zákonem č.201/2022 Sb., o ochraně  </w:t>
      </w:r>
      <w:r w:rsidRPr="00D97FAC">
        <w:t>a o změně některých dalších zákonů (v platném znění) a vyhláškou č. 415/2012 Sb., o přípustné úrovni znečišťování a jejím zjišťování a o provedení některých dalších ustanovení zákona o ochraně ovzduší.</w:t>
      </w:r>
      <w:r>
        <w:t xml:space="preserve"> Obě studie jsou přílohou č.B.6.6 této dokumentace.</w:t>
      </w:r>
    </w:p>
    <w:p w14:paraId="4558C5F5" w14:textId="3AFE10E1" w:rsidR="009A1E68" w:rsidRPr="0024351B" w:rsidRDefault="00D97FAC" w:rsidP="009A1E68">
      <w:pPr>
        <w:spacing w:before="0" w:after="0"/>
      </w:pPr>
      <w:r>
        <w:t>Rozptylová studie i odborný posudek je zaměřen na období výstavby spojené především s provozem recyklační linky a související dopravy.</w:t>
      </w:r>
      <w:r w:rsidR="009A1E68" w:rsidRPr="00247A72">
        <w:rPr>
          <w:bCs/>
        </w:rPr>
        <w:t xml:space="preserve"> </w:t>
      </w:r>
    </w:p>
    <w:p w14:paraId="60DA99B6" w14:textId="77777777" w:rsidR="00D97FAC" w:rsidRPr="00247A72" w:rsidRDefault="00D97FAC" w:rsidP="009A1E68">
      <w:pPr>
        <w:spacing w:before="0" w:after="0"/>
        <w:rPr>
          <w:bCs/>
        </w:rPr>
      </w:pPr>
    </w:p>
    <w:p w14:paraId="56A3A0EB" w14:textId="5F08DAE9" w:rsidR="00247A72" w:rsidRPr="0024351B" w:rsidRDefault="00D97FAC" w:rsidP="00500C10">
      <w:pPr>
        <w:spacing w:before="0" w:after="0"/>
        <w:rPr>
          <w:bCs/>
        </w:rPr>
      </w:pPr>
      <w:r w:rsidRPr="0024351B">
        <w:rPr>
          <w:bCs/>
        </w:rPr>
        <w:t xml:space="preserve">Emise z provozu recyklační linky budou tvořeny zejména emisemi tuhých znečišťujících látek (TZL) PM10 a PM2,5, které budou vznikat během procesu recyklace (třídění a drcení materiálu) a během všech přesypů a celkové manipulace s tímto materiálem. Kvalitu ovzduší v hodnoceném území bude rovněž ovlivňovat (zejména po dobu provozu recyklační linky) vyšší intenzita dopravy, zejména nákladní automobilové dopravy, která bude souviset s odvozem materiálu od recyklační stanici, a to směrem na skládku Chocovice. Návoz a odvoz materiálu k/od recyklační základny bude probíhat po železnici, aby se snížila zátěž z nákladní automobilové dopravy v etapě výstavby. V rámci hodnocení úrovně znečištění z těžké automobilové dopravy došlo k zohlednění tzv. </w:t>
      </w:r>
      <w:proofErr w:type="spellStart"/>
      <w:r w:rsidRPr="0024351B">
        <w:rPr>
          <w:bCs/>
        </w:rPr>
        <w:t>resuspenze</w:t>
      </w:r>
      <w:proofErr w:type="spellEnd"/>
      <w:r w:rsidRPr="0024351B">
        <w:rPr>
          <w:bCs/>
        </w:rPr>
        <w:t xml:space="preserve"> prachových částic, která je vyvolána pohybem nákladních vozidel.</w:t>
      </w:r>
    </w:p>
    <w:p w14:paraId="71C314C0" w14:textId="77777777" w:rsidR="00D97FAC" w:rsidRPr="00247A72" w:rsidRDefault="00D97FAC" w:rsidP="00500C10">
      <w:pPr>
        <w:spacing w:before="0" w:after="0"/>
        <w:rPr>
          <w:bCs/>
          <w:u w:val="single"/>
        </w:rPr>
      </w:pPr>
    </w:p>
    <w:p w14:paraId="4F21A3FB" w14:textId="77777777" w:rsidR="0024351B" w:rsidRPr="0024351B" w:rsidRDefault="0024351B" w:rsidP="0024351B">
      <w:pPr>
        <w:spacing w:before="0" w:after="0"/>
        <w:rPr>
          <w:bCs/>
        </w:rPr>
      </w:pPr>
      <w:r w:rsidRPr="0024351B">
        <w:rPr>
          <w:bCs/>
        </w:rPr>
        <w:t xml:space="preserve">Celkově lze konstatovat, že realizací záměru dojde k zatížení okolí zejména tuhými znečišťujícími látkami, kdy provoz recyklační linky bude znamenat navýšení zejména průměrné denní koncentrace PM10. U nejbližší dotčené obytné zástavby může být příspěvek až na úrovni několika desítek µg.m-3 (až 46 µg.m-3 u nejbližšího referenčního bodu č. 4). Vzhledem k tomu, že imisní pozadí nepřekračuje stanovený imisní limit, bude u některých výpočtových bodů limit dodržen. Nicméně </w:t>
      </w:r>
      <w:r w:rsidRPr="0024351B">
        <w:rPr>
          <w:bCs/>
        </w:rPr>
        <w:lastRenderedPageBreak/>
        <w:t>existuje předpoklad, že při provozu recyklační linky bude zejména při nepříznivých rozptylových podmínkách docházet k překročení imisního limitu. Provoz recyklační linky při uvažovaném maximálním výkonu (100 t/hod, provoz 8 hod/den) bude činit cca 37 dní. Při nižším výkonu recyklační linky budou dosahované hodnoty příspěvků imisních koncentrací daleko nižší. V souvislosti s výše uvedeným je však třeba konstatovat, že vypočtené hodnoty porovnávané s imisními limity jsou maximální vypočtené koncentrace, kterých je dosaženo za nejnepříznivějšího provozu zdroje (manipulace s větším množstvím sypkého materiálu během krátkého období) a nepříznivých povětrnostních podmínek v okolí zdroje znečištění (špatné rozptylové podmínky).</w:t>
      </w:r>
    </w:p>
    <w:p w14:paraId="589CAE19" w14:textId="6407B7A3" w:rsidR="0024351B" w:rsidRPr="0024351B" w:rsidRDefault="0024351B" w:rsidP="0024351B">
      <w:pPr>
        <w:spacing w:before="0" w:after="0"/>
        <w:rPr>
          <w:bCs/>
        </w:rPr>
      </w:pPr>
      <w:r w:rsidRPr="0024351B">
        <w:rPr>
          <w:bCs/>
        </w:rPr>
        <w:t xml:space="preserve">Dále je nutné upozornit, že příspěvky jednotlivých znečišťujících látek uvedených </w:t>
      </w:r>
      <w:r>
        <w:rPr>
          <w:bCs/>
        </w:rPr>
        <w:t xml:space="preserve">v rozptylové studii </w:t>
      </w:r>
      <w:r w:rsidRPr="0024351B">
        <w:rPr>
          <w:bCs/>
        </w:rPr>
        <w:t xml:space="preserve"> jsou vztaženy pouze k jedné stavební sezóně (rok 2025), která zahrnuje nejhorší možný stav dosažený během celé výstavby, a to i pro maximální denní koncentrace PM10. Z toho plyne, že vypočtené příspěvky u nejbližší obytné zástavby nebudou v ostatních stavebních sezónách na takto vysoké úrovni, ale dá se předpokládat, že budou dosahovat značně nižších hodnot.</w:t>
      </w:r>
    </w:p>
    <w:p w14:paraId="0DCFCDBA" w14:textId="509D0449" w:rsidR="0024351B" w:rsidRPr="0024351B" w:rsidRDefault="0024351B" w:rsidP="0024351B">
      <w:pPr>
        <w:spacing w:before="0" w:after="0"/>
        <w:rPr>
          <w:bCs/>
        </w:rPr>
      </w:pPr>
      <w:r w:rsidRPr="0024351B">
        <w:rPr>
          <w:bCs/>
        </w:rPr>
        <w:t>Emise tuhých znečišťujících látek budou maximálně omezovány dodržováním navržených opatření</w:t>
      </w:r>
      <w:r>
        <w:rPr>
          <w:bCs/>
        </w:rPr>
        <w:t xml:space="preserve"> (viz opatření v kapitole 6 Rozptylové studie)</w:t>
      </w:r>
      <w:r w:rsidRPr="0024351B">
        <w:rPr>
          <w:bCs/>
        </w:rPr>
        <w:t xml:space="preserve">. Vzhledem k tomu, že se jedná o časově omezený negativní vliv (po dobu provozu recyklační linky), můžeme konstatovat, že negativní vliv na ovzduší, resp. zdraví obyvatel bude akceptovatelný. </w:t>
      </w:r>
    </w:p>
    <w:p w14:paraId="78140779" w14:textId="77777777" w:rsidR="0024351B" w:rsidRPr="0024351B" w:rsidRDefault="0024351B" w:rsidP="0024351B">
      <w:pPr>
        <w:spacing w:before="0" w:after="0"/>
        <w:rPr>
          <w:bCs/>
        </w:rPr>
      </w:pPr>
      <w:r w:rsidRPr="0024351B">
        <w:rPr>
          <w:bCs/>
        </w:rPr>
        <w:t xml:space="preserve">U dalších sledovaných znečišťujících látek k překročení imisních limitů nedojde. </w:t>
      </w:r>
    </w:p>
    <w:p w14:paraId="52FA0728" w14:textId="4F5B95F1" w:rsidR="00247A72" w:rsidRPr="00247A72" w:rsidRDefault="0024351B" w:rsidP="0024351B">
      <w:pPr>
        <w:spacing w:before="0" w:after="0"/>
        <w:rPr>
          <w:bCs/>
        </w:rPr>
      </w:pPr>
      <w:r w:rsidRPr="0024351B">
        <w:rPr>
          <w:bCs/>
        </w:rPr>
        <w:t>Na základě výše uvedeného lze konstatovat, že záměr je při striktním dodržování navržených opatření v dané lokalitě možné realizovat</w:t>
      </w:r>
      <w:r>
        <w:rPr>
          <w:bCs/>
        </w:rPr>
        <w:t xml:space="preserve"> (například skrápění ploch, manipulace s prašným materiálem, dodržování pracovní doby, výkonu recyklační linky atd.)</w:t>
      </w:r>
      <w:r w:rsidRPr="0024351B">
        <w:rPr>
          <w:bCs/>
        </w:rPr>
        <w:t>.</w:t>
      </w:r>
    </w:p>
    <w:p w14:paraId="0B0832FD" w14:textId="77777777" w:rsidR="00C2305A" w:rsidRPr="00247A72" w:rsidRDefault="00C2305A" w:rsidP="00C2305A">
      <w:pPr>
        <w:spacing w:before="240"/>
        <w:rPr>
          <w:b/>
        </w:rPr>
      </w:pPr>
      <w:r w:rsidRPr="00247A72">
        <w:rPr>
          <w:b/>
        </w:rPr>
        <w:t>V období provozu</w:t>
      </w:r>
    </w:p>
    <w:p w14:paraId="626B3537" w14:textId="3FFE40BB" w:rsidR="00C2305A" w:rsidRPr="00C2305A" w:rsidRDefault="00C2305A" w:rsidP="00C2305A">
      <w:pPr>
        <w:rPr>
          <w:b/>
        </w:rPr>
      </w:pPr>
      <w:r w:rsidRPr="00247A72">
        <w:t>Vzhledem k tomu, že záměrem je rekonstrukce na již provozované železniční trati, nedojde v období provozu k žádnému ovlivnění kvality ovzduší. V souladu s § 11 odst. 1 a 9 zákona č. 201/2012 Sb., o ochraně ovzduší, není povinnost vypracovávat rozptylovou studii pro vlastní provoz rekonstruované tratě.</w:t>
      </w:r>
    </w:p>
    <w:p w14:paraId="6C1261FC" w14:textId="126C2608" w:rsidR="00ED43A2" w:rsidRDefault="007D2BD4" w:rsidP="007D2BD4">
      <w:pPr>
        <w:pStyle w:val="Nadpis2"/>
      </w:pPr>
      <w:bookmarkStart w:id="27" w:name="_Toc120706957"/>
      <w:r>
        <w:t>Zemědělský půdní fond, lesní půdní fond</w:t>
      </w:r>
      <w:bookmarkEnd w:id="27"/>
    </w:p>
    <w:p w14:paraId="59FBB667" w14:textId="19712BDC" w:rsidR="007D2BD4" w:rsidRPr="004064AC" w:rsidRDefault="007D2BD4" w:rsidP="007D2BD4">
      <w:pPr>
        <w:rPr>
          <w:b/>
          <w:bCs/>
          <w:u w:val="single"/>
        </w:rPr>
      </w:pPr>
      <w:r w:rsidRPr="004064AC">
        <w:rPr>
          <w:b/>
          <w:bCs/>
          <w:u w:val="single"/>
        </w:rPr>
        <w:t>Zemědělský půdní fond</w:t>
      </w:r>
    </w:p>
    <w:p w14:paraId="20E4D4C6" w14:textId="1AD8FAE7" w:rsidR="00245FA2" w:rsidRPr="004064AC" w:rsidRDefault="00245FA2" w:rsidP="007D2BD4">
      <w:r w:rsidRPr="004064AC">
        <w:t>Trvalé a dočasné zábory do 1 roku pozemků náležících do zemědělského půdního fondu (ZPF) předmětná stavba vyvolá</w:t>
      </w:r>
      <w:r w:rsidR="00E44A9E" w:rsidRPr="004064AC">
        <w:t>, avšak v pouze malé míře (cca 30 m</w:t>
      </w:r>
      <w:r w:rsidR="00E44A9E" w:rsidRPr="004064AC">
        <w:rPr>
          <w:vertAlign w:val="superscript"/>
        </w:rPr>
        <w:t>2</w:t>
      </w:r>
      <w:r w:rsidR="00E44A9E" w:rsidRPr="004064AC">
        <w:t xml:space="preserve"> trvalého záboru ZPF, cca 200m</w:t>
      </w:r>
      <w:r w:rsidR="00E44A9E" w:rsidRPr="004064AC">
        <w:rPr>
          <w:vertAlign w:val="superscript"/>
        </w:rPr>
        <w:t>2</w:t>
      </w:r>
      <w:r w:rsidR="00E44A9E" w:rsidRPr="004064AC">
        <w:t xml:space="preserve"> dočasného záboru do 1 roku ZPF)</w:t>
      </w:r>
      <w:r w:rsidRPr="004064AC">
        <w:t xml:space="preserve">. </w:t>
      </w:r>
      <w:r w:rsidR="00E44A9E" w:rsidRPr="004064AC">
        <w:t xml:space="preserve">Dočasné zábory ZPF nad 1 rok se v tuto chvíli projekční přípravy nepředpokládají. </w:t>
      </w:r>
    </w:p>
    <w:p w14:paraId="43D0D67E" w14:textId="3E96DA5D" w:rsidR="007D2BD4" w:rsidRPr="004064AC" w:rsidRDefault="007D2BD4" w:rsidP="007D2BD4">
      <w:pPr>
        <w:rPr>
          <w:b/>
          <w:bCs/>
          <w:u w:val="single"/>
        </w:rPr>
      </w:pPr>
      <w:r w:rsidRPr="004064AC">
        <w:rPr>
          <w:b/>
          <w:bCs/>
          <w:u w:val="single"/>
        </w:rPr>
        <w:t>Lesní půdní fond</w:t>
      </w:r>
    </w:p>
    <w:p w14:paraId="2DE49A0A" w14:textId="111E3C6C" w:rsidR="007D2BD4" w:rsidRPr="004064AC" w:rsidRDefault="00780A71" w:rsidP="00780A71">
      <w:r w:rsidRPr="004064AC">
        <w:t>Záměr si nevyžádá žádné t</w:t>
      </w:r>
      <w:r w:rsidR="0091655F" w:rsidRPr="004064AC">
        <w:t>rvalé zábory lesních pozemků</w:t>
      </w:r>
      <w:r w:rsidR="00E44A9E" w:rsidRPr="004064AC">
        <w:t xml:space="preserve">, v současné fázi projekční přípravy </w:t>
      </w:r>
      <w:r w:rsidR="003F767C" w:rsidRPr="004064AC">
        <w:t>je identifikován nepatrný dočasný zábor PUPFL do 1 roku (cca 15m</w:t>
      </w:r>
      <w:r w:rsidR="003F767C" w:rsidRPr="004064AC">
        <w:rPr>
          <w:vertAlign w:val="superscript"/>
        </w:rPr>
        <w:t>2</w:t>
      </w:r>
      <w:r w:rsidR="003F767C" w:rsidRPr="004064AC">
        <w:t>)</w:t>
      </w:r>
      <w:r w:rsidRPr="004064AC">
        <w:t>.</w:t>
      </w:r>
      <w:r w:rsidR="0091655F" w:rsidRPr="004064AC">
        <w:t xml:space="preserve"> </w:t>
      </w:r>
      <w:r w:rsidR="002374D4" w:rsidRPr="004064AC">
        <w:t>Záměr zasahuje do ochranného pásma lesa</w:t>
      </w:r>
      <w:r w:rsidR="003C694E" w:rsidRPr="004064AC">
        <w:t>, OP lesa 50m</w:t>
      </w:r>
      <w:r w:rsidR="002374D4" w:rsidRPr="004064AC">
        <w:t xml:space="preserve">. </w:t>
      </w:r>
    </w:p>
    <w:p w14:paraId="5000C02B" w14:textId="63BFD4F9" w:rsidR="003F767C" w:rsidRPr="00780A71" w:rsidRDefault="003F767C" w:rsidP="00780A71">
      <w:r w:rsidRPr="004064AC">
        <w:t>Přesné vyčíslení záborů a dotčených pozemků ZPF/PUPFL je uvedeno v záborovém elaborátu, části E.5.2 Majetkoprávní část.</w:t>
      </w:r>
    </w:p>
    <w:p w14:paraId="22CB7974" w14:textId="7C736EF6" w:rsidR="0078627D" w:rsidRDefault="006D3C52" w:rsidP="006D3C52">
      <w:pPr>
        <w:pStyle w:val="Nadpis2"/>
        <w:rPr>
          <w:lang w:eastAsia="sv-SE"/>
        </w:rPr>
      </w:pPr>
      <w:bookmarkStart w:id="28" w:name="_Toc120706958"/>
      <w:r>
        <w:rPr>
          <w:lang w:eastAsia="sv-SE"/>
        </w:rPr>
        <w:t>Vliv stavby na kulturní památky a archeologické nálezy</w:t>
      </w:r>
      <w:bookmarkEnd w:id="28"/>
    </w:p>
    <w:p w14:paraId="7E7E9198" w14:textId="77777777" w:rsidR="006D3C52" w:rsidRPr="00706EEF" w:rsidRDefault="006D3C52" w:rsidP="006D3C52">
      <w:pPr>
        <w:rPr>
          <w:u w:val="single"/>
        </w:rPr>
      </w:pPr>
      <w:r w:rsidRPr="00706EEF">
        <w:rPr>
          <w:u w:val="single"/>
        </w:rPr>
        <w:t>Kulturní památky</w:t>
      </w:r>
    </w:p>
    <w:p w14:paraId="7DA36E22" w14:textId="13755727" w:rsidR="00E71AF9" w:rsidRDefault="00E71AF9" w:rsidP="006D3C52">
      <w:pPr>
        <w:spacing w:before="0" w:after="0"/>
      </w:pPr>
      <w:r w:rsidRPr="00706EEF">
        <w:t xml:space="preserve">Železniční stanice Cheb je nemovitou kulturní památkou a zároveň je považována za architektonicky cennou stavbu. Za architektonicky cennou stavbu postavenou v 80tých letech 20.století, jež dominuje siluetě města Cheb je považována i budova správy dráhy, dále k cenným stavbách patří i </w:t>
      </w:r>
      <w:r w:rsidRPr="00706EEF">
        <w:lastRenderedPageBreak/>
        <w:t>železniční most na trati přes řeku Ohři.</w:t>
      </w:r>
      <w:r w:rsidR="003A3CAC">
        <w:t xml:space="preserve"> Nad Chebem, v oblasti Zlatého vrchu se nachází kulturní památka rovinné neopevněné sídliště </w:t>
      </w:r>
      <w:proofErr w:type="spellStart"/>
      <w:r w:rsidR="003A3CAC">
        <w:t>Dolnice</w:t>
      </w:r>
      <w:proofErr w:type="spellEnd"/>
      <w:r w:rsidR="003A3CAC">
        <w:t xml:space="preserve"> (ÚAN I).</w:t>
      </w:r>
    </w:p>
    <w:p w14:paraId="09FA66C2" w14:textId="218CBDE0" w:rsidR="00706EEF" w:rsidRPr="00706EEF" w:rsidRDefault="00706EEF" w:rsidP="006D3C52">
      <w:pPr>
        <w:spacing w:before="0" w:after="0"/>
      </w:pPr>
      <w:r>
        <w:t>V okolí trati se nachází několik dalších nemovitých kulturních památek, jež jsou často považovány i za architektonicky cenné stavby, např. několik objektů v Horních Lomanech. Severním směrem k Vojtanovu se již mnoho památek v blízkosti trati nenachází.</w:t>
      </w:r>
      <w:r w:rsidR="003A3CAC">
        <w:t xml:space="preserve"> </w:t>
      </w:r>
    </w:p>
    <w:p w14:paraId="58A47F96" w14:textId="3340F3CC" w:rsidR="006D3C52" w:rsidRDefault="006D3C52" w:rsidP="006D3C52">
      <w:pPr>
        <w:spacing w:before="0" w:after="0"/>
      </w:pPr>
      <w:r w:rsidRPr="00706EEF">
        <w:t>Do ochranného pásma dráhy v obvodu železniční stanice Tršnice zasahuje kulturní památka rovinné neopevněné sídliště (č. ÚSKP 45228/4-132)</w:t>
      </w:r>
      <w:r w:rsidR="00706EEF" w:rsidRPr="00706EEF">
        <w:t xml:space="preserve"> mírný V - JV svah pod temenem návrší do údolí Ohře, západní svah proti budovám železniční stanice (č. ÚSKP 45228/4-132) – v rámci ÚAN Tršnice</w:t>
      </w:r>
      <w:r w:rsidRPr="00706EEF">
        <w:t>.</w:t>
      </w:r>
    </w:p>
    <w:p w14:paraId="5DD59B32" w14:textId="61935B77" w:rsidR="00775D85" w:rsidRDefault="00775D85" w:rsidP="006D3C52">
      <w:pPr>
        <w:spacing w:before="0" w:after="0"/>
      </w:pPr>
      <w:r>
        <w:t xml:space="preserve">Nad obcí Horní Lomany, v blízkosti trati, se nachází místo významné historické události, kterou dokumentuje pomníček Rudolfa </w:t>
      </w:r>
      <w:proofErr w:type="spellStart"/>
      <w:r>
        <w:t>Josieka</w:t>
      </w:r>
      <w:proofErr w:type="spellEnd"/>
      <w:r>
        <w:t>.</w:t>
      </w:r>
    </w:p>
    <w:p w14:paraId="6D28C99B" w14:textId="06C4369A" w:rsidR="005E5141" w:rsidRPr="00706EEF" w:rsidRDefault="005E5141" w:rsidP="006D3C52">
      <w:pPr>
        <w:spacing w:before="0" w:after="0"/>
      </w:pPr>
      <w:r>
        <w:t>V oblasti Antonínovy Výšiny se nachází cca 50m od trati historicky významná stavba – vila.</w:t>
      </w:r>
    </w:p>
    <w:p w14:paraId="00775362" w14:textId="77777777" w:rsidR="006D3C52" w:rsidRPr="000B09DC" w:rsidRDefault="006D3C52" w:rsidP="006D3C52">
      <w:pPr>
        <w:rPr>
          <w:u w:val="single"/>
        </w:rPr>
      </w:pPr>
      <w:r w:rsidRPr="000B09DC">
        <w:rPr>
          <w:u w:val="single"/>
        </w:rPr>
        <w:t>Památkově chráněná území</w:t>
      </w:r>
    </w:p>
    <w:p w14:paraId="6FC43F4D" w14:textId="093A149F" w:rsidR="00E71AF9" w:rsidRPr="000B09DC" w:rsidRDefault="006D3C52" w:rsidP="006D3C52">
      <w:r w:rsidRPr="000B09DC">
        <w:t>Řešený úsek železniční trati prochází památkovou rezervací Františkovy Lázně a Cheb s lázeňskou kulturní krajinou (</w:t>
      </w:r>
      <w:proofErr w:type="spellStart"/>
      <w:r w:rsidRPr="000B09DC">
        <w:t>rejst</w:t>
      </w:r>
      <w:proofErr w:type="spellEnd"/>
      <w:r w:rsidRPr="000B09DC">
        <w:t>. č. ÚSKP 1116)</w:t>
      </w:r>
      <w:r w:rsidR="00E71AF9" w:rsidRPr="000B09DC">
        <w:t>.</w:t>
      </w:r>
      <w:r w:rsidR="000B09DC" w:rsidRPr="000B09DC">
        <w:t xml:space="preserve"> Oblast je památkově chráněna od 1.1.2018 na základě NV č.430/2017 Sb., o prohlášení území vybraných částí měst Františkovy Lázně, Cheb, Karlovy Vary a Mariánské Lázně a obce Valy s lázeňskou kulturní krajinou za památkové rezervace a o změně nařízení vlády č. 443/1992 Sb., o prohlášení území historického jádra města Františkovy Lázně a území pevnosti Terezín za památkové rezervace. Ochrana se týká převážně objektů typů lázeňských domů, kapliček, kostelů a soch spojených s lázeňstvím dané oblasti, výjimku tvoří část parku u kolonády přecházející do lesoparku (rovinné neopevněné sídliště, archeologické stopy). Dané nařízení obsahuje souhrn podmínek zabezpečení ochrany památkových rezervací.</w:t>
      </w:r>
    </w:p>
    <w:p w14:paraId="3C3D473B" w14:textId="2E90EDB1" w:rsidR="00E71AF9" w:rsidRPr="000B09DC" w:rsidRDefault="000B09DC" w:rsidP="006D3C52">
      <w:bookmarkStart w:id="29" w:name="_Hlk90395609"/>
      <w:r>
        <w:t xml:space="preserve">Památková rezervace </w:t>
      </w:r>
      <w:r w:rsidR="00790153">
        <w:t>je</w:t>
      </w:r>
      <w:r w:rsidR="00706EEF">
        <w:t xml:space="preserve"> zároveň i</w:t>
      </w:r>
      <w:r>
        <w:t xml:space="preserve"> jádrov</w:t>
      </w:r>
      <w:r w:rsidR="00790153">
        <w:t>ým</w:t>
      </w:r>
      <w:r>
        <w:t xml:space="preserve"> území</w:t>
      </w:r>
      <w:r w:rsidR="00790153">
        <w:t>m</w:t>
      </w:r>
      <w:r>
        <w:t xml:space="preserve"> památky </w:t>
      </w:r>
      <w:r w:rsidRPr="00790153">
        <w:rPr>
          <w:u w:val="single"/>
        </w:rPr>
        <w:t>UNESCO</w:t>
      </w:r>
      <w:r>
        <w:t xml:space="preserve"> </w:t>
      </w:r>
      <w:r w:rsidR="00706EEF">
        <w:t xml:space="preserve">a </w:t>
      </w:r>
      <w:r>
        <w:t>jeho š</w:t>
      </w:r>
      <w:r w:rsidR="00E71AF9" w:rsidRPr="000B09DC">
        <w:t>irší okolí</w:t>
      </w:r>
      <w:r w:rsidR="00706EEF">
        <w:t xml:space="preserve"> (západně lemující trať</w:t>
      </w:r>
      <w:r w:rsidR="00E71AF9" w:rsidRPr="000B09DC">
        <w:t xml:space="preserve"> </w:t>
      </w:r>
      <w:r w:rsidR="00706EEF">
        <w:t xml:space="preserve">od </w:t>
      </w:r>
      <w:proofErr w:type="spellStart"/>
      <w:r w:rsidR="00706EEF">
        <w:t>Fr.lázní</w:t>
      </w:r>
      <w:proofErr w:type="spellEnd"/>
      <w:r w:rsidR="00706EEF">
        <w:t xml:space="preserve"> </w:t>
      </w:r>
      <w:r w:rsidR="00E71AF9" w:rsidRPr="000B09DC">
        <w:t>až k Antonínově výšině</w:t>
      </w:r>
      <w:r w:rsidR="00706EEF">
        <w:t>)</w:t>
      </w:r>
      <w:r w:rsidR="00E71AF9" w:rsidRPr="000B09DC">
        <w:t xml:space="preserve"> </w:t>
      </w:r>
      <w:r w:rsidR="00790153">
        <w:t>je</w:t>
      </w:r>
      <w:r w:rsidR="00E71AF9" w:rsidRPr="000B09DC">
        <w:t xml:space="preserve"> </w:t>
      </w:r>
      <w:r>
        <w:t xml:space="preserve">jeho </w:t>
      </w:r>
      <w:r w:rsidR="00E71AF9" w:rsidRPr="000B09DC">
        <w:t xml:space="preserve">ochranné </w:t>
      </w:r>
      <w:r>
        <w:t>pásm</w:t>
      </w:r>
      <w:r w:rsidR="00790153">
        <w:t>o</w:t>
      </w:r>
      <w:r>
        <w:t>.</w:t>
      </w:r>
      <w:r w:rsidR="00790153">
        <w:t xml:space="preserve"> Do seznamu UNESCO bylo město zapsáno spolu s dalšími 10 evropským lázeňskými městy v roce 2021 jako součást jedné položky Slavná lázeňská města Evropy (Great Spas </w:t>
      </w:r>
      <w:proofErr w:type="spellStart"/>
      <w:r w:rsidR="00790153">
        <w:t>of</w:t>
      </w:r>
      <w:proofErr w:type="spellEnd"/>
      <w:r w:rsidR="00790153">
        <w:t xml:space="preserve"> </w:t>
      </w:r>
      <w:proofErr w:type="spellStart"/>
      <w:r w:rsidR="00790153">
        <w:t>Europe</w:t>
      </w:r>
      <w:proofErr w:type="spellEnd"/>
      <w:r w:rsidR="00790153">
        <w:t>).</w:t>
      </w:r>
    </w:p>
    <w:bookmarkEnd w:id="29"/>
    <w:p w14:paraId="688C28D9" w14:textId="77777777" w:rsidR="006D3C52" w:rsidRPr="00775D85" w:rsidRDefault="006D3C52" w:rsidP="006D3C52">
      <w:pPr>
        <w:rPr>
          <w:u w:val="single"/>
        </w:rPr>
      </w:pPr>
      <w:r w:rsidRPr="00775D85">
        <w:rPr>
          <w:u w:val="single"/>
        </w:rPr>
        <w:t>Území s archeologickými nálezy (ÚAN)</w:t>
      </w:r>
    </w:p>
    <w:p w14:paraId="64080996" w14:textId="179D2DC4" w:rsidR="006D3C52" w:rsidRPr="00775D85" w:rsidRDefault="006D3C52" w:rsidP="006D3C52">
      <w:r w:rsidRPr="00775D85">
        <w:t>Do ochranného pásma dráhy v obvodu železniční stanice Tršnice zasahuje území s archeologickými nálezy I. kategorie ÚAN (prokázaná území) jménem „Tršnice, pravěké sídliště“, pořadové číslo SAS 11 14-12/7. Toto území zasahuje do ochranného pásma především na sever od trati na Františkovy Lázně a v okolí železničního přejezdu P97.</w:t>
      </w:r>
    </w:p>
    <w:p w14:paraId="03F16D55" w14:textId="4EBE6BE2" w:rsidR="003A3CAC" w:rsidRDefault="003A3CAC" w:rsidP="006D3C52">
      <w:r w:rsidRPr="003A3CAC">
        <w:t xml:space="preserve">Západně od trati se nachází i UAN I rovinné neopevněné sídliště </w:t>
      </w:r>
      <w:proofErr w:type="spellStart"/>
      <w:r w:rsidRPr="003A3CAC">
        <w:t>Dolnice</w:t>
      </w:r>
      <w:proofErr w:type="spellEnd"/>
      <w:r w:rsidR="00775D85">
        <w:t xml:space="preserve"> (</w:t>
      </w:r>
      <w:proofErr w:type="spellStart"/>
      <w:r w:rsidR="00775D85">
        <w:t>poř.číslo</w:t>
      </w:r>
      <w:proofErr w:type="spellEnd"/>
      <w:r w:rsidR="00775D85">
        <w:t xml:space="preserve"> SAS 11-14-17/3)</w:t>
      </w:r>
      <w:r w:rsidRPr="003A3CAC">
        <w:t>,</w:t>
      </w:r>
      <w:r>
        <w:t xml:space="preserve"> západně od trati se v místní části </w:t>
      </w:r>
      <w:proofErr w:type="spellStart"/>
      <w:r>
        <w:t>Chlumeček</w:t>
      </w:r>
      <w:proofErr w:type="spellEnd"/>
      <w:r>
        <w:t xml:space="preserve"> nachází stejnojmenné ÚAN I</w:t>
      </w:r>
      <w:r w:rsidR="00775D85">
        <w:t xml:space="preserve"> (</w:t>
      </w:r>
      <w:proofErr w:type="spellStart"/>
      <w:r w:rsidR="00775D85">
        <w:t>poř.číslo</w:t>
      </w:r>
      <w:proofErr w:type="spellEnd"/>
      <w:r w:rsidR="00775D85">
        <w:t xml:space="preserve"> SAS 11-14-16/3)</w:t>
      </w:r>
      <w:r>
        <w:t xml:space="preserve">. Na jižním okraji Františkových lázní, západně od trati, se nachází ÚAN I </w:t>
      </w:r>
      <w:r w:rsidR="00775D85">
        <w:t>Slatina – pravěké sídliště (</w:t>
      </w:r>
      <w:proofErr w:type="spellStart"/>
      <w:r w:rsidR="00775D85">
        <w:t>poř.číslo</w:t>
      </w:r>
      <w:proofErr w:type="spellEnd"/>
      <w:r w:rsidR="00775D85">
        <w:t xml:space="preserve"> SAS 11-14-11/6) a nad ním další ÚAN I </w:t>
      </w:r>
      <w:proofErr w:type="spellStart"/>
      <w:r w:rsidR="00775D85">
        <w:t>Franitškovy</w:t>
      </w:r>
      <w:proofErr w:type="spellEnd"/>
      <w:r w:rsidR="00775D85">
        <w:t xml:space="preserve"> lázně – rašeliniště lemující trať (</w:t>
      </w:r>
      <w:proofErr w:type="spellStart"/>
      <w:r w:rsidR="00775D85">
        <w:t>poř.číslo</w:t>
      </w:r>
      <w:proofErr w:type="spellEnd"/>
      <w:r w:rsidR="00775D85">
        <w:t xml:space="preserve"> SAS 11-14-11/5). V oblasti Horních Loman se poté nachází ÚAN II Horní Lomany – intravilán (</w:t>
      </w:r>
      <w:proofErr w:type="spellStart"/>
      <w:r w:rsidR="00775D85">
        <w:t>poř.číslo</w:t>
      </w:r>
      <w:proofErr w:type="spellEnd"/>
      <w:r w:rsidR="00775D85">
        <w:t xml:space="preserve"> SAS 11-14-11/2) a Horní Lomany u hřbitova (</w:t>
      </w:r>
      <w:proofErr w:type="spellStart"/>
      <w:r w:rsidR="00775D85">
        <w:t>poř.číslo</w:t>
      </w:r>
      <w:proofErr w:type="spellEnd"/>
      <w:r w:rsidR="00775D85">
        <w:t xml:space="preserve"> SAS 11-14-11/7).</w:t>
      </w:r>
    </w:p>
    <w:p w14:paraId="69D0BD85" w14:textId="7E884BAA" w:rsidR="00775D85" w:rsidRPr="003A3CAC" w:rsidRDefault="00775D85" w:rsidP="006D3C52">
      <w:r>
        <w:t>Úsek s</w:t>
      </w:r>
      <w:r w:rsidR="005E5141">
        <w:t> </w:t>
      </w:r>
      <w:r>
        <w:t>výměn</w:t>
      </w:r>
      <w:r w:rsidR="005E5141">
        <w:t>ou železničního svršku a spodku se částečně nachází v městské památkové rezervaci Františkových lázní, nedotýká se však žádné nemovité kulturní památky či ÚAN I.  Západně až jižně od trati se nachází oblast Františkových lázní s výskytem hodnotných staveb.</w:t>
      </w:r>
    </w:p>
    <w:p w14:paraId="7374D165" w14:textId="6F4074E6" w:rsidR="006D3C52" w:rsidRDefault="006D3C52" w:rsidP="006D3C52">
      <w:pPr>
        <w:pStyle w:val="Nadpis2"/>
        <w:rPr>
          <w:lang w:eastAsia="sv-SE"/>
        </w:rPr>
      </w:pPr>
      <w:bookmarkStart w:id="30" w:name="_Toc120706959"/>
      <w:r>
        <w:rPr>
          <w:lang w:eastAsia="sv-SE"/>
        </w:rPr>
        <w:t>Přírodní zdroje</w:t>
      </w:r>
      <w:bookmarkEnd w:id="30"/>
    </w:p>
    <w:p w14:paraId="069AF029" w14:textId="3E6590F8" w:rsidR="003745EF" w:rsidRPr="003745EF" w:rsidRDefault="003745EF" w:rsidP="00472FB5">
      <w:pPr>
        <w:rPr>
          <w:b/>
          <w:bCs/>
        </w:rPr>
      </w:pPr>
      <w:r w:rsidRPr="003745EF">
        <w:rPr>
          <w:b/>
          <w:bCs/>
        </w:rPr>
        <w:t>Ložiska a přírodní zdroje</w:t>
      </w:r>
    </w:p>
    <w:p w14:paraId="04B27ED7" w14:textId="7858ED77" w:rsidR="00472FB5" w:rsidRDefault="00472FB5" w:rsidP="00472FB5">
      <w:r>
        <w:t>Chráněná ložisková území, dobývací prostory ani prognózní zdroje ve smyslu zákona č. 44/1988 Sb., o ochraně a využití nerostného bohatství, se v dotčeném území nevyskytují. V blízkosti trati se dále nevyskytují ani žádná předpokládaná ložiska.</w:t>
      </w:r>
    </w:p>
    <w:p w14:paraId="4EB8BFE5" w14:textId="77777777" w:rsidR="00472FB5" w:rsidRDefault="00472FB5" w:rsidP="00472FB5">
      <w:r>
        <w:t xml:space="preserve">Nejbližší dobývací prostor jsou ložiska štěrkopísků v blízkosti vodní nádrže Jesenice (východně od Chebu) a dále severně od nich dobývací prostor Dolní Dvory (v průzkumu, otvírce) – oba dobývací prostory užívají ochrany CHLÚ. U CHLÚ Dolní Dvory je vyhlášeno menší CHLÚ Potočiště, a severněji </w:t>
      </w:r>
      <w:r>
        <w:lastRenderedPageBreak/>
        <w:t>CHLÚ Chocovice, rovněž se surovinou štěrkopísků. Všechny zmíněné dobývací prostory se nacházejí cca 3 – 4 km od ŽST Cheb.</w:t>
      </w:r>
    </w:p>
    <w:p w14:paraId="20A68599" w14:textId="77777777" w:rsidR="00472FB5" w:rsidRDefault="00472FB5" w:rsidP="00472FB5">
      <w:r>
        <w:t xml:space="preserve">Z ložisek se, ve smyslu zákona č. 44/1988 Sb., o ochraně a využití nerostného bohatství, v území Františkových lázní nachází ložisko ID 3080700 Chebské pánve (uhlí hnědé, dřívější hlubinná i povrchová těžba). Pod tímto ložiskem, již bez střetu s dotčeným územím či navazujícími úseky trati, směrem SV-V od města Cheb se nachází další výhradní ložisko ID3160800 </w:t>
      </w:r>
      <w:proofErr w:type="spellStart"/>
      <w:r>
        <w:t>Odravská</w:t>
      </w:r>
      <w:proofErr w:type="spellEnd"/>
      <w:r>
        <w:t xml:space="preserve"> pánev (dřívější hlubinná těžby, </w:t>
      </w:r>
      <w:proofErr w:type="spellStart"/>
      <w:r>
        <w:t>subregistr</w:t>
      </w:r>
      <w:proofErr w:type="spellEnd"/>
      <w:r>
        <w:t xml:space="preserve"> B, nerost – detrit, hnědé uhlí, xylit) – v rámci ložiska se nachází ložisko nevyhrazené Dřenice-západ (technické zeminy, štěrkopísky, nerost – jíl, štěrkopísek, </w:t>
      </w:r>
      <w:proofErr w:type="spellStart"/>
      <w:r>
        <w:t>subregistr</w:t>
      </w:r>
      <w:proofErr w:type="spellEnd"/>
      <w:r>
        <w:t xml:space="preserve"> D, současná povrchová těžba) a výhradní ložisko písku, štěrkopísku Dřenice (současná povrchová těžba).</w:t>
      </w:r>
    </w:p>
    <w:p w14:paraId="7FB93105" w14:textId="0BE2014F" w:rsidR="006D3C52" w:rsidRPr="009E2DBD" w:rsidRDefault="00472FB5" w:rsidP="006D3C52">
      <w:pPr>
        <w:rPr>
          <w:highlight w:val="yellow"/>
        </w:rPr>
      </w:pPr>
      <w:r>
        <w:t>Jižně od  Vojtanova, podél trati, se nachází ložisko s ukončenou těžbou – Horní Lomany (</w:t>
      </w:r>
      <w:proofErr w:type="spellStart"/>
      <w:r>
        <w:t>subregistr</w:t>
      </w:r>
      <w:proofErr w:type="spellEnd"/>
      <w:r>
        <w:t xml:space="preserve"> U – vytěžené objekty, ID 9209900, jíly pórovinové) a dále se v rozsáhlém území přes Františkovy lázně nachází ostatní prognózní zdroj (</w:t>
      </w:r>
      <w:proofErr w:type="spellStart"/>
      <w:r>
        <w:t>subregistr</w:t>
      </w:r>
      <w:proofErr w:type="spellEnd"/>
      <w:r>
        <w:t xml:space="preserve"> Q, ID 94009600; dřívější hlubinná i povrchová těžba).</w:t>
      </w:r>
    </w:p>
    <w:tbl>
      <w:tblPr>
        <w:tblStyle w:val="Mkatabulky"/>
        <w:tblW w:w="0" w:type="auto"/>
        <w:tblLook w:val="04A0" w:firstRow="1" w:lastRow="0" w:firstColumn="1" w:lastColumn="0" w:noHBand="0" w:noVBand="1"/>
      </w:tblPr>
      <w:tblGrid>
        <w:gridCol w:w="1132"/>
        <w:gridCol w:w="2693"/>
        <w:gridCol w:w="2692"/>
        <w:gridCol w:w="2543"/>
      </w:tblGrid>
      <w:tr w:rsidR="006D3C52" w:rsidRPr="00472FB5" w14:paraId="1DC884CF" w14:textId="77777777" w:rsidTr="003745EF">
        <w:tc>
          <w:tcPr>
            <w:tcW w:w="1132" w:type="dxa"/>
          </w:tcPr>
          <w:p w14:paraId="7E9A8573" w14:textId="77777777" w:rsidR="006D3C52" w:rsidRPr="00472FB5" w:rsidRDefault="006D3C52" w:rsidP="00E30DD9">
            <w:pPr>
              <w:rPr>
                <w:b/>
                <w:bCs/>
              </w:rPr>
            </w:pPr>
            <w:r w:rsidRPr="00472FB5">
              <w:rPr>
                <w:b/>
                <w:bCs/>
              </w:rPr>
              <w:t>ID</w:t>
            </w:r>
          </w:p>
        </w:tc>
        <w:tc>
          <w:tcPr>
            <w:tcW w:w="2693" w:type="dxa"/>
          </w:tcPr>
          <w:p w14:paraId="08FE77B4" w14:textId="77777777" w:rsidR="006D3C52" w:rsidRPr="00472FB5" w:rsidRDefault="006D3C52" w:rsidP="00E30DD9">
            <w:pPr>
              <w:rPr>
                <w:b/>
                <w:bCs/>
              </w:rPr>
            </w:pPr>
            <w:r w:rsidRPr="00472FB5">
              <w:rPr>
                <w:b/>
                <w:bCs/>
              </w:rPr>
              <w:t>Název</w:t>
            </w:r>
          </w:p>
        </w:tc>
        <w:tc>
          <w:tcPr>
            <w:tcW w:w="2692" w:type="dxa"/>
          </w:tcPr>
          <w:p w14:paraId="2542EFA9" w14:textId="77777777" w:rsidR="006D3C52" w:rsidRPr="00472FB5" w:rsidRDefault="006D3C52" w:rsidP="00E30DD9">
            <w:pPr>
              <w:rPr>
                <w:b/>
                <w:bCs/>
              </w:rPr>
            </w:pPr>
            <w:r w:rsidRPr="00472FB5">
              <w:rPr>
                <w:b/>
                <w:bCs/>
              </w:rPr>
              <w:t>Surovina</w:t>
            </w:r>
          </w:p>
        </w:tc>
        <w:tc>
          <w:tcPr>
            <w:tcW w:w="2543" w:type="dxa"/>
          </w:tcPr>
          <w:p w14:paraId="13F0F3E0" w14:textId="77777777" w:rsidR="006D3C52" w:rsidRPr="00472FB5" w:rsidRDefault="006D3C52" w:rsidP="00E30DD9">
            <w:pPr>
              <w:rPr>
                <w:b/>
                <w:bCs/>
              </w:rPr>
            </w:pPr>
            <w:proofErr w:type="spellStart"/>
            <w:r w:rsidRPr="00472FB5">
              <w:rPr>
                <w:b/>
                <w:bCs/>
              </w:rPr>
              <w:t>Subregistr</w:t>
            </w:r>
            <w:proofErr w:type="spellEnd"/>
          </w:p>
        </w:tc>
      </w:tr>
      <w:tr w:rsidR="006D3C52" w:rsidRPr="003745EF" w14:paraId="0958F4A0" w14:textId="77777777" w:rsidTr="003745EF">
        <w:tc>
          <w:tcPr>
            <w:tcW w:w="1132" w:type="dxa"/>
          </w:tcPr>
          <w:p w14:paraId="309BC806" w14:textId="77777777" w:rsidR="006D3C52" w:rsidRPr="003745EF" w:rsidRDefault="006D3C52" w:rsidP="00E30DD9">
            <w:r w:rsidRPr="003745EF">
              <w:t>3080700</w:t>
            </w:r>
          </w:p>
        </w:tc>
        <w:tc>
          <w:tcPr>
            <w:tcW w:w="2693" w:type="dxa"/>
          </w:tcPr>
          <w:p w14:paraId="63556B50" w14:textId="77777777" w:rsidR="006D3C52" w:rsidRPr="003745EF" w:rsidRDefault="006D3C52" w:rsidP="00E30DD9">
            <w:r w:rsidRPr="003745EF">
              <w:t>Chebské pánve</w:t>
            </w:r>
          </w:p>
        </w:tc>
        <w:tc>
          <w:tcPr>
            <w:tcW w:w="2692" w:type="dxa"/>
          </w:tcPr>
          <w:p w14:paraId="5F02D3CC" w14:textId="77777777" w:rsidR="006D3C52" w:rsidRPr="003745EF" w:rsidRDefault="006D3C52" w:rsidP="00E30DD9">
            <w:r w:rsidRPr="003745EF">
              <w:t>Uhlí hnědé</w:t>
            </w:r>
          </w:p>
        </w:tc>
        <w:tc>
          <w:tcPr>
            <w:tcW w:w="2543" w:type="dxa"/>
          </w:tcPr>
          <w:p w14:paraId="0A841CFE" w14:textId="77777777" w:rsidR="006D3C52" w:rsidRPr="003745EF" w:rsidRDefault="006D3C52" w:rsidP="00E30DD9">
            <w:r w:rsidRPr="003745EF">
              <w:t xml:space="preserve">B – výhradní ložisko </w:t>
            </w:r>
          </w:p>
        </w:tc>
      </w:tr>
      <w:tr w:rsidR="006D3C52" w:rsidRPr="003745EF" w14:paraId="6B3CC69E" w14:textId="77777777" w:rsidTr="003745EF">
        <w:tc>
          <w:tcPr>
            <w:tcW w:w="1132" w:type="dxa"/>
          </w:tcPr>
          <w:p w14:paraId="34AD4204" w14:textId="77777777" w:rsidR="006D3C52" w:rsidRPr="003745EF" w:rsidRDefault="006D3C52" w:rsidP="00E30DD9">
            <w:r w:rsidRPr="003745EF">
              <w:t>3160800</w:t>
            </w:r>
          </w:p>
        </w:tc>
        <w:tc>
          <w:tcPr>
            <w:tcW w:w="2693" w:type="dxa"/>
          </w:tcPr>
          <w:p w14:paraId="75CA6D84" w14:textId="77777777" w:rsidR="006D3C52" w:rsidRPr="003745EF" w:rsidRDefault="006D3C52" w:rsidP="00E30DD9">
            <w:proofErr w:type="spellStart"/>
            <w:r w:rsidRPr="003745EF">
              <w:t>Odravská</w:t>
            </w:r>
            <w:proofErr w:type="spellEnd"/>
            <w:r w:rsidRPr="003745EF">
              <w:t xml:space="preserve"> pánev</w:t>
            </w:r>
          </w:p>
        </w:tc>
        <w:tc>
          <w:tcPr>
            <w:tcW w:w="2692" w:type="dxa"/>
          </w:tcPr>
          <w:p w14:paraId="71D84787" w14:textId="77777777" w:rsidR="006D3C52" w:rsidRPr="003745EF" w:rsidRDefault="006D3C52" w:rsidP="00E30DD9">
            <w:r w:rsidRPr="003745EF">
              <w:t>Uhlí hnědé</w:t>
            </w:r>
          </w:p>
        </w:tc>
        <w:tc>
          <w:tcPr>
            <w:tcW w:w="2543" w:type="dxa"/>
          </w:tcPr>
          <w:p w14:paraId="113CF983" w14:textId="77777777" w:rsidR="006D3C52" w:rsidRPr="003745EF" w:rsidRDefault="006D3C52" w:rsidP="00E30DD9">
            <w:r w:rsidRPr="003745EF">
              <w:t>B – výhradní ložisko</w:t>
            </w:r>
          </w:p>
        </w:tc>
      </w:tr>
      <w:tr w:rsidR="00472FB5" w:rsidRPr="003745EF" w14:paraId="2E6126D6" w14:textId="77777777" w:rsidTr="003745EF">
        <w:tc>
          <w:tcPr>
            <w:tcW w:w="1132" w:type="dxa"/>
          </w:tcPr>
          <w:p w14:paraId="450EEF76" w14:textId="1005C418" w:rsidR="00472FB5" w:rsidRPr="003745EF" w:rsidRDefault="00472FB5" w:rsidP="00E30DD9">
            <w:r w:rsidRPr="003745EF">
              <w:t>9209900</w:t>
            </w:r>
          </w:p>
        </w:tc>
        <w:tc>
          <w:tcPr>
            <w:tcW w:w="2693" w:type="dxa"/>
          </w:tcPr>
          <w:p w14:paraId="69055902" w14:textId="224F5EF1" w:rsidR="00472FB5" w:rsidRPr="003745EF" w:rsidRDefault="00472FB5" w:rsidP="00E30DD9">
            <w:r w:rsidRPr="003745EF">
              <w:t>Horní Lomany</w:t>
            </w:r>
          </w:p>
        </w:tc>
        <w:tc>
          <w:tcPr>
            <w:tcW w:w="2692" w:type="dxa"/>
          </w:tcPr>
          <w:p w14:paraId="0D348516" w14:textId="6637B7C0" w:rsidR="00472FB5" w:rsidRPr="003745EF" w:rsidRDefault="00472FB5" w:rsidP="00E30DD9">
            <w:r w:rsidRPr="003745EF">
              <w:t>jíly pórovinové</w:t>
            </w:r>
          </w:p>
        </w:tc>
        <w:tc>
          <w:tcPr>
            <w:tcW w:w="2543" w:type="dxa"/>
          </w:tcPr>
          <w:p w14:paraId="32E24AED" w14:textId="5FA6D888" w:rsidR="00472FB5" w:rsidRPr="003745EF" w:rsidRDefault="00472FB5" w:rsidP="00E30DD9">
            <w:r w:rsidRPr="003745EF">
              <w:t>U – vytěžené objekty</w:t>
            </w:r>
          </w:p>
        </w:tc>
      </w:tr>
      <w:tr w:rsidR="00472FB5" w:rsidRPr="003745EF" w14:paraId="1BDB548D" w14:textId="77777777" w:rsidTr="003745EF">
        <w:tc>
          <w:tcPr>
            <w:tcW w:w="1132" w:type="dxa"/>
          </w:tcPr>
          <w:p w14:paraId="06D04F75" w14:textId="75335BD8" w:rsidR="00472FB5" w:rsidRPr="003745EF" w:rsidRDefault="00472FB5" w:rsidP="00E30DD9">
            <w:r w:rsidRPr="003745EF">
              <w:t>94009600</w:t>
            </w:r>
          </w:p>
        </w:tc>
        <w:tc>
          <w:tcPr>
            <w:tcW w:w="2693" w:type="dxa"/>
          </w:tcPr>
          <w:p w14:paraId="0084F2E1" w14:textId="644B8B7E" w:rsidR="00472FB5" w:rsidRPr="003745EF" w:rsidRDefault="00472FB5" w:rsidP="00E30DD9">
            <w:r w:rsidRPr="003745EF">
              <w:t>Chebská pánev</w:t>
            </w:r>
          </w:p>
        </w:tc>
        <w:tc>
          <w:tcPr>
            <w:tcW w:w="2692" w:type="dxa"/>
          </w:tcPr>
          <w:p w14:paraId="07665E22" w14:textId="58D04BBB" w:rsidR="00472FB5" w:rsidRPr="003745EF" w:rsidRDefault="00472FB5" w:rsidP="00E30DD9">
            <w:r w:rsidRPr="003745EF">
              <w:rPr>
                <w:rFonts w:ascii="Verdana" w:hAnsi="Verdana"/>
                <w:shd w:val="clear" w:color="auto" w:fill="FFFFFF"/>
              </w:rPr>
              <w:t>Bituminózní břidlice (jílovec)</w:t>
            </w:r>
          </w:p>
        </w:tc>
        <w:tc>
          <w:tcPr>
            <w:tcW w:w="2543" w:type="dxa"/>
          </w:tcPr>
          <w:p w14:paraId="7D360143" w14:textId="09DF45EC" w:rsidR="00472FB5" w:rsidRPr="003745EF" w:rsidRDefault="00472FB5" w:rsidP="00E30DD9">
            <w:r w:rsidRPr="003745EF">
              <w:t xml:space="preserve">Q – ostatní prognózní zdroj </w:t>
            </w:r>
          </w:p>
        </w:tc>
      </w:tr>
    </w:tbl>
    <w:p w14:paraId="5120F1E7" w14:textId="5DF998F4" w:rsidR="003745EF" w:rsidRPr="003745EF" w:rsidRDefault="003745EF" w:rsidP="006D3C52">
      <w:pPr>
        <w:spacing w:before="240"/>
        <w:rPr>
          <w:b/>
          <w:bCs/>
        </w:rPr>
      </w:pPr>
      <w:r w:rsidRPr="003745EF">
        <w:rPr>
          <w:b/>
          <w:bCs/>
        </w:rPr>
        <w:t>Poddolovaná území</w:t>
      </w:r>
    </w:p>
    <w:p w14:paraId="159C85CD" w14:textId="59774F10" w:rsidR="006D3C52" w:rsidRPr="003745EF" w:rsidRDefault="006D3C52" w:rsidP="006D3C52">
      <w:pPr>
        <w:spacing w:before="240"/>
      </w:pPr>
      <w:r w:rsidRPr="003745EF">
        <w:t>Poddolované území Cheb-Východ zasahuje okrajově do území dotčeného záměrem a to v oblasti kláštereckého zhlaví železniční stanice Cheb.</w:t>
      </w:r>
    </w:p>
    <w:tbl>
      <w:tblPr>
        <w:tblStyle w:val="Mkatabulky"/>
        <w:tblW w:w="0" w:type="auto"/>
        <w:tblLook w:val="04A0" w:firstRow="1" w:lastRow="0" w:firstColumn="1" w:lastColumn="0" w:noHBand="0" w:noVBand="1"/>
      </w:tblPr>
      <w:tblGrid>
        <w:gridCol w:w="1129"/>
        <w:gridCol w:w="2835"/>
        <w:gridCol w:w="2552"/>
        <w:gridCol w:w="2544"/>
      </w:tblGrid>
      <w:tr w:rsidR="006D3C52" w:rsidRPr="003745EF" w14:paraId="720B0CCC" w14:textId="77777777" w:rsidTr="00E30DD9">
        <w:tc>
          <w:tcPr>
            <w:tcW w:w="1129" w:type="dxa"/>
          </w:tcPr>
          <w:p w14:paraId="30C5BA41" w14:textId="77777777" w:rsidR="006D3C52" w:rsidRPr="003745EF" w:rsidRDefault="006D3C52" w:rsidP="00E30DD9">
            <w:pPr>
              <w:rPr>
                <w:b/>
                <w:bCs/>
              </w:rPr>
            </w:pPr>
            <w:r w:rsidRPr="003745EF">
              <w:rPr>
                <w:b/>
                <w:bCs/>
              </w:rPr>
              <w:t>Klíč</w:t>
            </w:r>
          </w:p>
        </w:tc>
        <w:tc>
          <w:tcPr>
            <w:tcW w:w="2835" w:type="dxa"/>
          </w:tcPr>
          <w:p w14:paraId="2C870C9B" w14:textId="77777777" w:rsidR="006D3C52" w:rsidRPr="003745EF" w:rsidRDefault="006D3C52" w:rsidP="00E30DD9">
            <w:pPr>
              <w:rPr>
                <w:b/>
                <w:bCs/>
              </w:rPr>
            </w:pPr>
            <w:r w:rsidRPr="003745EF">
              <w:rPr>
                <w:b/>
                <w:bCs/>
              </w:rPr>
              <w:t>Název</w:t>
            </w:r>
          </w:p>
        </w:tc>
        <w:tc>
          <w:tcPr>
            <w:tcW w:w="2552" w:type="dxa"/>
          </w:tcPr>
          <w:p w14:paraId="53FB6A9A" w14:textId="77777777" w:rsidR="006D3C52" w:rsidRPr="003745EF" w:rsidRDefault="006D3C52" w:rsidP="00E30DD9">
            <w:pPr>
              <w:rPr>
                <w:b/>
                <w:bCs/>
              </w:rPr>
            </w:pPr>
            <w:r w:rsidRPr="003745EF">
              <w:rPr>
                <w:b/>
                <w:bCs/>
              </w:rPr>
              <w:t>Surovina</w:t>
            </w:r>
          </w:p>
        </w:tc>
        <w:tc>
          <w:tcPr>
            <w:tcW w:w="2544" w:type="dxa"/>
          </w:tcPr>
          <w:p w14:paraId="6F357D0B" w14:textId="77777777" w:rsidR="006D3C52" w:rsidRPr="003745EF" w:rsidRDefault="006D3C52" w:rsidP="00E30DD9">
            <w:pPr>
              <w:rPr>
                <w:b/>
                <w:bCs/>
              </w:rPr>
            </w:pPr>
            <w:r w:rsidRPr="003745EF">
              <w:rPr>
                <w:b/>
                <w:bCs/>
              </w:rPr>
              <w:t>Stáří</w:t>
            </w:r>
          </w:p>
        </w:tc>
      </w:tr>
      <w:tr w:rsidR="006D3C52" w:rsidRPr="009E2DBD" w14:paraId="559145C9" w14:textId="77777777" w:rsidTr="00E30DD9">
        <w:tc>
          <w:tcPr>
            <w:tcW w:w="1129" w:type="dxa"/>
          </w:tcPr>
          <w:p w14:paraId="2CF6ED6A" w14:textId="77777777" w:rsidR="006D3C52" w:rsidRPr="003745EF" w:rsidRDefault="006D3C52" w:rsidP="00E30DD9">
            <w:r w:rsidRPr="003745EF">
              <w:t>29</w:t>
            </w:r>
          </w:p>
        </w:tc>
        <w:tc>
          <w:tcPr>
            <w:tcW w:w="2835" w:type="dxa"/>
          </w:tcPr>
          <w:p w14:paraId="17FEC65D" w14:textId="77777777" w:rsidR="006D3C52" w:rsidRPr="003745EF" w:rsidRDefault="006D3C52" w:rsidP="00E30DD9">
            <w:r w:rsidRPr="003745EF">
              <w:t>Cheb-Východ</w:t>
            </w:r>
          </w:p>
        </w:tc>
        <w:tc>
          <w:tcPr>
            <w:tcW w:w="2552" w:type="dxa"/>
          </w:tcPr>
          <w:p w14:paraId="240CA2DF" w14:textId="77777777" w:rsidR="006D3C52" w:rsidRPr="003745EF" w:rsidRDefault="006D3C52" w:rsidP="00E30DD9">
            <w:r w:rsidRPr="003745EF">
              <w:t>Uhlí hnědé</w:t>
            </w:r>
          </w:p>
        </w:tc>
        <w:tc>
          <w:tcPr>
            <w:tcW w:w="2544" w:type="dxa"/>
          </w:tcPr>
          <w:p w14:paraId="13D10AA0" w14:textId="77777777" w:rsidR="006D3C52" w:rsidRPr="003745EF" w:rsidRDefault="006D3C52" w:rsidP="00E30DD9">
            <w:r w:rsidRPr="003745EF">
              <w:t>do 19. století</w:t>
            </w:r>
          </w:p>
        </w:tc>
      </w:tr>
    </w:tbl>
    <w:p w14:paraId="43A91054" w14:textId="77777777" w:rsidR="003745EF" w:rsidRDefault="003745EF" w:rsidP="003745EF">
      <w:r>
        <w:t>Dalším plošným územím cca 600m východně od trati (1,7km jihovýchodně od Vojtanova) je poddolované území radioaktivním surovin (5222) Starý Rybník, do kterého záměr již nezasahuje. V blízkosti trati se poté nachází několik malých bodových poddolovaných území, jež nepodkládáme za zásadní pro daný záměr:</w:t>
      </w:r>
    </w:p>
    <w:p w14:paraId="47E42E72" w14:textId="77777777" w:rsidR="003745EF" w:rsidRDefault="003745EF" w:rsidP="003745EF">
      <w:pPr>
        <w:pStyle w:val="Odstavecseseznamem"/>
        <w:numPr>
          <w:ilvl w:val="0"/>
          <w:numId w:val="16"/>
        </w:numPr>
      </w:pPr>
      <w:r>
        <w:t>18  Horní Lomany (pyrit) – jižně od trati</w:t>
      </w:r>
    </w:p>
    <w:p w14:paraId="17D6B3A4" w14:textId="77777777" w:rsidR="003745EF" w:rsidRDefault="003745EF" w:rsidP="003745EF">
      <w:pPr>
        <w:pStyle w:val="Odstavecseseznamem"/>
        <w:numPr>
          <w:ilvl w:val="0"/>
          <w:numId w:val="16"/>
        </w:numPr>
      </w:pPr>
      <w:r>
        <w:t>19 Vojtanov (kaolin) – západně od trati</w:t>
      </w:r>
    </w:p>
    <w:p w14:paraId="22B66775" w14:textId="77777777" w:rsidR="003745EF" w:rsidRDefault="003745EF" w:rsidP="003745EF">
      <w:pPr>
        <w:pStyle w:val="Odstavecseseznamem"/>
        <w:numPr>
          <w:ilvl w:val="0"/>
          <w:numId w:val="16"/>
        </w:numPr>
      </w:pPr>
      <w:r>
        <w:t>21 Františkovy lázně – Dolní Lomany (uhlí hnědé) – jižně od trati</w:t>
      </w:r>
    </w:p>
    <w:p w14:paraId="4AABB4EA" w14:textId="77777777" w:rsidR="003745EF" w:rsidRDefault="003745EF" w:rsidP="003745EF">
      <w:pPr>
        <w:pStyle w:val="Odstavecseseznamem"/>
        <w:numPr>
          <w:ilvl w:val="0"/>
          <w:numId w:val="16"/>
        </w:numPr>
      </w:pPr>
      <w:r>
        <w:t>25 Dlouhé Mosty (uhlí hnědé) – východně od trati</w:t>
      </w:r>
    </w:p>
    <w:p w14:paraId="384864CD" w14:textId="77777777" w:rsidR="003745EF" w:rsidRDefault="003745EF" w:rsidP="003745EF">
      <w:pPr>
        <w:pStyle w:val="Odstavecseseznamem"/>
        <w:numPr>
          <w:ilvl w:val="0"/>
          <w:numId w:val="16"/>
        </w:numPr>
      </w:pPr>
      <w:r>
        <w:t xml:space="preserve">27 Cheb – </w:t>
      </w:r>
      <w:proofErr w:type="spellStart"/>
      <w:r>
        <w:t>Dolnice</w:t>
      </w:r>
      <w:proofErr w:type="spellEnd"/>
      <w:r>
        <w:t xml:space="preserve"> (vápenec) – východně od trati</w:t>
      </w:r>
    </w:p>
    <w:p w14:paraId="4485368F" w14:textId="77777777" w:rsidR="008C075D" w:rsidRDefault="008C075D" w:rsidP="00800DF0">
      <w:pPr>
        <w:autoSpaceDE w:val="0"/>
        <w:autoSpaceDN w:val="0"/>
        <w:adjustRightInd w:val="0"/>
        <w:spacing w:after="0"/>
        <w:rPr>
          <w:rFonts w:ascii="Verdana" w:hAnsi="Verdana" w:cs="Verdana"/>
          <w:u w:val="single"/>
        </w:rPr>
      </w:pPr>
    </w:p>
    <w:p w14:paraId="41FE5483" w14:textId="2190A135" w:rsidR="00716CAD" w:rsidRPr="00716CAD" w:rsidRDefault="00716CAD" w:rsidP="00800DF0">
      <w:pPr>
        <w:autoSpaceDE w:val="0"/>
        <w:autoSpaceDN w:val="0"/>
        <w:adjustRightInd w:val="0"/>
        <w:spacing w:after="0"/>
        <w:rPr>
          <w:rFonts w:ascii="Verdana" w:hAnsi="Verdana" w:cs="Verdana"/>
          <w:u w:val="single"/>
        </w:rPr>
      </w:pPr>
      <w:r w:rsidRPr="00716CAD">
        <w:rPr>
          <w:rFonts w:ascii="Verdana" w:hAnsi="Verdana" w:cs="Verdana"/>
          <w:u w:val="single"/>
        </w:rPr>
        <w:t xml:space="preserve">Národní Geopark </w:t>
      </w:r>
      <w:proofErr w:type="spellStart"/>
      <w:r w:rsidRPr="00716CAD">
        <w:rPr>
          <w:rFonts w:ascii="Verdana" w:hAnsi="Verdana" w:cs="Verdana"/>
          <w:u w:val="single"/>
        </w:rPr>
        <w:t>Egeria</w:t>
      </w:r>
      <w:proofErr w:type="spellEnd"/>
    </w:p>
    <w:p w14:paraId="12FD1413" w14:textId="07E8369C" w:rsidR="00716CAD" w:rsidRDefault="00716CAD" w:rsidP="00800DF0">
      <w:pPr>
        <w:autoSpaceDE w:val="0"/>
        <w:autoSpaceDN w:val="0"/>
        <w:adjustRightInd w:val="0"/>
        <w:spacing w:after="0"/>
        <w:rPr>
          <w:rFonts w:ascii="Verdana" w:hAnsi="Verdana" w:cs="Verdana"/>
        </w:rPr>
      </w:pPr>
      <w:r>
        <w:rPr>
          <w:rFonts w:ascii="Verdana" w:hAnsi="Verdana" w:cs="Verdana"/>
        </w:rPr>
        <w:t xml:space="preserve">Unikátní území v oblasti Karlovarského kraje bylo vyhlášeno Národním Geoparkem </w:t>
      </w:r>
      <w:proofErr w:type="spellStart"/>
      <w:r>
        <w:rPr>
          <w:rFonts w:ascii="Verdana" w:hAnsi="Verdana" w:cs="Verdana"/>
        </w:rPr>
        <w:t>Egeria</w:t>
      </w:r>
      <w:proofErr w:type="spellEnd"/>
      <w:r>
        <w:rPr>
          <w:rFonts w:ascii="Verdana" w:hAnsi="Verdana" w:cs="Verdana"/>
        </w:rPr>
        <w:t>, jež je součástí přeshraničního Česko-Bavorského Geoparku.</w:t>
      </w:r>
      <w:r w:rsidRPr="00716CAD">
        <w:t xml:space="preserve"> </w:t>
      </w:r>
      <w:r w:rsidRPr="00716CAD">
        <w:rPr>
          <w:rFonts w:ascii="Verdana" w:hAnsi="Verdana" w:cs="Verdana"/>
        </w:rPr>
        <w:t xml:space="preserve">Území Česko-Bavorského Geoparku na české straně pokrývá ze dvou třetin Karlovarský kraj (Geopark </w:t>
      </w:r>
      <w:proofErr w:type="spellStart"/>
      <w:r w:rsidRPr="00716CAD">
        <w:rPr>
          <w:rFonts w:ascii="Verdana" w:hAnsi="Verdana" w:cs="Verdana"/>
        </w:rPr>
        <w:t>Egeria</w:t>
      </w:r>
      <w:proofErr w:type="spellEnd"/>
      <w:r w:rsidRPr="00716CAD">
        <w:rPr>
          <w:rFonts w:ascii="Verdana" w:hAnsi="Verdana" w:cs="Verdana"/>
        </w:rPr>
        <w:t xml:space="preserve">) bez jeho východní části (Doupovských hor, </w:t>
      </w:r>
      <w:proofErr w:type="spellStart"/>
      <w:r w:rsidRPr="00716CAD">
        <w:rPr>
          <w:rFonts w:ascii="Verdana" w:hAnsi="Verdana" w:cs="Verdana"/>
        </w:rPr>
        <w:t>Žluticka</w:t>
      </w:r>
      <w:proofErr w:type="spellEnd"/>
      <w:r w:rsidRPr="00716CAD">
        <w:rPr>
          <w:rFonts w:ascii="Verdana" w:hAnsi="Verdana" w:cs="Verdana"/>
        </w:rPr>
        <w:t xml:space="preserve"> a </w:t>
      </w:r>
      <w:proofErr w:type="spellStart"/>
      <w:r w:rsidRPr="00716CAD">
        <w:rPr>
          <w:rFonts w:ascii="Verdana" w:hAnsi="Verdana" w:cs="Verdana"/>
        </w:rPr>
        <w:t>Toužimska</w:t>
      </w:r>
      <w:proofErr w:type="spellEnd"/>
      <w:r w:rsidRPr="00716CAD">
        <w:rPr>
          <w:rFonts w:ascii="Verdana" w:hAnsi="Verdana" w:cs="Verdana"/>
        </w:rPr>
        <w:t xml:space="preserve">), na jihu jeho plocha pokračuje do Plzeňské části </w:t>
      </w:r>
      <w:proofErr w:type="spellStart"/>
      <w:r w:rsidRPr="00716CAD">
        <w:rPr>
          <w:rFonts w:ascii="Verdana" w:hAnsi="Verdana" w:cs="Verdana"/>
        </w:rPr>
        <w:t>GeoLoci</w:t>
      </w:r>
      <w:proofErr w:type="spellEnd"/>
      <w:r w:rsidRPr="00716CAD">
        <w:rPr>
          <w:rFonts w:ascii="Verdana" w:hAnsi="Verdana" w:cs="Verdana"/>
        </w:rPr>
        <w:t xml:space="preserve"> (severní část okresu Tachov). V Německu, respektive v Bavorsku (Geopark </w:t>
      </w:r>
      <w:proofErr w:type="spellStart"/>
      <w:r w:rsidRPr="00716CAD">
        <w:rPr>
          <w:rFonts w:ascii="Verdana" w:hAnsi="Verdana" w:cs="Verdana"/>
        </w:rPr>
        <w:t>Bayern-Böhmen</w:t>
      </w:r>
      <w:proofErr w:type="spellEnd"/>
      <w:r w:rsidRPr="00716CAD">
        <w:rPr>
          <w:rFonts w:ascii="Verdana" w:hAnsi="Verdana" w:cs="Verdana"/>
        </w:rPr>
        <w:t xml:space="preserve">) je území geoparku vymezeno čtyřmi okresy měst </w:t>
      </w:r>
      <w:proofErr w:type="spellStart"/>
      <w:r w:rsidRPr="00716CAD">
        <w:rPr>
          <w:rFonts w:ascii="Verdana" w:hAnsi="Verdana" w:cs="Verdana"/>
        </w:rPr>
        <w:t>Wunsiedel</w:t>
      </w:r>
      <w:proofErr w:type="spellEnd"/>
      <w:r w:rsidRPr="00716CAD">
        <w:rPr>
          <w:rFonts w:ascii="Verdana" w:hAnsi="Verdana" w:cs="Verdana"/>
        </w:rPr>
        <w:t>, Neustat/</w:t>
      </w:r>
      <w:proofErr w:type="spellStart"/>
      <w:r w:rsidRPr="00716CAD">
        <w:rPr>
          <w:rFonts w:ascii="Verdana" w:hAnsi="Verdana" w:cs="Verdana"/>
        </w:rPr>
        <w:t>Waldnaab</w:t>
      </w:r>
      <w:proofErr w:type="spellEnd"/>
      <w:r w:rsidRPr="00716CAD">
        <w:rPr>
          <w:rFonts w:ascii="Verdana" w:hAnsi="Verdana" w:cs="Verdana"/>
        </w:rPr>
        <w:t xml:space="preserve">, </w:t>
      </w:r>
      <w:proofErr w:type="spellStart"/>
      <w:r w:rsidRPr="00716CAD">
        <w:rPr>
          <w:rFonts w:ascii="Verdana" w:hAnsi="Verdana" w:cs="Verdana"/>
        </w:rPr>
        <w:t>Bayeruth</w:t>
      </w:r>
      <w:proofErr w:type="spellEnd"/>
      <w:r w:rsidRPr="00716CAD">
        <w:rPr>
          <w:rFonts w:ascii="Verdana" w:hAnsi="Verdana" w:cs="Verdana"/>
        </w:rPr>
        <w:t xml:space="preserve"> a </w:t>
      </w:r>
      <w:proofErr w:type="spellStart"/>
      <w:r w:rsidRPr="00716CAD">
        <w:rPr>
          <w:rFonts w:ascii="Verdana" w:hAnsi="Verdana" w:cs="Verdana"/>
        </w:rPr>
        <w:t>Tirschenreuth</w:t>
      </w:r>
      <w:proofErr w:type="spellEnd"/>
      <w:r w:rsidRPr="00716CAD">
        <w:rPr>
          <w:rFonts w:ascii="Verdana" w:hAnsi="Verdana" w:cs="Verdana"/>
        </w:rPr>
        <w:t>.</w:t>
      </w:r>
      <w:r>
        <w:rPr>
          <w:rFonts w:ascii="Verdana" w:hAnsi="Verdana" w:cs="Verdana"/>
        </w:rPr>
        <w:t xml:space="preserve"> </w:t>
      </w:r>
      <w:r w:rsidRPr="00716CAD">
        <w:rPr>
          <w:rFonts w:ascii="Verdana" w:hAnsi="Verdana" w:cs="Verdana"/>
        </w:rPr>
        <w:t xml:space="preserve">Geopark </w:t>
      </w:r>
      <w:proofErr w:type="spellStart"/>
      <w:r w:rsidRPr="00716CAD">
        <w:rPr>
          <w:rFonts w:ascii="Verdana" w:hAnsi="Verdana" w:cs="Verdana"/>
        </w:rPr>
        <w:t>Egeria</w:t>
      </w:r>
      <w:proofErr w:type="spellEnd"/>
      <w:r w:rsidRPr="00716CAD">
        <w:rPr>
          <w:rFonts w:ascii="Verdana" w:hAnsi="Verdana" w:cs="Verdana"/>
        </w:rPr>
        <w:t xml:space="preserve"> získal titul Národního geoparku v létě roku 2010 a spolu s Evropským Geoparkem Český Ráj byly prvními členy Sítě národních geoparků.</w:t>
      </w:r>
      <w:r>
        <w:rPr>
          <w:rFonts w:ascii="Verdana" w:hAnsi="Verdana" w:cs="Verdana"/>
        </w:rPr>
        <w:t xml:space="preserve"> </w:t>
      </w:r>
      <w:r w:rsidRPr="00716CAD">
        <w:rPr>
          <w:rFonts w:ascii="Verdana" w:hAnsi="Verdana" w:cs="Verdana"/>
        </w:rPr>
        <w:t xml:space="preserve">Pozornost laiků i odborníků </w:t>
      </w:r>
      <w:r w:rsidRPr="00716CAD">
        <w:rPr>
          <w:rFonts w:ascii="Verdana" w:hAnsi="Verdana" w:cs="Verdana"/>
        </w:rPr>
        <w:lastRenderedPageBreak/>
        <w:t xml:space="preserve">přitahují zejména geologické a geomorfologické zajímavosti, které jsou předurčeny polohou regionu na hranici tří hlavních jednotek Českého masivu - </w:t>
      </w:r>
      <w:proofErr w:type="spellStart"/>
      <w:r w:rsidRPr="00716CAD">
        <w:rPr>
          <w:rFonts w:ascii="Verdana" w:hAnsi="Verdana" w:cs="Verdana"/>
        </w:rPr>
        <w:t>saxothuringika,moldanubika</w:t>
      </w:r>
      <w:proofErr w:type="spellEnd"/>
      <w:r w:rsidRPr="00716CAD">
        <w:rPr>
          <w:rFonts w:ascii="Verdana" w:hAnsi="Verdana" w:cs="Verdana"/>
        </w:rPr>
        <w:t xml:space="preserve"> a bohemika. Zastoupené horniny lze studovat na řadě přirozených i umělých odkryvů. Působením vnitřních i vnějších sil Země vznikaly po dlouhou geologickou historii hluboká údolí, nápadné skalní útvary i tajemná rašeliniště.</w:t>
      </w:r>
      <w:r w:rsidRPr="00716CAD">
        <w:t xml:space="preserve"> </w:t>
      </w:r>
      <w:r w:rsidRPr="00716CAD">
        <w:rPr>
          <w:rFonts w:ascii="Verdana" w:hAnsi="Verdana" w:cs="Verdana"/>
        </w:rPr>
        <w:t xml:space="preserve">Hlavním posláním Geoparku </w:t>
      </w:r>
      <w:proofErr w:type="spellStart"/>
      <w:r w:rsidRPr="00716CAD">
        <w:rPr>
          <w:rFonts w:ascii="Verdana" w:hAnsi="Verdana" w:cs="Verdana"/>
        </w:rPr>
        <w:t>Egeria</w:t>
      </w:r>
      <w:proofErr w:type="spellEnd"/>
      <w:r w:rsidRPr="00716CAD">
        <w:rPr>
          <w:rFonts w:ascii="Verdana" w:hAnsi="Verdana" w:cs="Verdana"/>
        </w:rPr>
        <w:t xml:space="preserve"> je kromě dokumentace a vytváření podmínek pro uchování geologických, přírodních a krajinných fenoménů osvětová činnost, tj. zpřístupňování přírodních lokalit, naučných stezek a muzejních expozic, budováním informačních center a pořádání tematických výstav, přednášek a kulturních akcí. S tímto posláním bezprostředně souvisí i přeshraniční spolupráce a zároveň i snaha dále zvyšovat turistickou atraktivitu tohoto regionu</w:t>
      </w:r>
      <w:r>
        <w:rPr>
          <w:rFonts w:ascii="Verdana" w:hAnsi="Verdana" w:cs="Verdana"/>
        </w:rPr>
        <w:t>.</w:t>
      </w:r>
    </w:p>
    <w:p w14:paraId="42110512" w14:textId="77777777" w:rsidR="00716CAD" w:rsidRPr="00716CAD" w:rsidRDefault="00716CAD" w:rsidP="00716CAD">
      <w:pPr>
        <w:rPr>
          <w:u w:val="single"/>
          <w:lang w:eastAsia="sv-SE"/>
        </w:rPr>
      </w:pPr>
      <w:r w:rsidRPr="00716CAD">
        <w:rPr>
          <w:u w:val="single"/>
          <w:lang w:eastAsia="sv-SE"/>
        </w:rPr>
        <w:t>Radonový index</w:t>
      </w:r>
    </w:p>
    <w:p w14:paraId="5180EE3A" w14:textId="77777777" w:rsidR="00716CAD" w:rsidRPr="00716CAD" w:rsidRDefault="00716CAD" w:rsidP="00716CAD">
      <w:pPr>
        <w:autoSpaceDE w:val="0"/>
        <w:autoSpaceDN w:val="0"/>
        <w:adjustRightInd w:val="0"/>
        <w:spacing w:after="0"/>
        <w:rPr>
          <w:rFonts w:ascii="Verdana" w:hAnsi="Verdana" w:cs="Verdana"/>
        </w:rPr>
      </w:pPr>
      <w:r w:rsidRPr="00716CAD">
        <w:rPr>
          <w:rFonts w:ascii="Verdana" w:hAnsi="Verdana" w:cs="Verdana"/>
        </w:rPr>
        <w:t>Dotčené území se prochází různými kategoriemi radonového indexu – střed města Cheb se nachází v 1.kategorii (nízký), severní část města přechází do 2. kategorie (střední), směrem k Františkovým lázním se střídá 1. a 2.kategorie. Město Františkovy lázně a severně nad ním je stanovena 1.kategorie a v oblasti od Lesního mlýna (nad Horními Lomany) se nachází oblast 3.kategorie radonového indexu (vysoká).</w:t>
      </w:r>
    </w:p>
    <w:p w14:paraId="7283B704" w14:textId="5A3FF598" w:rsidR="00716CAD" w:rsidRDefault="00716CAD" w:rsidP="00716CAD">
      <w:pPr>
        <w:autoSpaceDE w:val="0"/>
        <w:autoSpaceDN w:val="0"/>
        <w:adjustRightInd w:val="0"/>
        <w:spacing w:after="0"/>
        <w:rPr>
          <w:rFonts w:ascii="Verdana" w:hAnsi="Verdana" w:cs="Verdana"/>
        </w:rPr>
      </w:pPr>
      <w:r w:rsidRPr="00716CAD">
        <w:rPr>
          <w:rFonts w:ascii="Verdana" w:hAnsi="Verdana" w:cs="Verdana"/>
        </w:rPr>
        <w:t>Ochranou staveb proti pronikání a hromadění radonu z podloží se zabývá norma ČSN 73 0601.</w:t>
      </w:r>
    </w:p>
    <w:p w14:paraId="6E18F698" w14:textId="1374FAA4" w:rsidR="00800DF0" w:rsidRDefault="00800DF0" w:rsidP="00800DF0">
      <w:pPr>
        <w:pStyle w:val="Nadpis1"/>
      </w:pPr>
      <w:bookmarkStart w:id="31" w:name="_Toc120706960"/>
      <w:r>
        <w:t>Vliv na přírodu a krajinu</w:t>
      </w:r>
      <w:bookmarkEnd w:id="31"/>
    </w:p>
    <w:p w14:paraId="09C021E6" w14:textId="519F25DB" w:rsidR="00800DF0" w:rsidRDefault="00800DF0" w:rsidP="00800DF0">
      <w:pPr>
        <w:pStyle w:val="Nadpis2"/>
        <w:rPr>
          <w:lang w:eastAsia="sv-SE"/>
        </w:rPr>
      </w:pPr>
      <w:bookmarkStart w:id="32" w:name="_Toc120706961"/>
      <w:r>
        <w:rPr>
          <w:lang w:eastAsia="sv-SE"/>
        </w:rPr>
        <w:t>Ochrana přírody</w:t>
      </w:r>
      <w:bookmarkEnd w:id="32"/>
    </w:p>
    <w:p w14:paraId="617C216B" w14:textId="55940AAB" w:rsidR="00800DF0" w:rsidRPr="00FF7FE2" w:rsidRDefault="00D331EC" w:rsidP="00800DF0">
      <w:pPr>
        <w:rPr>
          <w:b/>
          <w:bCs/>
          <w:u w:val="single"/>
          <w:lang w:eastAsia="sv-SE"/>
        </w:rPr>
      </w:pPr>
      <w:r w:rsidRPr="00FF7FE2">
        <w:rPr>
          <w:b/>
          <w:bCs/>
          <w:u w:val="single"/>
          <w:lang w:eastAsia="sv-SE"/>
        </w:rPr>
        <w:t>Obecná ochrana přírody</w:t>
      </w:r>
    </w:p>
    <w:p w14:paraId="70B95139" w14:textId="77777777" w:rsidR="008C075D" w:rsidRDefault="008C075D" w:rsidP="00053D0D">
      <w:pPr>
        <w:rPr>
          <w:b/>
          <w:bCs/>
        </w:rPr>
      </w:pPr>
    </w:p>
    <w:p w14:paraId="5961B21D" w14:textId="112C6F5F" w:rsidR="00053D0D" w:rsidRPr="00FF7FE2" w:rsidRDefault="00053D0D" w:rsidP="00053D0D">
      <w:pPr>
        <w:rPr>
          <w:b/>
          <w:bCs/>
        </w:rPr>
      </w:pPr>
      <w:r w:rsidRPr="00FF7FE2">
        <w:rPr>
          <w:b/>
          <w:bCs/>
        </w:rPr>
        <w:t>Územní systém ekologické stability (ÚSES)</w:t>
      </w:r>
    </w:p>
    <w:p w14:paraId="13FADC9A" w14:textId="4905DB39" w:rsidR="00053D0D" w:rsidRPr="00FF7FE2" w:rsidRDefault="00053D0D" w:rsidP="00053D0D">
      <w:pPr>
        <w:rPr>
          <w:u w:val="single"/>
        </w:rPr>
      </w:pPr>
      <w:r w:rsidRPr="00FF7FE2">
        <w:rPr>
          <w:u w:val="single"/>
        </w:rPr>
        <w:t>Regionální, nadregionální ÚSES</w:t>
      </w:r>
    </w:p>
    <w:p w14:paraId="2BE1B537" w14:textId="77777777" w:rsidR="000E2ED7" w:rsidRDefault="000E2ED7" w:rsidP="000E2ED7">
      <w:r>
        <w:t xml:space="preserve">Nadregionální ÚSES se v dotčeném území vyskytuje v podobě ochranné zóny NRBK K40, který propojuje NRBC Amerika s NRBC </w:t>
      </w:r>
      <w:proofErr w:type="spellStart"/>
      <w:r>
        <w:t>Svatošské</w:t>
      </w:r>
      <w:proofErr w:type="spellEnd"/>
      <w:r>
        <w:t xml:space="preserve"> skály. V současně platném ÚP Františkovy Lázně je NRBK K40 vymezen jako návrhová plocha podél Slatinného potoka, na nějž navazuje vlastní NRBC Amerika. Z NRBK K40 se dále odklání lokální systém ÚSES.</w:t>
      </w:r>
    </w:p>
    <w:p w14:paraId="0CF1C139" w14:textId="77777777" w:rsidR="000E2ED7" w:rsidRPr="000E2ED7" w:rsidRDefault="000E2ED7" w:rsidP="000E2ED7">
      <w:r>
        <w:t xml:space="preserve">Osa i ochranná zóna NRBK jsou jeho nedělitelnou součástí. V prostoru vymezeném hranicí ochranné zóny se prvky ÚSES všech úrovní považují za ekologicky stabilnější a významnější prvky a jsou </w:t>
      </w:r>
      <w:r w:rsidRPr="000E2ED7">
        <w:t>integrální součástí NRBK.</w:t>
      </w:r>
    </w:p>
    <w:p w14:paraId="19EDC029" w14:textId="77777777" w:rsidR="00053D0D" w:rsidRPr="000E2ED7" w:rsidRDefault="00053D0D" w:rsidP="00053D0D">
      <w:r w:rsidRPr="000E2ED7">
        <w:t xml:space="preserve">Dle podkladů ZÚR Karlovarského kraje trať prochází následujícím nadregionálním ÚSES: </w:t>
      </w:r>
    </w:p>
    <w:p w14:paraId="387AE5EB" w14:textId="77777777" w:rsidR="000E2ED7" w:rsidRPr="000E2ED7" w:rsidRDefault="000E2ED7" w:rsidP="000E2ED7">
      <w:pPr>
        <w:pStyle w:val="Odstavecseseznamem"/>
        <w:numPr>
          <w:ilvl w:val="0"/>
          <w:numId w:val="11"/>
        </w:numPr>
      </w:pPr>
      <w:r w:rsidRPr="000E2ED7">
        <w:t xml:space="preserve">NRBK K40 Amerika – </w:t>
      </w:r>
      <w:proofErr w:type="spellStart"/>
      <w:r w:rsidRPr="000E2ED7">
        <w:t>Svatošské</w:t>
      </w:r>
      <w:proofErr w:type="spellEnd"/>
      <w:r w:rsidRPr="000E2ED7">
        <w:t xml:space="preserve"> skály (trať je vedena mostním objektem přes řeku Ohři, která tvoří osu NRBK jižně od ŽST Tršnice a dále pokračuje Slatinným potokem a jeho meandry, kde křižuje železniční trať již v řešeném úseku jižně pod sídlem Františkových lázní a zaúsťuje do vodní plochy Amerika, která je i částečně vyhlášenou přírodní rezervací) – </w:t>
      </w:r>
      <w:proofErr w:type="spellStart"/>
      <w:r w:rsidRPr="000E2ED7">
        <w:t>k.ú</w:t>
      </w:r>
      <w:proofErr w:type="spellEnd"/>
      <w:r w:rsidRPr="000E2ED7">
        <w:t xml:space="preserve">. Cheb, </w:t>
      </w:r>
      <w:proofErr w:type="spellStart"/>
      <w:r w:rsidRPr="000E2ED7">
        <w:t>k.ú</w:t>
      </w:r>
      <w:proofErr w:type="spellEnd"/>
      <w:r w:rsidRPr="000E2ED7">
        <w:t xml:space="preserve">. Jindřichov u Tršnic (není součástí dotčeného území), </w:t>
      </w:r>
      <w:proofErr w:type="spellStart"/>
      <w:r w:rsidRPr="000E2ED7">
        <w:t>k.ú</w:t>
      </w:r>
      <w:proofErr w:type="spellEnd"/>
      <w:r w:rsidRPr="000E2ED7">
        <w:t xml:space="preserve">. Tršnice, </w:t>
      </w:r>
      <w:proofErr w:type="spellStart"/>
      <w:r w:rsidRPr="000E2ED7">
        <w:t>k.ú</w:t>
      </w:r>
      <w:proofErr w:type="spellEnd"/>
      <w:r w:rsidRPr="000E2ED7">
        <w:t xml:space="preserve">. Dlouhé Mosty, </w:t>
      </w:r>
      <w:proofErr w:type="spellStart"/>
      <w:r w:rsidRPr="000E2ED7">
        <w:t>k.ú</w:t>
      </w:r>
      <w:proofErr w:type="spellEnd"/>
      <w:r w:rsidRPr="000E2ED7">
        <w:t xml:space="preserve">. Horní Most u </w:t>
      </w:r>
      <w:proofErr w:type="spellStart"/>
      <w:r w:rsidRPr="000E2ED7">
        <w:t>Třeběně</w:t>
      </w:r>
      <w:proofErr w:type="spellEnd"/>
      <w:r w:rsidRPr="000E2ED7">
        <w:t xml:space="preserve">, </w:t>
      </w:r>
      <w:proofErr w:type="spellStart"/>
      <w:r w:rsidRPr="000E2ED7">
        <w:t>k.ú</w:t>
      </w:r>
      <w:proofErr w:type="spellEnd"/>
      <w:r w:rsidRPr="000E2ED7">
        <w:t>. Františkovy lázně</w:t>
      </w:r>
    </w:p>
    <w:p w14:paraId="5DD32C68" w14:textId="77777777" w:rsidR="000E2ED7" w:rsidRPr="000E2ED7" w:rsidRDefault="000E2ED7" w:rsidP="000E2ED7">
      <w:pPr>
        <w:pStyle w:val="Odstavecseseznamem"/>
        <w:numPr>
          <w:ilvl w:val="0"/>
          <w:numId w:val="11"/>
        </w:numPr>
      </w:pPr>
      <w:r w:rsidRPr="000E2ED7">
        <w:t xml:space="preserve">V </w:t>
      </w:r>
      <w:proofErr w:type="spellStart"/>
      <w:r w:rsidRPr="000E2ED7">
        <w:t>k.ú</w:t>
      </w:r>
      <w:proofErr w:type="spellEnd"/>
      <w:r w:rsidRPr="000E2ED7">
        <w:t xml:space="preserve">. Cheb se v blízkosti záměru po pravé straně ve směru na Cheb nachází regionální biocentrum RC 1223 </w:t>
      </w:r>
      <w:proofErr w:type="spellStart"/>
      <w:r w:rsidRPr="000E2ED7">
        <w:t>Dolnice</w:t>
      </w:r>
      <w:proofErr w:type="spellEnd"/>
      <w:r w:rsidRPr="000E2ED7">
        <w:t>.</w:t>
      </w:r>
    </w:p>
    <w:p w14:paraId="2EAF5F2E" w14:textId="77777777" w:rsidR="00053D0D" w:rsidRPr="00F5238C" w:rsidRDefault="00053D0D" w:rsidP="00053D0D">
      <w:pPr>
        <w:rPr>
          <w:u w:val="single"/>
        </w:rPr>
      </w:pPr>
      <w:r w:rsidRPr="00F5238C">
        <w:rPr>
          <w:u w:val="single"/>
        </w:rPr>
        <w:t>Lokální ÚSES</w:t>
      </w:r>
    </w:p>
    <w:p w14:paraId="18E3429A" w14:textId="77777777" w:rsidR="00053D0D" w:rsidRPr="000E2ED7" w:rsidRDefault="00053D0D" w:rsidP="00053D0D">
      <w:r w:rsidRPr="000E2ED7">
        <w:t>Na lokální úrovni dochází k zpřesnění vymezení nadmístního ÚSES daného ZÚR Karlovarského kraje a dále k vymezení lokálního ÚSES. V závazné podobě je takovéto vymezení zaneseno do územních plánů jednotlivých obcí, kterými záměr prochází.</w:t>
      </w:r>
    </w:p>
    <w:p w14:paraId="61C485BE" w14:textId="77777777" w:rsidR="008C075D" w:rsidRDefault="008C075D" w:rsidP="000E2ED7">
      <w:pPr>
        <w:rPr>
          <w:u w:val="single"/>
        </w:rPr>
      </w:pPr>
    </w:p>
    <w:p w14:paraId="318D23DF" w14:textId="106DDD03" w:rsidR="000E2ED7" w:rsidRPr="00080B0C" w:rsidRDefault="000E2ED7" w:rsidP="000E2ED7">
      <w:pPr>
        <w:rPr>
          <w:u w:val="single"/>
        </w:rPr>
      </w:pPr>
      <w:r w:rsidRPr="00080B0C">
        <w:rPr>
          <w:u w:val="single"/>
        </w:rPr>
        <w:lastRenderedPageBreak/>
        <w:t>Cheb</w:t>
      </w:r>
    </w:p>
    <w:p w14:paraId="0EA5FF4D" w14:textId="77777777" w:rsidR="000E2ED7" w:rsidRPr="00080B0C" w:rsidRDefault="000E2ED7" w:rsidP="000E2ED7">
      <w:r w:rsidRPr="00080B0C">
        <w:t xml:space="preserve">Lokální hydrický biokoridor LBK 1 kříží trať směrem od RC 1223 </w:t>
      </w:r>
      <w:proofErr w:type="spellStart"/>
      <w:r w:rsidRPr="00080B0C">
        <w:t>Dolnice</w:t>
      </w:r>
      <w:proofErr w:type="spellEnd"/>
      <w:r w:rsidRPr="00080B0C">
        <w:t xml:space="preserve"> po řece Ohři. Samotné RC hraničí s tratí v nivách a meandrech toku Ohře.</w:t>
      </w:r>
    </w:p>
    <w:p w14:paraId="113FE5EC" w14:textId="77777777" w:rsidR="000E2ED7" w:rsidRPr="00080B0C" w:rsidRDefault="000E2ED7" w:rsidP="000E2ED7">
      <w:r w:rsidRPr="00080B0C">
        <w:t xml:space="preserve">Na hranici s obcí Františkových lázní kříží trať LBK 6, jež </w:t>
      </w:r>
      <w:r>
        <w:t xml:space="preserve">se </w:t>
      </w:r>
      <w:r w:rsidRPr="00080B0C">
        <w:t xml:space="preserve">západně u trati </w:t>
      </w:r>
      <w:r>
        <w:t>napojuje</w:t>
      </w:r>
      <w:r w:rsidRPr="00080B0C">
        <w:t xml:space="preserve"> do LC6 </w:t>
      </w:r>
      <w:proofErr w:type="spellStart"/>
      <w:r w:rsidRPr="00080B0C">
        <w:t>Chlumeček</w:t>
      </w:r>
      <w:proofErr w:type="spellEnd"/>
      <w:r w:rsidRPr="00080B0C">
        <w:t xml:space="preserve"> (vodní plocha).</w:t>
      </w:r>
    </w:p>
    <w:p w14:paraId="5B644402" w14:textId="77777777" w:rsidR="000E2ED7" w:rsidRPr="00080B0C" w:rsidRDefault="000E2ED7" w:rsidP="000E2ED7">
      <w:r w:rsidRPr="00080B0C">
        <w:t>Na severní hranici s obcí Františkovy lázně</w:t>
      </w:r>
      <w:r>
        <w:t xml:space="preserve"> je NRBK40 vymezena plošně návrhovou plochou</w:t>
      </w:r>
      <w:r w:rsidRPr="00080B0C">
        <w:t>.</w:t>
      </w:r>
    </w:p>
    <w:p w14:paraId="3091E030" w14:textId="77777777" w:rsidR="000E2ED7" w:rsidRPr="00080B0C" w:rsidRDefault="000E2ED7" w:rsidP="000E2ED7">
      <w:r w:rsidRPr="00080B0C">
        <w:rPr>
          <w:u w:val="single"/>
        </w:rPr>
        <w:t>Třebeň</w:t>
      </w:r>
      <w:r w:rsidRPr="00080B0C">
        <w:t xml:space="preserve"> – hranici tvoří železniční trať v úseku nad sídlem Dlouhé Mosty</w:t>
      </w:r>
    </w:p>
    <w:p w14:paraId="675254A5" w14:textId="77777777" w:rsidR="000E2ED7" w:rsidRPr="00080B0C" w:rsidRDefault="000E2ED7" w:rsidP="000E2ED7">
      <w:pPr>
        <w:pStyle w:val="Odstavecseseznamem"/>
        <w:numPr>
          <w:ilvl w:val="0"/>
          <w:numId w:val="11"/>
        </w:numPr>
      </w:pPr>
      <w:r w:rsidRPr="00080B0C">
        <w:t>v zájmovém území zde není vymezen žádný lokální ÚSES</w:t>
      </w:r>
    </w:p>
    <w:p w14:paraId="5C863B85" w14:textId="77777777" w:rsidR="000E2ED7" w:rsidRPr="00080B0C" w:rsidRDefault="000E2ED7" w:rsidP="000E2ED7">
      <w:pPr>
        <w:rPr>
          <w:u w:val="single"/>
        </w:rPr>
      </w:pPr>
      <w:r w:rsidRPr="00080B0C">
        <w:rPr>
          <w:u w:val="single"/>
        </w:rPr>
        <w:t>Františkovy lázně</w:t>
      </w:r>
    </w:p>
    <w:p w14:paraId="24A647A4" w14:textId="77777777" w:rsidR="000E2ED7" w:rsidRDefault="000E2ED7" w:rsidP="000E2ED7">
      <w:pPr>
        <w:pStyle w:val="Odstavecseseznamem"/>
        <w:numPr>
          <w:ilvl w:val="0"/>
          <w:numId w:val="11"/>
        </w:numPr>
      </w:pPr>
      <w:r w:rsidRPr="00080B0C">
        <w:t xml:space="preserve">Podél jižní hranice obce s Chebem a osy NRBK40 je navržen biokoridor plošně </w:t>
      </w:r>
      <w:r>
        <w:t xml:space="preserve">podél Slatinného potoka, tato část biokoridoru navazuje </w:t>
      </w:r>
      <w:r w:rsidRPr="00080B0C">
        <w:t xml:space="preserve">směrem k sídlu Dlouhé Mosty </w:t>
      </w:r>
      <w:r>
        <w:t xml:space="preserve">na </w:t>
      </w:r>
      <w:r w:rsidRPr="00080B0C">
        <w:t xml:space="preserve"> vymezen</w:t>
      </w:r>
      <w:r>
        <w:t>é</w:t>
      </w:r>
      <w:r w:rsidRPr="00080B0C">
        <w:t xml:space="preserve"> funkční lokální biocentrum LC8.</w:t>
      </w:r>
    </w:p>
    <w:p w14:paraId="1A172EC1" w14:textId="77777777" w:rsidR="000E2ED7" w:rsidRPr="00080B0C" w:rsidRDefault="000E2ED7" w:rsidP="000E2ED7">
      <w:pPr>
        <w:pStyle w:val="Odstavecseseznamem"/>
        <w:numPr>
          <w:ilvl w:val="0"/>
          <w:numId w:val="11"/>
        </w:numPr>
      </w:pPr>
      <w:r>
        <w:t xml:space="preserve">Na NRBK40 severně navazuje lokální systém ÚSES navrženými biokoridory LK17 a LK16, jež se napojuje na </w:t>
      </w:r>
      <w:r w:rsidRPr="00080B0C">
        <w:t xml:space="preserve">navržený </w:t>
      </w:r>
      <w:r>
        <w:t>LK 11, který v</w:t>
      </w:r>
      <w:r w:rsidRPr="00080B0C">
        <w:t> km 65,3 trať kříží (hydrický prvek vedoucí pod tratí propustkem).</w:t>
      </w:r>
    </w:p>
    <w:p w14:paraId="0669633B" w14:textId="77777777" w:rsidR="000E2ED7" w:rsidRDefault="000E2ED7" w:rsidP="000E2ED7">
      <w:pPr>
        <w:pStyle w:val="Odstavecseseznamem"/>
        <w:numPr>
          <w:ilvl w:val="0"/>
          <w:numId w:val="11"/>
        </w:numPr>
      </w:pPr>
      <w:r w:rsidRPr="00080B0C">
        <w:t xml:space="preserve">Severně, podél </w:t>
      </w:r>
      <w:proofErr w:type="spellStart"/>
      <w:r w:rsidRPr="00080B0C">
        <w:t>Stodolského</w:t>
      </w:r>
      <w:proofErr w:type="spellEnd"/>
      <w:r w:rsidRPr="00080B0C">
        <w:t xml:space="preserve"> potoka (místní část Lesní Mlýn) trať křižuje nefunkční </w:t>
      </w:r>
      <w:r>
        <w:t>LK 8 (východně od trati navazují území obce Vojtanov).</w:t>
      </w:r>
    </w:p>
    <w:p w14:paraId="14107BFE" w14:textId="77777777" w:rsidR="000E2ED7" w:rsidRDefault="000E2ED7" w:rsidP="000E2ED7">
      <w:pPr>
        <w:pStyle w:val="Odstavecseseznamem"/>
        <w:numPr>
          <w:ilvl w:val="0"/>
          <w:numId w:val="11"/>
        </w:numPr>
      </w:pPr>
      <w:r>
        <w:t>Nad tímto LK se sbíhají další dva nefunkční lokální biokoridory LK2 a LK19 (km 63,9 – 64,2).</w:t>
      </w:r>
    </w:p>
    <w:p w14:paraId="57718388" w14:textId="77777777" w:rsidR="000E2ED7" w:rsidRPr="00080B0C" w:rsidRDefault="000E2ED7" w:rsidP="000E2ED7">
      <w:pPr>
        <w:pStyle w:val="Odstavecseseznamem"/>
        <w:numPr>
          <w:ilvl w:val="0"/>
          <w:numId w:val="11"/>
        </w:numPr>
      </w:pPr>
      <w:r>
        <w:t xml:space="preserve">Nefunkční LK3 (km 63,2) kříží trať a LK4 (km 62,8) na trati končí a poté oba ústí do funkčního biocentra LC1 </w:t>
      </w:r>
    </w:p>
    <w:p w14:paraId="38CFE474" w14:textId="77777777" w:rsidR="000E2ED7" w:rsidRPr="00F77392" w:rsidRDefault="000E2ED7" w:rsidP="000E2ED7">
      <w:pPr>
        <w:rPr>
          <w:u w:val="single"/>
        </w:rPr>
      </w:pPr>
      <w:r w:rsidRPr="00F77392">
        <w:rPr>
          <w:u w:val="single"/>
        </w:rPr>
        <w:t>Vojtanov</w:t>
      </w:r>
    </w:p>
    <w:p w14:paraId="1A7C0D23" w14:textId="77777777" w:rsidR="000E2ED7" w:rsidRPr="00F77392" w:rsidRDefault="000E2ED7" w:rsidP="000E2ED7">
      <w:pPr>
        <w:pStyle w:val="Odstavecseseznamem"/>
        <w:numPr>
          <w:ilvl w:val="0"/>
          <w:numId w:val="11"/>
        </w:numPr>
      </w:pPr>
      <w:r>
        <w:t>n</w:t>
      </w:r>
      <w:r w:rsidRPr="00F77392">
        <w:t xml:space="preserve">a LK 11 </w:t>
      </w:r>
      <w:r>
        <w:t xml:space="preserve">na území </w:t>
      </w:r>
      <w:proofErr w:type="spellStart"/>
      <w:r>
        <w:t>Fr.lázní</w:t>
      </w:r>
      <w:proofErr w:type="spellEnd"/>
      <w:r w:rsidRPr="00F77392">
        <w:t xml:space="preserve"> navazuje v území obce LK</w:t>
      </w:r>
      <w:r>
        <w:t>15;</w:t>
      </w:r>
    </w:p>
    <w:p w14:paraId="2410A6C6" w14:textId="77777777" w:rsidR="000E2ED7" w:rsidRPr="00F77392" w:rsidRDefault="000E2ED7" w:rsidP="000E2ED7">
      <w:pPr>
        <w:pStyle w:val="Odstavecseseznamem"/>
        <w:numPr>
          <w:ilvl w:val="0"/>
          <w:numId w:val="11"/>
        </w:numPr>
      </w:pPr>
      <w:r w:rsidRPr="00F77392">
        <w:t xml:space="preserve">na LK 8 </w:t>
      </w:r>
      <w:r>
        <w:t xml:space="preserve">na území </w:t>
      </w:r>
      <w:proofErr w:type="spellStart"/>
      <w:r>
        <w:t>Fr.lázní</w:t>
      </w:r>
      <w:proofErr w:type="spellEnd"/>
      <w:r w:rsidRPr="00F77392">
        <w:t xml:space="preserve"> přímo navazuje </w:t>
      </w:r>
      <w:r>
        <w:t>LK14 (</w:t>
      </w:r>
      <w:r w:rsidRPr="00F77392">
        <w:t>východně od trati podél toku)</w:t>
      </w:r>
      <w:r>
        <w:t xml:space="preserve">, který je napojen do </w:t>
      </w:r>
      <w:r w:rsidRPr="00F77392">
        <w:t>vymezen</w:t>
      </w:r>
      <w:r>
        <w:t>ého</w:t>
      </w:r>
      <w:r w:rsidRPr="00F77392">
        <w:t xml:space="preserve"> LC</w:t>
      </w:r>
      <w:r>
        <w:t>9</w:t>
      </w:r>
      <w:r w:rsidRPr="00F77392">
        <w:t xml:space="preserve"> Antonínova Výšina</w:t>
      </w:r>
      <w:r>
        <w:t>;</w:t>
      </w:r>
    </w:p>
    <w:p w14:paraId="2DDAB01B" w14:textId="77777777" w:rsidR="000E2ED7" w:rsidRPr="00F77392" w:rsidRDefault="000E2ED7" w:rsidP="000E2ED7">
      <w:pPr>
        <w:pStyle w:val="Odstavecseseznamem"/>
        <w:numPr>
          <w:ilvl w:val="0"/>
          <w:numId w:val="11"/>
        </w:numPr>
      </w:pPr>
      <w:r w:rsidRPr="00F77392">
        <w:t>na LK 2 a LK19</w:t>
      </w:r>
      <w:r>
        <w:t xml:space="preserve"> na území </w:t>
      </w:r>
      <w:proofErr w:type="spellStart"/>
      <w:r>
        <w:t>Fr.lázní</w:t>
      </w:r>
      <w:proofErr w:type="spellEnd"/>
      <w:r w:rsidRPr="00F77392">
        <w:t xml:space="preserve"> navazuje za tratí LK</w:t>
      </w:r>
      <w:r>
        <w:t>12;</w:t>
      </w:r>
    </w:p>
    <w:p w14:paraId="39A2BBCC" w14:textId="77777777" w:rsidR="000E2ED7" w:rsidRPr="00F77392" w:rsidRDefault="000E2ED7" w:rsidP="000E2ED7">
      <w:pPr>
        <w:pStyle w:val="Odstavecseseznamem"/>
        <w:numPr>
          <w:ilvl w:val="0"/>
          <w:numId w:val="11"/>
        </w:numPr>
      </w:pPr>
      <w:r w:rsidRPr="00F77392">
        <w:t>dále kříží na území obce trať LK</w:t>
      </w:r>
      <w:r>
        <w:t>11</w:t>
      </w:r>
      <w:r w:rsidRPr="00F77392">
        <w:t xml:space="preserve"> (km 61,7) a LK</w:t>
      </w:r>
      <w:r>
        <w:t>14</w:t>
      </w:r>
      <w:r w:rsidRPr="00F77392">
        <w:t xml:space="preserve"> (km 61,2), jež oba ústí do PR U Sedmi rybníků</w:t>
      </w:r>
      <w:r>
        <w:t>;</w:t>
      </w:r>
    </w:p>
    <w:p w14:paraId="330B5F98" w14:textId="77777777" w:rsidR="000E2ED7" w:rsidRPr="00F77392" w:rsidRDefault="000E2ED7" w:rsidP="000E2ED7">
      <w:pPr>
        <w:pStyle w:val="Odstavecseseznamem"/>
        <w:numPr>
          <w:ilvl w:val="0"/>
          <w:numId w:val="11"/>
        </w:numPr>
      </w:pPr>
      <w:r w:rsidRPr="00F77392">
        <w:t xml:space="preserve">v lokalitě pod nádražím Vojtanov kříží trať hydrický LK1 vedoucí podél </w:t>
      </w:r>
      <w:proofErr w:type="spellStart"/>
      <w:r w:rsidRPr="00F77392">
        <w:t>Vonšovského</w:t>
      </w:r>
      <w:proofErr w:type="spellEnd"/>
      <w:r w:rsidRPr="00F77392">
        <w:t xml:space="preserve"> potoka</w:t>
      </w:r>
      <w:r>
        <w:t>.</w:t>
      </w:r>
    </w:p>
    <w:p w14:paraId="4C4F121F" w14:textId="524B917D" w:rsidR="00320BC8" w:rsidRPr="007F113A" w:rsidRDefault="000E2ED7" w:rsidP="00053D0D">
      <w:r w:rsidRPr="001D00E1">
        <w:t xml:space="preserve">V řešeném úseku ŽST Františkovy lázně, kde dojde k výměně železničního svršku a spodku nedochází ke křížení s žádným prvkem ÚSES. </w:t>
      </w:r>
      <w:r>
        <w:t xml:space="preserve">Výše zmíněné křížení s prvky ÚSES se týká pouze </w:t>
      </w:r>
      <w:r w:rsidR="005E5141">
        <w:t>úseků, kde dojde k</w:t>
      </w:r>
      <w:r w:rsidR="00130313">
        <w:t> zásahům do kabelových vedení</w:t>
      </w:r>
      <w:r w:rsidR="005E5141">
        <w:t xml:space="preserve"> a odstranění trakce</w:t>
      </w:r>
      <w:r>
        <w:t>.</w:t>
      </w:r>
    </w:p>
    <w:p w14:paraId="733298DF" w14:textId="10D78C9A" w:rsidR="007445F7" w:rsidRDefault="007445F7" w:rsidP="007445F7">
      <w:pPr>
        <w:pStyle w:val="Titulek"/>
        <w:keepNext/>
      </w:pPr>
      <w:r>
        <w:lastRenderedPageBreak/>
        <w:t xml:space="preserve">Obrázek </w:t>
      </w:r>
      <w:r>
        <w:fldChar w:fldCharType="begin"/>
      </w:r>
      <w:r>
        <w:instrText xml:space="preserve"> SEQ Obrázek \* ARABIC </w:instrText>
      </w:r>
      <w:r>
        <w:fldChar w:fldCharType="separate"/>
      </w:r>
      <w:r w:rsidR="00F024FA">
        <w:rPr>
          <w:noProof/>
        </w:rPr>
        <w:t>6</w:t>
      </w:r>
      <w:r>
        <w:fldChar w:fldCharType="end"/>
      </w:r>
      <w:r>
        <w:t xml:space="preserve"> ÚSES v dotčeném území</w:t>
      </w:r>
    </w:p>
    <w:p w14:paraId="02AD3309" w14:textId="7A7B9BB8" w:rsidR="00320BC8" w:rsidRDefault="00320BC8" w:rsidP="00053D0D">
      <w:pPr>
        <w:rPr>
          <w:b/>
          <w:bCs/>
        </w:rPr>
      </w:pPr>
      <w:r>
        <w:rPr>
          <w:b/>
          <w:bCs/>
          <w:noProof/>
        </w:rPr>
        <mc:AlternateContent>
          <mc:Choice Requires="wpc">
            <w:drawing>
              <wp:inline distT="0" distB="0" distL="0" distR="0" wp14:anchorId="72566349" wp14:editId="4ABD538B">
                <wp:extent cx="4386751" cy="5883318"/>
                <wp:effectExtent l="0" t="0" r="13970" b="22225"/>
                <wp:docPr id="14" name="Plátno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rgbClr val="002060"/>
                          </a:solidFill>
                          <a:extLst>
                            <a:ext uri="{C807C97D-BFC1-408E-A445-0C87EB9F89A2}">
                              <ask:lineSketchStyleProps xmlns:ask="http://schemas.microsoft.com/office/drawing/2018/sketchyshapes">
                                <ask:type>
                                  <ask:lineSketchNone/>
                                </ask:type>
                              </ask:lineSketchStyleProps>
                            </a:ext>
                          </a:extLst>
                        </a:ln>
                      </wpc:whole>
                      <wpg:wgp>
                        <wpg:cNvPr id="17" name="Skupina 17"/>
                        <wpg:cNvGrpSpPr/>
                        <wpg:grpSpPr>
                          <a:xfrm>
                            <a:off x="501728" y="44245"/>
                            <a:ext cx="3091663" cy="5803157"/>
                            <a:chOff x="501768" y="1491849"/>
                            <a:chExt cx="4291616" cy="7707396"/>
                          </a:xfrm>
                        </wpg:grpSpPr>
                        <pic:pic xmlns:pic="http://schemas.openxmlformats.org/drawingml/2006/picture">
                          <pic:nvPicPr>
                            <pic:cNvPr id="22" name="Obrázek 22"/>
                            <pic:cNvPicPr/>
                          </pic:nvPicPr>
                          <pic:blipFill rotWithShape="1">
                            <a:blip r:embed="rId17"/>
                            <a:srcRect l="11862" t="-2" b="6"/>
                            <a:stretch/>
                          </pic:blipFill>
                          <pic:spPr>
                            <a:xfrm>
                              <a:off x="501768" y="1491849"/>
                              <a:ext cx="3132497" cy="3200256"/>
                            </a:xfrm>
                            <a:prstGeom prst="rect">
                              <a:avLst/>
                            </a:prstGeom>
                          </pic:spPr>
                        </pic:pic>
                        <wpg:grpSp>
                          <wpg:cNvPr id="15" name="Skupina 15"/>
                          <wpg:cNvGrpSpPr/>
                          <wpg:grpSpPr>
                            <a:xfrm>
                              <a:off x="501768" y="3525988"/>
                              <a:ext cx="4291616" cy="5673257"/>
                              <a:chOff x="0" y="1789043"/>
                              <a:chExt cx="4291616" cy="5673257"/>
                            </a:xfrm>
                          </wpg:grpSpPr>
                          <pic:pic xmlns:pic="http://schemas.openxmlformats.org/drawingml/2006/picture">
                            <pic:nvPicPr>
                              <pic:cNvPr id="23" name="Obrázek 23"/>
                              <pic:cNvPicPr/>
                            </pic:nvPicPr>
                            <pic:blipFill>
                              <a:blip r:embed="rId18"/>
                              <a:stretch>
                                <a:fillRect/>
                              </a:stretch>
                            </pic:blipFill>
                            <pic:spPr>
                              <a:xfrm>
                                <a:off x="0" y="1789043"/>
                                <a:ext cx="3210983" cy="3200400"/>
                              </a:xfrm>
                              <a:prstGeom prst="rect">
                                <a:avLst/>
                              </a:prstGeom>
                            </pic:spPr>
                          </pic:pic>
                          <pic:pic xmlns:pic="http://schemas.openxmlformats.org/drawingml/2006/picture">
                            <pic:nvPicPr>
                              <pic:cNvPr id="24" name="Obrázek 24"/>
                              <pic:cNvPicPr/>
                            </pic:nvPicPr>
                            <pic:blipFill>
                              <a:blip r:embed="rId19"/>
                              <a:stretch>
                                <a:fillRect/>
                              </a:stretch>
                            </pic:blipFill>
                            <pic:spPr>
                              <a:xfrm>
                                <a:off x="882594" y="4261900"/>
                                <a:ext cx="3409022" cy="3200400"/>
                              </a:xfrm>
                              <a:prstGeom prst="rect">
                                <a:avLst/>
                              </a:prstGeom>
                            </pic:spPr>
                          </pic:pic>
                        </wpg:grpSp>
                      </wpg:wgp>
                      <pic:pic xmlns:pic="http://schemas.openxmlformats.org/drawingml/2006/picture">
                        <pic:nvPicPr>
                          <pic:cNvPr id="19" name="Obrázek 19"/>
                          <pic:cNvPicPr>
                            <a:picLocks noChangeAspect="1"/>
                          </pic:cNvPicPr>
                        </pic:nvPicPr>
                        <pic:blipFill rotWithShape="1">
                          <a:blip r:embed="rId20"/>
                          <a:srcRect l="19080" t="1" r="4" b="1"/>
                          <a:stretch/>
                        </pic:blipFill>
                        <pic:spPr>
                          <a:xfrm>
                            <a:off x="2824253" y="2121095"/>
                            <a:ext cx="1235436" cy="1289930"/>
                          </a:xfrm>
                          <a:prstGeom prst="rect">
                            <a:avLst/>
                          </a:prstGeom>
                        </pic:spPr>
                      </pic:pic>
                      <pic:pic xmlns:pic="http://schemas.openxmlformats.org/drawingml/2006/picture">
                        <pic:nvPicPr>
                          <pic:cNvPr id="20" name="Obrázek 20"/>
                          <pic:cNvPicPr>
                            <a:picLocks noChangeAspect="1"/>
                          </pic:cNvPicPr>
                        </pic:nvPicPr>
                        <pic:blipFill>
                          <a:blip r:embed="rId21"/>
                          <a:stretch>
                            <a:fillRect/>
                          </a:stretch>
                        </pic:blipFill>
                        <pic:spPr>
                          <a:xfrm>
                            <a:off x="2809353" y="24062"/>
                            <a:ext cx="1334317" cy="1226475"/>
                          </a:xfrm>
                          <a:prstGeom prst="rect">
                            <a:avLst/>
                          </a:prstGeom>
                        </pic:spPr>
                      </pic:pic>
                      <pic:pic xmlns:pic="http://schemas.openxmlformats.org/drawingml/2006/picture">
                        <pic:nvPicPr>
                          <pic:cNvPr id="21" name="Obrázek 21"/>
                          <pic:cNvPicPr>
                            <a:picLocks noChangeAspect="1"/>
                          </pic:cNvPicPr>
                        </pic:nvPicPr>
                        <pic:blipFill rotWithShape="1">
                          <a:blip r:embed="rId22"/>
                          <a:srcRect l="-7" t="-2" r="4647" b="3"/>
                          <a:stretch/>
                        </pic:blipFill>
                        <pic:spPr>
                          <a:xfrm>
                            <a:off x="2817412" y="1286895"/>
                            <a:ext cx="1407604" cy="798563"/>
                          </a:xfrm>
                          <a:prstGeom prst="rect">
                            <a:avLst/>
                          </a:prstGeom>
                        </pic:spPr>
                      </pic:pic>
                    </wpc:wpc>
                  </a:graphicData>
                </a:graphic>
              </wp:inline>
            </w:drawing>
          </mc:Choice>
          <mc:Fallback>
            <w:pict>
              <v:group w14:anchorId="1C857B11" id="Plátno 14" o:spid="_x0000_s1026" editas="canvas" style="width:345.4pt;height:463.25pt;mso-position-horizontal-relative:char;mso-position-vertical-relative:line" coordsize="43865,588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3865;height:58832;visibility:visible;mso-wrap-style:square" filled="t" stroked="t" strokecolor="#002060">
                  <v:fill o:detectmouseclick="t"/>
                  <v:path o:connecttype="none"/>
                </v:shape>
                <v:group id="Skupina 17" o:spid="_x0000_s1028" style="position:absolute;left:5017;top:442;width:30916;height:58032" coordorigin="5017,14918" coordsize="42916,77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Obrázek 22" o:spid="_x0000_s1029" type="#_x0000_t75" style="position:absolute;left:5017;top:14918;width:31325;height:32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">
                    <v:imagedata r:id="rId27" o:title="" croptop="-1f" cropbottom="4f" cropleft="7774f"/>
                  </v:shape>
                  <v:group id="Skupina 15" o:spid="_x0000_s1030" style="position:absolute;left:5017;top:35259;width:42916;height:56733" coordorigin=",17890" coordsize="42916,56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Obrázek 23" o:spid="_x0000_s1031" type="#_x0000_t75" style="position:absolute;top:17890;width:3210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">
                      <v:imagedata r:id="rId28" o:title=""/>
                    </v:shape>
                    <v:shape id="Obrázek 24" o:spid="_x0000_s1032" type="#_x0000_t75" style="position:absolute;left:8825;top:42619;width:34091;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">
                      <v:imagedata r:id="rId29" o:title=""/>
                    </v:shape>
                  </v:group>
                </v:group>
                <v:shape id="Obrázek 19" o:spid="_x0000_s1033" type="#_x0000_t75" style="position:absolute;left:28242;top:21210;width:12354;height:12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">
                  <v:imagedata r:id="rId30" o:title="" croptop="1f" cropbottom="1f" cropleft="12504f" cropright="3f"/>
                </v:shape>
                <v:shape id="Obrázek 20" o:spid="_x0000_s1034" type="#_x0000_t75" style="position:absolute;left:28093;top:240;width:13343;height:12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">
                  <v:imagedata r:id="rId31" o:title=""/>
                </v:shape>
                <v:shape id="Obrázek 21" o:spid="_x0000_s1035" type="#_x0000_t75" style="position:absolute;left:28174;top:12868;width:14076;height:7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">
                  <v:imagedata r:id="rId32" o:title="" croptop="-1f" cropbottom="2f" cropleft="-5f" cropright="3045f"/>
                </v:shape>
                <w10:anchorlock/>
              </v:group>
            </w:pict>
          </mc:Fallback>
        </mc:AlternateContent>
      </w:r>
    </w:p>
    <w:p w14:paraId="1C50D93C" w14:textId="3C19AE0F" w:rsidR="00053D0D" w:rsidRPr="00AA3EC8" w:rsidRDefault="00053D0D" w:rsidP="00053D0D">
      <w:pPr>
        <w:rPr>
          <w:sz w:val="16"/>
          <w:szCs w:val="16"/>
        </w:rPr>
      </w:pPr>
      <w:r w:rsidRPr="00AA3EC8">
        <w:rPr>
          <w:sz w:val="16"/>
          <w:szCs w:val="16"/>
        </w:rPr>
        <w:t xml:space="preserve">Zdroj: </w:t>
      </w:r>
      <w:proofErr w:type="spellStart"/>
      <w:r w:rsidRPr="00AA3EC8">
        <w:rPr>
          <w:sz w:val="16"/>
          <w:szCs w:val="16"/>
        </w:rPr>
        <w:t>Geoportál</w:t>
      </w:r>
      <w:proofErr w:type="spellEnd"/>
      <w:r w:rsidRPr="00AA3EC8">
        <w:rPr>
          <w:sz w:val="16"/>
          <w:szCs w:val="16"/>
        </w:rPr>
        <w:t xml:space="preserve"> DMVS Karlovarského kraje; upraveno AFRY CZ</w:t>
      </w:r>
      <w:r w:rsidR="00C21EE4">
        <w:rPr>
          <w:sz w:val="16"/>
          <w:szCs w:val="16"/>
        </w:rPr>
        <w:t>, data pro obec Vojtanov nejsou z portálu k dispozici</w:t>
      </w:r>
    </w:p>
    <w:p w14:paraId="6F1C8EE9" w14:textId="77777777" w:rsidR="004600B4" w:rsidRDefault="004600B4">
      <w:pPr>
        <w:jc w:val="left"/>
        <w:rPr>
          <w:b/>
          <w:bCs/>
        </w:rPr>
      </w:pPr>
      <w:r>
        <w:rPr>
          <w:b/>
          <w:bCs/>
        </w:rPr>
        <w:br w:type="page"/>
      </w:r>
    </w:p>
    <w:p w14:paraId="065F8746" w14:textId="1901A4D0" w:rsidR="00053D0D" w:rsidRPr="00C96252" w:rsidRDefault="00053D0D" w:rsidP="00053D0D">
      <w:pPr>
        <w:spacing w:before="240"/>
        <w:rPr>
          <w:b/>
          <w:bCs/>
        </w:rPr>
      </w:pPr>
      <w:r w:rsidRPr="00C96252">
        <w:rPr>
          <w:b/>
          <w:bCs/>
        </w:rPr>
        <w:lastRenderedPageBreak/>
        <w:t>Významné krajinné prvky (VKP)</w:t>
      </w:r>
    </w:p>
    <w:p w14:paraId="19D53D42" w14:textId="77777777" w:rsidR="00053D0D" w:rsidRPr="00C96252" w:rsidRDefault="00053D0D" w:rsidP="00053D0D">
      <w:pPr>
        <w:rPr>
          <w:u w:val="single"/>
        </w:rPr>
      </w:pPr>
      <w:r w:rsidRPr="00C96252">
        <w:rPr>
          <w:u w:val="single"/>
        </w:rPr>
        <w:t>VKP „ze zákona“</w:t>
      </w:r>
    </w:p>
    <w:p w14:paraId="5E24EA53" w14:textId="76280E67" w:rsidR="005052CD" w:rsidRDefault="005052CD" w:rsidP="005052CD">
      <w:r>
        <w:t>Významných krajinných prvků ze zákona („evidovaných“) se v blízkosti záměru, tj. podél trati a křižující trať, nachází celá řada. Jedná se především o lesy, vodní toky, jejich meandry, slepá ramena a nivy; často jsou tyto prvky částečně vymezeny jako prvky ÚSES (viz obrázek ÚSES).</w:t>
      </w:r>
    </w:p>
    <w:p w14:paraId="310595FD" w14:textId="77777777" w:rsidR="005052CD" w:rsidRDefault="005052CD" w:rsidP="005052CD">
      <w:pPr>
        <w:spacing w:before="0" w:after="0"/>
      </w:pPr>
      <w:r>
        <w:t>Dle ÚAP Karlovarského kraje se jedná o VKP evidované jako je vodní tok Ohře s jeho meandry nad městem Cheb, přítok Ohře severně od Chebu – Střížovický potok křižující trať, obdobně jako Slatinný potok, Stodolní potok, soustavy vodních ploch mezi Františkovými lázněmi a Vojtanovem.</w:t>
      </w:r>
    </w:p>
    <w:p w14:paraId="3E57D5B0" w14:textId="11F592DF" w:rsidR="005052CD" w:rsidRDefault="005052CD" w:rsidP="005052CD">
      <w:pPr>
        <w:spacing w:before="0" w:after="0"/>
      </w:pPr>
      <w:r>
        <w:t>-</w:t>
      </w:r>
      <w:r>
        <w:tab/>
        <w:t>269 Cheb – U větrníku – vodní tok Ohře s meandry a nivou, podél trati</w:t>
      </w:r>
      <w:r w:rsidR="00DE2441">
        <w:t>, VKP typ údolní niva</w:t>
      </w:r>
    </w:p>
    <w:p w14:paraId="4AADA56A" w14:textId="7AAA0130" w:rsidR="005052CD" w:rsidRDefault="005052CD" w:rsidP="005052CD">
      <w:pPr>
        <w:spacing w:before="0" w:after="0"/>
      </w:pPr>
      <w:r>
        <w:t>-</w:t>
      </w:r>
      <w:r>
        <w:tab/>
        <w:t>169 Dlouhé Mosty – Střížovský potok východně od trati spolu s Ohří a jeho okolní nivou včetně části Slatinného potoka východně od trati</w:t>
      </w:r>
      <w:r w:rsidR="00DE2441">
        <w:t>, VKP typ údolní niva</w:t>
      </w:r>
    </w:p>
    <w:p w14:paraId="66FC7C35" w14:textId="4FF1D44E" w:rsidR="00917BDC" w:rsidRDefault="00917BDC" w:rsidP="00917BDC">
      <w:pPr>
        <w:pStyle w:val="Odstavecseseznamem"/>
        <w:numPr>
          <w:ilvl w:val="0"/>
          <w:numId w:val="15"/>
        </w:numPr>
        <w:spacing w:before="0" w:after="0"/>
        <w:ind w:left="709" w:hanging="709"/>
      </w:pPr>
      <w:r>
        <w:t>172 Ohře - Tršnice, VKP typ údolní niva</w:t>
      </w:r>
    </w:p>
    <w:p w14:paraId="02AFC39B" w14:textId="0DAE2B67" w:rsidR="005052CD" w:rsidRDefault="005052CD" w:rsidP="005052CD">
      <w:pPr>
        <w:spacing w:before="0" w:after="0"/>
      </w:pPr>
      <w:r>
        <w:t>-</w:t>
      </w:r>
      <w:r>
        <w:tab/>
        <w:t xml:space="preserve">168 </w:t>
      </w:r>
      <w:proofErr w:type="spellStart"/>
      <w:r>
        <w:t>Chlumeček</w:t>
      </w:r>
      <w:proofErr w:type="spellEnd"/>
      <w:r>
        <w:t xml:space="preserve"> – vodní plocha s okolím a přítokem – západně od trati naproti VKP169</w:t>
      </w:r>
      <w:r w:rsidR="00DE2441">
        <w:t>, VKP typ údolní niva</w:t>
      </w:r>
    </w:p>
    <w:p w14:paraId="2BEFBA98" w14:textId="13006A2A" w:rsidR="005052CD" w:rsidRDefault="005052CD" w:rsidP="005052CD">
      <w:pPr>
        <w:spacing w:before="0" w:after="0"/>
      </w:pPr>
      <w:r>
        <w:t>-</w:t>
      </w:r>
      <w:r>
        <w:tab/>
        <w:t>116-1 Natálie – Slatinný potok s nivou a vodními plochami východně od trati, navazuje na VKP169</w:t>
      </w:r>
      <w:r w:rsidR="00DE2441">
        <w:t>, VKP typ rašeliniště</w:t>
      </w:r>
    </w:p>
    <w:p w14:paraId="26D63649" w14:textId="029833CE" w:rsidR="005052CD" w:rsidRDefault="005052CD" w:rsidP="005052CD">
      <w:pPr>
        <w:spacing w:before="0" w:after="0"/>
      </w:pPr>
      <w:r>
        <w:t>-</w:t>
      </w:r>
      <w:r>
        <w:tab/>
        <w:t>116-2 Rozhledna – pokračování Slatinného potoka západně od trati</w:t>
      </w:r>
      <w:r w:rsidR="00DE2441">
        <w:t>, VKP typ les</w:t>
      </w:r>
    </w:p>
    <w:p w14:paraId="02ED4991" w14:textId="77777777" w:rsidR="005052CD" w:rsidRDefault="005052CD" w:rsidP="005052CD">
      <w:pPr>
        <w:spacing w:before="0" w:after="0"/>
      </w:pPr>
      <w:r>
        <w:t>-</w:t>
      </w:r>
      <w:r>
        <w:tab/>
        <w:t>172 Ohře – Tršnice – jižně od ŽST Tršnice</w:t>
      </w:r>
    </w:p>
    <w:p w14:paraId="642BF83F" w14:textId="001A0E03" w:rsidR="005052CD" w:rsidRDefault="005052CD" w:rsidP="005052CD">
      <w:pPr>
        <w:spacing w:before="0" w:after="0"/>
      </w:pPr>
      <w:r>
        <w:t>-</w:t>
      </w:r>
      <w:r>
        <w:tab/>
        <w:t>174 Zátiší – severně podél trati, okraj Františkových lázní, směr od Tršnice</w:t>
      </w:r>
      <w:r w:rsidR="00DE2441">
        <w:t>, VKP typ les</w:t>
      </w:r>
    </w:p>
    <w:p w14:paraId="05DF680D" w14:textId="1D2F3C13" w:rsidR="005052CD" w:rsidRDefault="005052CD" w:rsidP="005052CD">
      <w:pPr>
        <w:spacing w:before="0" w:after="0"/>
      </w:pPr>
      <w:r>
        <w:t>-</w:t>
      </w:r>
      <w:r>
        <w:tab/>
        <w:t>118 Střelnice – J-JV od trati, nehraničí s tratí ani ji nekřižuje</w:t>
      </w:r>
      <w:r w:rsidR="00DE2441">
        <w:t>, VKP typ údolní niva</w:t>
      </w:r>
    </w:p>
    <w:p w14:paraId="2AF6AD64" w14:textId="4FBE70F6" w:rsidR="002958DA" w:rsidRDefault="005052CD" w:rsidP="005052CD">
      <w:pPr>
        <w:spacing w:before="0" w:after="0"/>
      </w:pPr>
      <w:r>
        <w:t>-</w:t>
      </w:r>
      <w:r>
        <w:tab/>
        <w:t xml:space="preserve">125-1 </w:t>
      </w:r>
      <w:proofErr w:type="spellStart"/>
      <w:r>
        <w:t>Štekrův</w:t>
      </w:r>
      <w:proofErr w:type="spellEnd"/>
      <w:r>
        <w:t xml:space="preserve"> mlýn – oblast místní části Lesní mlýn se </w:t>
      </w:r>
      <w:proofErr w:type="spellStart"/>
      <w:r>
        <w:t>Stodolským</w:t>
      </w:r>
      <w:proofErr w:type="spellEnd"/>
      <w:r>
        <w:t xml:space="preserve"> potokem i severně od něj vodní plochou a lesním porostem, hranice VKP vede podél trati</w:t>
      </w:r>
      <w:r w:rsidR="002958DA">
        <w:t xml:space="preserve">, VKP typ </w:t>
      </w:r>
      <w:r w:rsidR="00DE2441">
        <w:t>údolní niva</w:t>
      </w:r>
    </w:p>
    <w:p w14:paraId="35310B52" w14:textId="75F09D03" w:rsidR="002958DA" w:rsidRDefault="002958DA" w:rsidP="002958DA">
      <w:pPr>
        <w:pStyle w:val="Odstavecseseznamem"/>
        <w:numPr>
          <w:ilvl w:val="0"/>
          <w:numId w:val="13"/>
        </w:numPr>
        <w:spacing w:before="0" w:after="0"/>
        <w:ind w:left="709" w:hanging="709"/>
      </w:pPr>
      <w:r>
        <w:t xml:space="preserve">125-2 Tůňka – přítok </w:t>
      </w:r>
      <w:proofErr w:type="spellStart"/>
      <w:r>
        <w:t>Stodolského</w:t>
      </w:r>
      <w:proofErr w:type="spellEnd"/>
      <w:r>
        <w:t xml:space="preserve"> potoka křížící trať s menší vodní plochou naproti </w:t>
      </w:r>
      <w:proofErr w:type="spellStart"/>
      <w:r>
        <w:t>Žírovickým</w:t>
      </w:r>
      <w:proofErr w:type="spellEnd"/>
      <w:r>
        <w:t xml:space="preserve"> rybníkům, VKP typ </w:t>
      </w:r>
      <w:r w:rsidR="00DE2441">
        <w:t>údolní niva</w:t>
      </w:r>
    </w:p>
    <w:p w14:paraId="41DC3972" w14:textId="1B95F0DD" w:rsidR="005052CD" w:rsidRDefault="005052CD" w:rsidP="005052CD">
      <w:pPr>
        <w:spacing w:before="0" w:after="0"/>
      </w:pPr>
      <w:r>
        <w:t>-</w:t>
      </w:r>
      <w:r>
        <w:tab/>
        <w:t xml:space="preserve">123-B 3 lomy – naproti VKP 125-1 přes trať, jeho hranice rovněž lemuje trať, jedná se především o lesní porosty podél </w:t>
      </w:r>
      <w:proofErr w:type="spellStart"/>
      <w:r>
        <w:t>Stodolského</w:t>
      </w:r>
      <w:proofErr w:type="spellEnd"/>
      <w:r>
        <w:t xml:space="preserve"> potoka</w:t>
      </w:r>
      <w:r w:rsidR="002958DA">
        <w:t>, VKP typ les</w:t>
      </w:r>
    </w:p>
    <w:p w14:paraId="3894B410" w14:textId="31A2E458" w:rsidR="005052CD" w:rsidRDefault="005052CD" w:rsidP="005052CD">
      <w:pPr>
        <w:spacing w:before="0" w:after="0"/>
      </w:pPr>
      <w:r>
        <w:t>-</w:t>
      </w:r>
      <w:r>
        <w:tab/>
        <w:t>126 Mezi mosty – hranice opět lemuje trať, jedná se soustavu drobných vodních ploch severně nad tratí nad VKP 125-1</w:t>
      </w:r>
      <w:r w:rsidR="00CD11AE">
        <w:t>, VKP typ les</w:t>
      </w:r>
    </w:p>
    <w:p w14:paraId="3BCCA7FF" w14:textId="1F2A510D" w:rsidR="005052CD" w:rsidRDefault="005052CD" w:rsidP="005052CD">
      <w:pPr>
        <w:spacing w:before="0" w:after="0"/>
      </w:pPr>
      <w:r>
        <w:t>-</w:t>
      </w:r>
      <w:r>
        <w:tab/>
        <w:t xml:space="preserve">127-2 Seníky – lemuje jižně hranici trati v blízkosti sídla Seníky a zastávky </w:t>
      </w:r>
      <w:proofErr w:type="spellStart"/>
      <w:r>
        <w:t>Žírovice</w:t>
      </w:r>
      <w:proofErr w:type="spellEnd"/>
      <w:r>
        <w:t>-Seníky</w:t>
      </w:r>
      <w:r w:rsidR="002958DA">
        <w:t xml:space="preserve">, VKP typ </w:t>
      </w:r>
      <w:r w:rsidR="00DE2441">
        <w:t>údolní niva</w:t>
      </w:r>
    </w:p>
    <w:p w14:paraId="3555C7D7" w14:textId="7D02E51C" w:rsidR="005052CD" w:rsidRDefault="005052CD" w:rsidP="005052CD">
      <w:pPr>
        <w:spacing w:before="0" w:after="0"/>
      </w:pPr>
      <w:r>
        <w:t>-</w:t>
      </w:r>
      <w:r>
        <w:tab/>
        <w:t xml:space="preserve">146 Rybník Hoffman – VKP rozdělný tratí, který je tvořen soustav menších a větších vodních ploch a jejich nivami a </w:t>
      </w:r>
      <w:r w:rsidR="00CD11AE">
        <w:t xml:space="preserve">lesním </w:t>
      </w:r>
      <w:r>
        <w:t>okolím</w:t>
      </w:r>
      <w:r w:rsidR="00CD11AE">
        <w:t>, VKP typ les</w:t>
      </w:r>
    </w:p>
    <w:p w14:paraId="36E053A7" w14:textId="3E070833" w:rsidR="005052CD" w:rsidRDefault="005052CD" w:rsidP="005052CD">
      <w:pPr>
        <w:spacing w:before="0" w:after="0"/>
      </w:pPr>
      <w:r>
        <w:t>-</w:t>
      </w:r>
      <w:r>
        <w:tab/>
        <w:t>147 U sedmi rybníků – soustava vodních ploch zakončena hranicí trati</w:t>
      </w:r>
      <w:r w:rsidR="00CD11AE">
        <w:t>, VKP typ les</w:t>
      </w:r>
    </w:p>
    <w:p w14:paraId="56F6119F" w14:textId="2AEC5ACB" w:rsidR="005052CD" w:rsidRDefault="005052CD" w:rsidP="005052CD">
      <w:pPr>
        <w:spacing w:before="0" w:after="0"/>
      </w:pPr>
      <w:r>
        <w:t>-</w:t>
      </w:r>
      <w:r>
        <w:tab/>
        <w:t xml:space="preserve">148 </w:t>
      </w:r>
      <w:proofErr w:type="spellStart"/>
      <w:r>
        <w:t>Vonšovský</w:t>
      </w:r>
      <w:proofErr w:type="spellEnd"/>
      <w:r>
        <w:t xml:space="preserve"> potok – U jeskyně – vodní tok s jeho nivou, dále pokračuje za tratí VKP 145-2</w:t>
      </w:r>
      <w:r w:rsidR="00CD11AE">
        <w:t>, VKP typ les</w:t>
      </w:r>
    </w:p>
    <w:p w14:paraId="69BA4AC7" w14:textId="7EE0CE46" w:rsidR="00053D0D" w:rsidRDefault="005052CD" w:rsidP="005052CD">
      <w:pPr>
        <w:spacing w:before="0" w:after="0"/>
      </w:pPr>
      <w:r>
        <w:t>-</w:t>
      </w:r>
      <w:r>
        <w:tab/>
        <w:t>145-2 Vojtanov- Kasárna</w:t>
      </w:r>
      <w:r w:rsidR="00CD11AE">
        <w:t xml:space="preserve"> – pokračování </w:t>
      </w:r>
      <w:proofErr w:type="spellStart"/>
      <w:r w:rsidR="00CD11AE">
        <w:t>Vonšovského</w:t>
      </w:r>
      <w:proofErr w:type="spellEnd"/>
      <w:r w:rsidR="00CD11AE">
        <w:t xml:space="preserve"> potoka, VKP typ les</w:t>
      </w:r>
    </w:p>
    <w:p w14:paraId="2AD3B3BF" w14:textId="6F58B9AD" w:rsidR="00053D0D" w:rsidRDefault="00053D0D" w:rsidP="00053D0D">
      <w:pPr>
        <w:spacing w:before="0" w:after="0"/>
      </w:pPr>
    </w:p>
    <w:p w14:paraId="39D8263F" w14:textId="3B55316D" w:rsidR="00DE2441" w:rsidRDefault="00DE2441" w:rsidP="00053D0D">
      <w:pPr>
        <w:spacing w:before="0" w:after="0"/>
      </w:pPr>
    </w:p>
    <w:p w14:paraId="1AB759B2" w14:textId="7F11757C" w:rsidR="00DE2441" w:rsidRDefault="00DE2441" w:rsidP="00053D0D">
      <w:pPr>
        <w:spacing w:before="0" w:after="0"/>
      </w:pPr>
    </w:p>
    <w:p w14:paraId="16A37F1B" w14:textId="4862AB64" w:rsidR="00053D0D" w:rsidRDefault="00053D0D" w:rsidP="00053D0D">
      <w:pPr>
        <w:spacing w:before="0" w:after="0"/>
      </w:pPr>
    </w:p>
    <w:p w14:paraId="25EF95CB" w14:textId="735245FD" w:rsidR="00DE2441" w:rsidRDefault="00DE2441" w:rsidP="00053D0D">
      <w:pPr>
        <w:spacing w:before="0" w:after="0"/>
      </w:pPr>
    </w:p>
    <w:p w14:paraId="439A8F09" w14:textId="6C826023" w:rsidR="00130313" w:rsidRDefault="00130313" w:rsidP="00130313">
      <w:pPr>
        <w:pStyle w:val="Titulek"/>
        <w:keepNext/>
      </w:pPr>
      <w:r>
        <w:lastRenderedPageBreak/>
        <w:t xml:space="preserve">Obrázek </w:t>
      </w:r>
      <w:r>
        <w:fldChar w:fldCharType="begin"/>
      </w:r>
      <w:r>
        <w:instrText xml:space="preserve"> SEQ Obrázek \* ARABIC </w:instrText>
      </w:r>
      <w:r>
        <w:fldChar w:fldCharType="separate"/>
      </w:r>
      <w:r w:rsidR="00F024FA">
        <w:rPr>
          <w:noProof/>
        </w:rPr>
        <w:t>7</w:t>
      </w:r>
      <w:r>
        <w:fldChar w:fldCharType="end"/>
      </w:r>
      <w:r>
        <w:t xml:space="preserve"> VKP ze zákona, dle ÚAP kraje</w:t>
      </w:r>
    </w:p>
    <w:p w14:paraId="3653F26C" w14:textId="3250CB4F" w:rsidR="00DE2441" w:rsidRDefault="00DE2441" w:rsidP="00053D0D">
      <w:pPr>
        <w:spacing w:before="0" w:after="0"/>
      </w:pPr>
      <w:r>
        <w:rPr>
          <w:noProof/>
        </w:rPr>
        <mc:AlternateContent>
          <mc:Choice Requires="wpc">
            <w:drawing>
              <wp:inline distT="0" distB="0" distL="0" distR="0" wp14:anchorId="4698DD89" wp14:editId="6A7DD329">
                <wp:extent cx="4480560" cy="6789420"/>
                <wp:effectExtent l="0" t="0" r="0" b="0"/>
                <wp:docPr id="29" name="Plátno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9" name="Skupina 9"/>
                        <wpg:cNvGrpSpPr/>
                        <wpg:grpSpPr>
                          <a:xfrm>
                            <a:off x="150291" y="114301"/>
                            <a:ext cx="3930888" cy="6628129"/>
                            <a:chOff x="150291" y="114301"/>
                            <a:chExt cx="3930888" cy="6628129"/>
                          </a:xfrm>
                        </wpg:grpSpPr>
                        <pic:pic xmlns:pic="http://schemas.openxmlformats.org/drawingml/2006/picture">
                          <pic:nvPicPr>
                            <pic:cNvPr id="6" name="Obrázek 6"/>
                            <pic:cNvPicPr>
                              <a:picLocks noChangeAspect="1"/>
                            </pic:cNvPicPr>
                          </pic:nvPicPr>
                          <pic:blipFill rotWithShape="1">
                            <a:blip r:embed="rId33"/>
                            <a:srcRect l="7766" r="14271"/>
                            <a:stretch/>
                          </pic:blipFill>
                          <pic:spPr>
                            <a:xfrm>
                              <a:off x="150291" y="4106070"/>
                              <a:ext cx="3930803" cy="2636360"/>
                            </a:xfrm>
                            <a:prstGeom prst="rect">
                              <a:avLst/>
                            </a:prstGeom>
                          </pic:spPr>
                        </pic:pic>
                        <pic:pic xmlns:pic="http://schemas.openxmlformats.org/drawingml/2006/picture">
                          <pic:nvPicPr>
                            <pic:cNvPr id="26" name="Obrázek 26"/>
                            <pic:cNvPicPr/>
                          </pic:nvPicPr>
                          <pic:blipFill>
                            <a:blip r:embed="rId34"/>
                            <a:stretch>
                              <a:fillRect/>
                            </a:stretch>
                          </pic:blipFill>
                          <pic:spPr>
                            <a:xfrm>
                              <a:off x="2304850" y="3530600"/>
                              <a:ext cx="1776329" cy="1566334"/>
                            </a:xfrm>
                            <a:prstGeom prst="rect">
                              <a:avLst/>
                            </a:prstGeom>
                          </pic:spPr>
                        </pic:pic>
                        <pic:pic xmlns:pic="http://schemas.openxmlformats.org/drawingml/2006/picture">
                          <pic:nvPicPr>
                            <pic:cNvPr id="31" name="Obrázek 31"/>
                            <pic:cNvPicPr>
                              <a:picLocks noChangeAspect="1"/>
                            </pic:cNvPicPr>
                          </pic:nvPicPr>
                          <pic:blipFill rotWithShape="1">
                            <a:blip r:embed="rId35"/>
                            <a:srcRect l="6081" t="-9" r="18854" b="21"/>
                            <a:stretch/>
                          </pic:blipFill>
                          <pic:spPr>
                            <a:xfrm>
                              <a:off x="160020" y="2356313"/>
                              <a:ext cx="2669378" cy="2703076"/>
                            </a:xfrm>
                            <a:prstGeom prst="rect">
                              <a:avLst/>
                            </a:prstGeom>
                          </pic:spPr>
                        </pic:pic>
                        <pic:pic xmlns:pic="http://schemas.openxmlformats.org/drawingml/2006/picture">
                          <pic:nvPicPr>
                            <pic:cNvPr id="30" name="Obrázek 30"/>
                            <pic:cNvPicPr>
                              <a:picLocks noChangeAspect="1"/>
                            </pic:cNvPicPr>
                          </pic:nvPicPr>
                          <pic:blipFill rotWithShape="1">
                            <a:blip r:embed="rId36"/>
                            <a:srcRect l="20541" b="6"/>
                            <a:stretch/>
                          </pic:blipFill>
                          <pic:spPr>
                            <a:xfrm>
                              <a:off x="150291" y="114301"/>
                              <a:ext cx="2633332" cy="2759722"/>
                            </a:xfrm>
                            <a:prstGeom prst="rect">
                              <a:avLst/>
                            </a:prstGeom>
                          </pic:spPr>
                        </pic:pic>
                      </wpg:wgp>
                    </wpc:wpc>
                  </a:graphicData>
                </a:graphic>
              </wp:inline>
            </w:drawing>
          </mc:Choice>
          <mc:Fallback>
            <w:pict>
              <v:group w14:anchorId="4FA90956" id="Plátno 29" o:spid="_x0000_s1026" editas="canvas" style="width:352.8pt;height:534.6pt;mso-position-horizontal-relative:char;mso-position-vertical-relative:line" coordsize="44805,678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4805;height:67894;visibility:visible;mso-wrap-style:square" filled="t">
                  <v:fill o:detectmouseclick="t"/>
                  <v:path o:connecttype="none"/>
                </v:shape>
                <v:group id="Skupina 9" o:spid="_x0000_s1028" style="position:absolute;left:1502;top:1143;width:39309;height:66281" coordorigin="1502,1143" coordsize="39308,66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Obrázek 6" o:spid="_x0000_s1029" type="#_x0000_t75" style="position:absolute;left:1502;top:41060;width:39308;height:26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">
                    <v:imagedata r:id="rId37" o:title="" cropleft="5090f" cropright="9353f"/>
                  </v:shape>
                  <v:shape id="Obrázek 26" o:spid="_x0000_s1030" type="#_x0000_t75" style="position:absolute;left:23048;top:35306;width:17763;height:15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">
                    <v:imagedata r:id="rId38" o:title=""/>
                  </v:shape>
                  <v:shape id="Obrázek 31" o:spid="_x0000_s1031" type="#_x0000_t75" style="position:absolute;left:1600;top:23563;width:26693;height:27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">
                    <v:imagedata r:id="rId39" o:title="" croptop="-6f" cropbottom="14f" cropleft="3985f" cropright="12356f"/>
                  </v:shape>
                  <v:shape id="Obrázek 30" o:spid="_x0000_s1032" type="#_x0000_t75" style="position:absolute;left:1502;top:1143;width:26334;height:27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">
                    <v:imagedata r:id="rId40" o:title="" cropbottom="4f" cropleft="13462f"/>
                  </v:shape>
                </v:group>
                <w10:anchorlock/>
              </v:group>
            </w:pict>
          </mc:Fallback>
        </mc:AlternateContent>
      </w:r>
    </w:p>
    <w:p w14:paraId="194FE4AF" w14:textId="1503EC2E" w:rsidR="00053D0D" w:rsidRPr="00C96252" w:rsidRDefault="00053D0D" w:rsidP="00053D0D">
      <w:pPr>
        <w:rPr>
          <w:sz w:val="16"/>
          <w:szCs w:val="16"/>
        </w:rPr>
      </w:pPr>
      <w:r w:rsidRPr="00C96252">
        <w:rPr>
          <w:sz w:val="16"/>
          <w:szCs w:val="16"/>
        </w:rPr>
        <w:t xml:space="preserve">Zdroj: </w:t>
      </w:r>
      <w:r w:rsidR="00130313">
        <w:rPr>
          <w:sz w:val="16"/>
          <w:szCs w:val="16"/>
        </w:rPr>
        <w:t>[</w:t>
      </w:r>
      <w:r w:rsidR="00DE2441" w:rsidRPr="00C96252">
        <w:rPr>
          <w:sz w:val="16"/>
          <w:szCs w:val="16"/>
        </w:rPr>
        <w:t>ÚAP</w:t>
      </w:r>
      <w:r w:rsidRPr="00C96252">
        <w:rPr>
          <w:sz w:val="16"/>
          <w:szCs w:val="16"/>
        </w:rPr>
        <w:t xml:space="preserve"> Karlovarského kraje; upraveno AFRY CZ</w:t>
      </w:r>
      <w:r w:rsidR="00130313">
        <w:rPr>
          <w:sz w:val="16"/>
          <w:szCs w:val="16"/>
        </w:rPr>
        <w:t>]</w:t>
      </w:r>
    </w:p>
    <w:p w14:paraId="2904D80E" w14:textId="77777777" w:rsidR="00053D0D" w:rsidRPr="00FF7FE2" w:rsidRDefault="00053D0D" w:rsidP="00053D0D">
      <w:pPr>
        <w:spacing w:before="240"/>
        <w:rPr>
          <w:u w:val="single"/>
        </w:rPr>
      </w:pPr>
      <w:r w:rsidRPr="00FF7FE2">
        <w:rPr>
          <w:u w:val="single"/>
        </w:rPr>
        <w:t>VKP registrované</w:t>
      </w:r>
    </w:p>
    <w:p w14:paraId="041C2E8F" w14:textId="77777777" w:rsidR="005052CD" w:rsidRDefault="005052CD">
      <w:pPr>
        <w:jc w:val="left"/>
      </w:pPr>
      <w:r w:rsidRPr="005052CD">
        <w:t xml:space="preserve">Registrované významné krajinné prvky se v dotčeném území záměru nevyskytují. Nejblíže se nachází registrovaný VKP Seníky (1040, v </w:t>
      </w:r>
      <w:proofErr w:type="spellStart"/>
      <w:r w:rsidRPr="005052CD">
        <w:t>k.ú</w:t>
      </w:r>
      <w:proofErr w:type="spellEnd"/>
      <w:r w:rsidRPr="005052CD">
        <w:t xml:space="preserve">. </w:t>
      </w:r>
      <w:proofErr w:type="spellStart"/>
      <w:r w:rsidRPr="005052CD">
        <w:t>Žírovice</w:t>
      </w:r>
      <w:proofErr w:type="spellEnd"/>
      <w:r w:rsidRPr="005052CD">
        <w:t>).</w:t>
      </w:r>
    </w:p>
    <w:p w14:paraId="0085EF17" w14:textId="77777777" w:rsidR="005052CD" w:rsidRDefault="005052CD" w:rsidP="005052CD">
      <w:pPr>
        <w:rPr>
          <w:b/>
          <w:bCs/>
        </w:rPr>
      </w:pPr>
      <w:r w:rsidRPr="005052CD">
        <w:t>VKP 1040 Seníky (1,1ha) – Opuštěné kamenolomy s malými zátopovými vodními plochami s doprovodnými dřevinami smíšeného charakteru. Lokalita přispívá k udržení ekologické stability krajiny (Melichar, Koncepce ochrany přírody a krajiny Karlovarského kraje na období 2016-2025, Karlovy Vary 2015).</w:t>
      </w:r>
    </w:p>
    <w:p w14:paraId="0852571B" w14:textId="02A7F59B" w:rsidR="00053D0D" w:rsidRPr="00FF7FE2" w:rsidRDefault="00053D0D" w:rsidP="005052CD">
      <w:pPr>
        <w:rPr>
          <w:b/>
          <w:bCs/>
        </w:rPr>
      </w:pPr>
      <w:r w:rsidRPr="00FF7FE2">
        <w:rPr>
          <w:b/>
          <w:bCs/>
        </w:rPr>
        <w:lastRenderedPageBreak/>
        <w:t>Památné stromy</w:t>
      </w:r>
    </w:p>
    <w:p w14:paraId="59E46B97" w14:textId="77777777" w:rsidR="00053D0D" w:rsidRPr="00FF7FE2" w:rsidRDefault="00053D0D" w:rsidP="00053D0D">
      <w:r w:rsidRPr="00FF7FE2">
        <w:t>V dotčeném území záměru ani v jeho těsné blízkosti se památné stromy nenacházejí.</w:t>
      </w:r>
    </w:p>
    <w:p w14:paraId="45DD6D74" w14:textId="6F933D23" w:rsidR="00B10133" w:rsidRDefault="00B10133" w:rsidP="00053D0D">
      <w:pPr>
        <w:rPr>
          <w:b/>
          <w:bCs/>
        </w:rPr>
      </w:pPr>
      <w:r w:rsidRPr="008A48F6">
        <w:rPr>
          <w:b/>
          <w:bCs/>
        </w:rPr>
        <w:t>Přírodní park</w:t>
      </w:r>
    </w:p>
    <w:p w14:paraId="12D1B1BD" w14:textId="6A4CA8C3" w:rsidR="0050402E" w:rsidRPr="0050402E" w:rsidRDefault="0050402E" w:rsidP="0050402E">
      <w:pPr>
        <w:spacing w:after="0" w:line="240" w:lineRule="auto"/>
        <w:ind w:firstLine="567"/>
      </w:pPr>
      <w:r w:rsidRPr="0050402E">
        <w:t>Na severní hranici České republiky se nachází přírodní park Kamenné vrchy, který západně navazuje na přírodní park Halštrov. Hranice PP Kamenné vrchy se nachází pod ŽST Vojtanov (</w:t>
      </w:r>
      <w:proofErr w:type="spellStart"/>
      <w:r w:rsidRPr="0050402E">
        <w:t>viz.obrázek</w:t>
      </w:r>
      <w:proofErr w:type="spellEnd"/>
      <w:r w:rsidRPr="0050402E">
        <w:t>).</w:t>
      </w:r>
    </w:p>
    <w:p w14:paraId="7691A0BC" w14:textId="3CAB4DBA" w:rsidR="0050402E" w:rsidRPr="0050402E" w:rsidRDefault="0050402E" w:rsidP="0050402E">
      <w:pPr>
        <w:spacing w:after="0" w:line="240" w:lineRule="auto"/>
        <w:ind w:firstLine="567"/>
        <w:rPr>
          <w:u w:val="single"/>
        </w:rPr>
      </w:pPr>
      <w:r w:rsidRPr="0050402E">
        <w:rPr>
          <w:u w:val="single"/>
        </w:rPr>
        <w:t>PP Kamenné vrchy</w:t>
      </w:r>
    </w:p>
    <w:p w14:paraId="4BD043CF" w14:textId="3FF94E76" w:rsidR="0050402E" w:rsidRPr="0050402E" w:rsidRDefault="0050402E" w:rsidP="005E7345">
      <w:r w:rsidRPr="0050402E">
        <w:t>Přírodní park Kamenné vrchy (36 km</w:t>
      </w:r>
      <w:r w:rsidRPr="0050402E">
        <w:rPr>
          <w:vertAlign w:val="superscript"/>
        </w:rPr>
        <w:t>2</w:t>
      </w:r>
      <w:r w:rsidRPr="0050402E">
        <w:t xml:space="preserve"> po vyhlášení v roce 1995, pozdější zmenšení území na cca 30 km</w:t>
      </w:r>
      <w:r w:rsidRPr="0050402E">
        <w:rPr>
          <w:vertAlign w:val="superscript"/>
        </w:rPr>
        <w:t>2</w:t>
      </w:r>
      <w:r w:rsidRPr="0050402E">
        <w:t xml:space="preserve">) leží ve východní části Smrčin a zaujímá pohraniční území od Vojtanova přes Plesnou k Lubům. </w:t>
      </w:r>
      <w:r>
        <w:t>Z</w:t>
      </w:r>
      <w:r w:rsidRPr="0050402E">
        <w:t>menšení plochy parku o cca 0,7 km</w:t>
      </w:r>
      <w:r w:rsidRPr="0050402E">
        <w:rPr>
          <w:vertAlign w:val="superscript"/>
        </w:rPr>
        <w:t>2</w:t>
      </w:r>
      <w:r w:rsidRPr="0050402E">
        <w:t xml:space="preserve"> je navrženo u Vojtanova.</w:t>
      </w:r>
    </w:p>
    <w:p w14:paraId="0FC62B40" w14:textId="77777777" w:rsidR="0050402E" w:rsidRPr="0050402E" w:rsidRDefault="0050402E" w:rsidP="005E7345">
      <w:pPr>
        <w:spacing w:after="0"/>
        <w:ind w:firstLine="567"/>
      </w:pPr>
      <w:r w:rsidRPr="0050402E">
        <w:t xml:space="preserve">Stejně jako Přírodní park Halštrov je ve vrchovině, která bývala nazývána </w:t>
      </w:r>
      <w:proofErr w:type="spellStart"/>
      <w:r w:rsidRPr="0050402E">
        <w:t>Halštrovské</w:t>
      </w:r>
      <w:proofErr w:type="spellEnd"/>
      <w:r w:rsidRPr="0050402E">
        <w:t xml:space="preserve"> hory. Mezi oba parky je vklíněno území </w:t>
      </w:r>
      <w:proofErr w:type="spellStart"/>
      <w:r w:rsidRPr="0050402E">
        <w:t>Vogtlandu</w:t>
      </w:r>
      <w:proofErr w:type="spellEnd"/>
      <w:r w:rsidRPr="0050402E">
        <w:t>, jehož krajinný ráz je obdobný, ovšem s rozdílem v zachovalosti sídel. Oblast krajinného rázu parku vyniká lesnatým vrchovinným valem, který vroubí Chebskou pánev. Je pramennou oblastí četných potoků a vývěrů minerálních vod.</w:t>
      </w:r>
    </w:p>
    <w:p w14:paraId="7E9D60A5" w14:textId="1D66A72E" w:rsidR="0050402E" w:rsidRDefault="0050402E" w:rsidP="005E7345">
      <w:r w:rsidRPr="0050402E">
        <w:t>Turisticky pozoruhodné jsou modravě a zelenavě zbarvené vodní nádrže po vytěžených ložiscích kaolinu u Velkého Luhu. Plesná se zlikvidovaným textilním průmyslem nepatří nyní k pozitivnímu obrazu krajiny a je z území parku vyjmuta. Hranice parku obchází také Skalnou, která je však sídlem s pozitivním krajinotvorným významem. Další vývoj její urbanistické a architektonické struktury by měl vést ke zkvalitnění.</w:t>
      </w:r>
    </w:p>
    <w:p w14:paraId="06285686" w14:textId="77777777" w:rsidR="00130313" w:rsidRPr="0050402E" w:rsidRDefault="00130313" w:rsidP="0050402E">
      <w:pPr>
        <w:spacing w:after="0" w:line="240" w:lineRule="auto"/>
        <w:ind w:firstLine="567"/>
      </w:pPr>
    </w:p>
    <w:p w14:paraId="6C55E55A" w14:textId="029371ED" w:rsidR="00130313" w:rsidRDefault="00130313" w:rsidP="00130313">
      <w:pPr>
        <w:pStyle w:val="Titulek"/>
        <w:keepNext/>
      </w:pPr>
      <w:r>
        <w:t xml:space="preserve">Obrázek </w:t>
      </w:r>
      <w:r>
        <w:fldChar w:fldCharType="begin"/>
      </w:r>
      <w:r>
        <w:instrText xml:space="preserve"> SEQ Obrázek \* ARABIC </w:instrText>
      </w:r>
      <w:r>
        <w:fldChar w:fldCharType="separate"/>
      </w:r>
      <w:r w:rsidR="00F024FA">
        <w:rPr>
          <w:noProof/>
        </w:rPr>
        <w:t>8</w:t>
      </w:r>
      <w:r>
        <w:fldChar w:fldCharType="end"/>
      </w:r>
      <w:r>
        <w:t xml:space="preserve"> Přírodní park</w:t>
      </w:r>
      <w:r w:rsidR="00F16C4C">
        <w:t xml:space="preserve"> Kamenné Vrchy</w:t>
      </w:r>
    </w:p>
    <w:p w14:paraId="44CEB012" w14:textId="548BF8BE" w:rsidR="00B10133" w:rsidRDefault="008A48F6" w:rsidP="00053D0D">
      <w:pPr>
        <w:rPr>
          <w:b/>
          <w:bCs/>
          <w:highlight w:val="yellow"/>
        </w:rPr>
      </w:pPr>
      <w:r>
        <w:rPr>
          <w:noProof/>
        </w:rPr>
        <w:drawing>
          <wp:inline distT="0" distB="0" distL="0" distR="0" wp14:anchorId="1D5A4D6D" wp14:editId="4468ADF2">
            <wp:extent cx="5629910" cy="3987800"/>
            <wp:effectExtent l="0" t="0" r="889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7031" r="2237" b="5821"/>
                    <a:stretch/>
                  </pic:blipFill>
                  <pic:spPr bwMode="auto">
                    <a:xfrm>
                      <a:off x="0" y="0"/>
                      <a:ext cx="5630607" cy="3988294"/>
                    </a:xfrm>
                    <a:prstGeom prst="rect">
                      <a:avLst/>
                    </a:prstGeom>
                    <a:ln>
                      <a:noFill/>
                    </a:ln>
                    <a:extLst>
                      <a:ext uri="{53640926-AAD7-44D8-BBD7-CCE9431645EC}">
                        <a14:shadowObscured xmlns:a14="http://schemas.microsoft.com/office/drawing/2010/main"/>
                      </a:ext>
                    </a:extLst>
                  </pic:spPr>
                </pic:pic>
              </a:graphicData>
            </a:graphic>
          </wp:inline>
        </w:drawing>
      </w:r>
    </w:p>
    <w:p w14:paraId="73A8D64D" w14:textId="77777777" w:rsidR="00130313" w:rsidRPr="00C96252" w:rsidRDefault="00130313" w:rsidP="00130313">
      <w:pPr>
        <w:rPr>
          <w:sz w:val="16"/>
          <w:szCs w:val="16"/>
        </w:rPr>
      </w:pPr>
      <w:r w:rsidRPr="00C96252">
        <w:rPr>
          <w:sz w:val="16"/>
          <w:szCs w:val="16"/>
        </w:rPr>
        <w:t xml:space="preserve">Zdroj: </w:t>
      </w:r>
      <w:r>
        <w:rPr>
          <w:sz w:val="16"/>
          <w:szCs w:val="16"/>
        </w:rPr>
        <w:t>[</w:t>
      </w:r>
      <w:r w:rsidRPr="00C96252">
        <w:rPr>
          <w:sz w:val="16"/>
          <w:szCs w:val="16"/>
        </w:rPr>
        <w:t>ÚAP Karlovarského kraje; upraveno AFRY CZ</w:t>
      </w:r>
      <w:r>
        <w:rPr>
          <w:sz w:val="16"/>
          <w:szCs w:val="16"/>
        </w:rPr>
        <w:t>]</w:t>
      </w:r>
    </w:p>
    <w:p w14:paraId="18D2755B" w14:textId="77777777" w:rsidR="00130313" w:rsidRDefault="00130313" w:rsidP="00053D0D">
      <w:pPr>
        <w:rPr>
          <w:b/>
          <w:bCs/>
          <w:highlight w:val="yellow"/>
        </w:rPr>
      </w:pPr>
    </w:p>
    <w:p w14:paraId="743671EF" w14:textId="77777777" w:rsidR="002A370E" w:rsidRDefault="002A370E" w:rsidP="00053D0D">
      <w:pPr>
        <w:rPr>
          <w:b/>
          <w:bCs/>
        </w:rPr>
      </w:pPr>
    </w:p>
    <w:p w14:paraId="2B007652" w14:textId="1179441B" w:rsidR="00053D0D" w:rsidRPr="0050402E" w:rsidRDefault="00053D0D" w:rsidP="00053D0D">
      <w:pPr>
        <w:rPr>
          <w:b/>
          <w:bCs/>
        </w:rPr>
      </w:pPr>
      <w:r w:rsidRPr="0050402E">
        <w:rPr>
          <w:b/>
          <w:bCs/>
        </w:rPr>
        <w:lastRenderedPageBreak/>
        <w:t>Krajinný ráz</w:t>
      </w:r>
      <w:r w:rsidR="00B10133" w:rsidRPr="0050402E">
        <w:rPr>
          <w:b/>
          <w:bCs/>
        </w:rPr>
        <w:t xml:space="preserve"> </w:t>
      </w:r>
    </w:p>
    <w:p w14:paraId="04F8627C" w14:textId="1FF0BE88" w:rsidR="0050402E" w:rsidRDefault="0050402E" w:rsidP="005E7345">
      <w:r w:rsidRPr="0050402E">
        <w:t xml:space="preserve">Daný záměr představuje, kromě ŽST Františkových lázní a blízkého okolí, pouze výměnu kabeláže a v úseku od Františkových lázní až po odklonění trati směrem na Aš zrušení trakčního vedení. Výměna kabeláže nebude představovat žádnou změnu jednotlivých znaků / hodnot krajinného rázu. Zrušení trakčního vedení mírně zeslabí liniové působení prvku železniční trati </w:t>
      </w:r>
      <w:r>
        <w:t xml:space="preserve">v dálkovém pohledu, tato změna nepředstavuje zásadní vliv na zákonné či jiné znaky krajinného rázu. </w:t>
      </w:r>
    </w:p>
    <w:p w14:paraId="14C323D3" w14:textId="6C439384" w:rsidR="006E5550" w:rsidRPr="00D01079" w:rsidRDefault="0050402E" w:rsidP="005E7345">
      <w:r>
        <w:t xml:space="preserve">Větším </w:t>
      </w:r>
      <w:r w:rsidRPr="006E5550">
        <w:t xml:space="preserve">zásahem bude výměna železničního vršku a spodku, úprava nástupišť a celková </w:t>
      </w:r>
      <w:r w:rsidR="006E5550" w:rsidRPr="006E5550">
        <w:t>modernizace</w:t>
      </w:r>
      <w:r w:rsidRPr="006E5550">
        <w:t xml:space="preserve"> </w:t>
      </w:r>
      <w:r w:rsidRPr="00D01079">
        <w:t>ŽST Františkových lázní</w:t>
      </w:r>
      <w:r w:rsidR="00D01079" w:rsidRPr="00D01079">
        <w:t xml:space="preserve">, právě tato část je předmětem posouzení vlivů na krajinný ráz. </w:t>
      </w:r>
      <w:r w:rsidRPr="00D01079">
        <w:t xml:space="preserve">Výpravní budova rovněž rekonstruována, avšak </w:t>
      </w:r>
      <w:r w:rsidR="006E5550" w:rsidRPr="00D01079">
        <w:t xml:space="preserve">tento projekt není součástí této předkládané dokumentace. </w:t>
      </w:r>
    </w:p>
    <w:p w14:paraId="23B96114" w14:textId="34D1317E" w:rsidR="006E5550" w:rsidRDefault="00617859" w:rsidP="005E7345">
      <w:r>
        <w:t>V ZÚR Karlovarského kraje byly vymezeny tzv. oblasti vlastních krajin a v rámci nich menší jednotky, tzv. vlastní krajiny. Záměr se nachází na rozhraní dvou vlastních krajin B.1 a B.2 oblasti B.</w:t>
      </w:r>
      <w:r w:rsidRPr="00617859">
        <w:t xml:space="preserve"> </w:t>
      </w:r>
      <w:r>
        <w:t>Oblast vlastních krajin Podkrušnohoří a Chebska.</w:t>
      </w:r>
      <w:r w:rsidR="00790AA2">
        <w:t xml:space="preserve"> Kromě cílových kvalit pro jednotlivé vlastní krajiny jsou v ZÚR stanoveny společné požadavky a podmínky pro zachování a dosažení cílových kvalit vlastních krajin při koordinaci územně plánovací činnosti obcí a v územně plánovací dokumentaci obcí</w:t>
      </w:r>
      <w:r w:rsidR="00A73297">
        <w:t>.</w:t>
      </w:r>
    </w:p>
    <w:p w14:paraId="68648614" w14:textId="76AFBCBD" w:rsidR="007445F7" w:rsidRDefault="007445F7" w:rsidP="007445F7">
      <w:pPr>
        <w:pStyle w:val="Titulek"/>
        <w:keepNext/>
      </w:pPr>
      <w:r>
        <w:t xml:space="preserve">Obrázek </w:t>
      </w:r>
      <w:r>
        <w:fldChar w:fldCharType="begin"/>
      </w:r>
      <w:r>
        <w:instrText xml:space="preserve"> SEQ Obrázek \* ARABIC </w:instrText>
      </w:r>
      <w:r>
        <w:fldChar w:fldCharType="separate"/>
      </w:r>
      <w:r w:rsidR="00F024FA">
        <w:rPr>
          <w:noProof/>
        </w:rPr>
        <w:t>9</w:t>
      </w:r>
      <w:r>
        <w:fldChar w:fldCharType="end"/>
      </w:r>
      <w:r>
        <w:t xml:space="preserve"> Vymezené oblasti vlastních krajin dle ZÚR kraje</w:t>
      </w:r>
    </w:p>
    <w:p w14:paraId="21879E57" w14:textId="0CB0375D" w:rsidR="00491061" w:rsidRDefault="00491061" w:rsidP="007445F7">
      <w:pPr>
        <w:spacing w:after="0"/>
      </w:pPr>
      <w:r>
        <w:rPr>
          <w:noProof/>
        </w:rPr>
        <w:drawing>
          <wp:inline distT="0" distB="0" distL="0" distR="0" wp14:anchorId="4F19E8DA" wp14:editId="14D69090">
            <wp:extent cx="3802380" cy="3390700"/>
            <wp:effectExtent l="0" t="0" r="7620" b="63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16356" cy="3403163"/>
                    </a:xfrm>
                    <a:prstGeom prst="rect">
                      <a:avLst/>
                    </a:prstGeom>
                  </pic:spPr>
                </pic:pic>
              </a:graphicData>
            </a:graphic>
          </wp:inline>
        </w:drawing>
      </w:r>
    </w:p>
    <w:p w14:paraId="5F48B4E3" w14:textId="39B8B7B0" w:rsidR="00491061" w:rsidRPr="007445F7" w:rsidRDefault="00491061" w:rsidP="007445F7">
      <w:pPr>
        <w:spacing w:before="0" w:after="0"/>
        <w:rPr>
          <w:sz w:val="16"/>
          <w:szCs w:val="16"/>
        </w:rPr>
      </w:pPr>
      <w:r w:rsidRPr="007445F7">
        <w:rPr>
          <w:sz w:val="16"/>
          <w:szCs w:val="16"/>
        </w:rPr>
        <w:t>Žlutý bod – místo významné události</w:t>
      </w:r>
    </w:p>
    <w:p w14:paraId="7E6BA0B1" w14:textId="573E44B7" w:rsidR="00491061" w:rsidRPr="007445F7" w:rsidRDefault="00491061" w:rsidP="007445F7">
      <w:pPr>
        <w:spacing w:before="0" w:after="0"/>
        <w:rPr>
          <w:sz w:val="16"/>
          <w:szCs w:val="16"/>
        </w:rPr>
      </w:pPr>
      <w:r w:rsidRPr="007445F7">
        <w:rPr>
          <w:sz w:val="16"/>
          <w:szCs w:val="16"/>
        </w:rPr>
        <w:t>Zelený trojúhelník – vyhlídkový bod</w:t>
      </w:r>
    </w:p>
    <w:p w14:paraId="0ADEF4C7" w14:textId="108AA110" w:rsidR="00491061" w:rsidRPr="007445F7" w:rsidRDefault="00491061" w:rsidP="007445F7">
      <w:pPr>
        <w:spacing w:before="0" w:after="0"/>
        <w:rPr>
          <w:sz w:val="16"/>
          <w:szCs w:val="16"/>
        </w:rPr>
      </w:pPr>
      <w:r w:rsidRPr="007445F7">
        <w:rPr>
          <w:sz w:val="16"/>
          <w:szCs w:val="16"/>
        </w:rPr>
        <w:t>Zdroj: [ÚAP kraje, upraveno AFRY]</w:t>
      </w:r>
    </w:p>
    <w:p w14:paraId="4BC7E1EF" w14:textId="16BB9862" w:rsidR="00053D0D" w:rsidRPr="006F1A64" w:rsidRDefault="00053D0D" w:rsidP="00053D0D">
      <w:r w:rsidRPr="006F1A64">
        <w:t>Na základě provedeného vyhodnocení významnosti zásahů do jednotlivých znaků krajinného rázu v dotčeném území lze konstatovat, že záměrem nedojde ke snížení hodnot krajiny. Zásah do zákonných charakteristik krajinného rázu bude nulový (žádný)</w:t>
      </w:r>
      <w:r w:rsidR="006F1A64" w:rsidRPr="006F1A64">
        <w:t>.</w:t>
      </w:r>
    </w:p>
    <w:p w14:paraId="5A720484" w14:textId="77777777" w:rsidR="006F1A64" w:rsidRPr="006F1A64" w:rsidRDefault="006F1A64" w:rsidP="00053D0D">
      <w:pPr>
        <w:rPr>
          <w:b/>
          <w:bCs/>
        </w:rPr>
      </w:pPr>
      <w:r w:rsidRPr="006F1A64">
        <w:rPr>
          <w:b/>
          <w:bCs/>
        </w:rPr>
        <w:t>Záměr nenaruší ani nesníží hodnoty krajinného rázu v dotčeném krajinném prostoru a nesníží tak hodnotu posuzované krajiny.</w:t>
      </w:r>
    </w:p>
    <w:p w14:paraId="24D7B989" w14:textId="29B68751" w:rsidR="00053D0D" w:rsidRPr="0027272E" w:rsidRDefault="00053D0D" w:rsidP="00053D0D">
      <w:r w:rsidRPr="0027272E">
        <w:t>Posouzení vlivu navrhované stavby na krajinný ráz je uvedeno v samostatné příloze B.6.4.</w:t>
      </w:r>
    </w:p>
    <w:p w14:paraId="2B6A1E6F" w14:textId="2E32E6F3" w:rsidR="00D331EC" w:rsidRPr="00FF7FE2" w:rsidRDefault="00B10133" w:rsidP="00053D0D">
      <w:pPr>
        <w:spacing w:before="240"/>
        <w:rPr>
          <w:b/>
          <w:bCs/>
          <w:u w:val="single"/>
          <w:lang w:eastAsia="sv-SE"/>
        </w:rPr>
      </w:pPr>
      <w:r>
        <w:rPr>
          <w:b/>
          <w:bCs/>
          <w:u w:val="single"/>
          <w:lang w:eastAsia="sv-SE"/>
        </w:rPr>
        <w:t>Zvláštní</w:t>
      </w:r>
      <w:r w:rsidR="00053D0D" w:rsidRPr="00FF7FE2">
        <w:rPr>
          <w:b/>
          <w:bCs/>
          <w:u w:val="single"/>
          <w:lang w:eastAsia="sv-SE"/>
        </w:rPr>
        <w:t xml:space="preserve"> ochrana přírody</w:t>
      </w:r>
    </w:p>
    <w:p w14:paraId="1D7CE7DC" w14:textId="77777777" w:rsidR="00E52897" w:rsidRPr="00FF7FE2" w:rsidRDefault="00E52897" w:rsidP="00E52897">
      <w:pPr>
        <w:rPr>
          <w:b/>
          <w:bCs/>
        </w:rPr>
      </w:pPr>
      <w:r w:rsidRPr="00FF7FE2">
        <w:rPr>
          <w:b/>
          <w:bCs/>
        </w:rPr>
        <w:t>Maloplošná zvláště chráněná území</w:t>
      </w:r>
    </w:p>
    <w:p w14:paraId="5BD7B2B8" w14:textId="2AD482F1" w:rsidR="00E52897" w:rsidRPr="00FF7FE2" w:rsidRDefault="00E52897" w:rsidP="00E52897">
      <w:r w:rsidRPr="00FF7FE2">
        <w:t>V dotčeném území záměru se maloplošná zvláště chráněná území nenacházejí.</w:t>
      </w:r>
    </w:p>
    <w:p w14:paraId="35B02554" w14:textId="03104239" w:rsidR="00FF7FE2" w:rsidRPr="00FF7FE2" w:rsidRDefault="00FF7FE2" w:rsidP="005E7345">
      <w:r w:rsidRPr="00FF7FE2">
        <w:lastRenderedPageBreak/>
        <w:t xml:space="preserve">Nejblíže od dotčeného území se nachází západním směrem přírodní rezervace Amerika, jižně od ní Národní přírodní památka Komorní Hůrka. Jižně od Vojtanova se dále nachází přírodní rezervace U Sedmi rybníků, včetně stanoveného OP (maloplošné chráněné území nejblíže trati, cca 100-150m od trati). Severovýchodně od ŽST Františkovy Lázně se nachází národní přírodní rezervace </w:t>
      </w:r>
      <w:proofErr w:type="spellStart"/>
      <w:r w:rsidRPr="00FF7FE2">
        <w:t>Soos</w:t>
      </w:r>
      <w:proofErr w:type="spellEnd"/>
      <w:r w:rsidRPr="00FF7FE2">
        <w:t xml:space="preserve"> a za ní přírodní rezervace Děvín.</w:t>
      </w:r>
    </w:p>
    <w:p w14:paraId="7CF027D7" w14:textId="77777777" w:rsidR="00E52897" w:rsidRPr="00FF7FE2" w:rsidRDefault="00E52897" w:rsidP="00E52897">
      <w:pPr>
        <w:rPr>
          <w:b/>
          <w:bCs/>
        </w:rPr>
      </w:pPr>
      <w:r w:rsidRPr="00FF7FE2">
        <w:rPr>
          <w:b/>
          <w:bCs/>
        </w:rPr>
        <w:t xml:space="preserve">Velkoplošná zvláště chráněná území </w:t>
      </w:r>
    </w:p>
    <w:p w14:paraId="24354BA2" w14:textId="77777777" w:rsidR="00E52897" w:rsidRPr="006C70D4" w:rsidRDefault="00E52897" w:rsidP="00E52897">
      <w:r w:rsidRPr="00FF7FE2">
        <w:t>V dotčeném území záměru se velkoplošná zvláště chráněná území nenacházejí.</w:t>
      </w:r>
    </w:p>
    <w:p w14:paraId="57CFF854" w14:textId="50732946" w:rsidR="00053D0D" w:rsidRDefault="00E52897" w:rsidP="00E52897">
      <w:pPr>
        <w:pStyle w:val="Nadpis2"/>
        <w:rPr>
          <w:lang w:eastAsia="sv-SE"/>
        </w:rPr>
      </w:pPr>
      <w:bookmarkStart w:id="33" w:name="_Toc120706962"/>
      <w:r>
        <w:rPr>
          <w:lang w:eastAsia="sv-SE"/>
        </w:rPr>
        <w:t>Ochrana dřevin</w:t>
      </w:r>
      <w:bookmarkEnd w:id="33"/>
    </w:p>
    <w:p w14:paraId="6D0343C2" w14:textId="6DAB49E8" w:rsidR="00E52897" w:rsidRDefault="00E52897" w:rsidP="00E52897">
      <w:pPr>
        <w:pStyle w:val="Nadpis3"/>
        <w:rPr>
          <w:lang w:eastAsia="sv-SE"/>
        </w:rPr>
      </w:pPr>
      <w:bookmarkStart w:id="34" w:name="_Toc120706963"/>
      <w:r>
        <w:rPr>
          <w:lang w:eastAsia="sv-SE"/>
        </w:rPr>
        <w:t>Dendrologický průzkum</w:t>
      </w:r>
      <w:bookmarkEnd w:id="34"/>
    </w:p>
    <w:p w14:paraId="592BDB30" w14:textId="1F73BD36" w:rsidR="00DD5B24" w:rsidRPr="008F18FD" w:rsidRDefault="008F18FD" w:rsidP="00DD5B24">
      <w:pPr>
        <w:rPr>
          <w:lang w:eastAsia="sv-SE"/>
        </w:rPr>
      </w:pPr>
      <w:r w:rsidRPr="008F18FD">
        <w:rPr>
          <w:lang w:eastAsia="sv-SE"/>
        </w:rPr>
        <w:t>Dendrologický průzkum, tj. i</w:t>
      </w:r>
      <w:r w:rsidR="00697B5F" w:rsidRPr="008F18FD">
        <w:rPr>
          <w:lang w:eastAsia="sv-SE"/>
        </w:rPr>
        <w:t xml:space="preserve">nventarizace dřevin </w:t>
      </w:r>
      <w:r w:rsidRPr="008F18FD">
        <w:rPr>
          <w:lang w:eastAsia="sv-SE"/>
        </w:rPr>
        <w:t xml:space="preserve">v dotčeném území, </w:t>
      </w:r>
      <w:r w:rsidR="00697B5F" w:rsidRPr="008F18FD">
        <w:rPr>
          <w:lang w:eastAsia="sv-SE"/>
        </w:rPr>
        <w:t xml:space="preserve">byla provedena terénní pochůzkou </w:t>
      </w:r>
      <w:r w:rsidRPr="008F18FD">
        <w:rPr>
          <w:lang w:eastAsia="sv-SE"/>
        </w:rPr>
        <w:t xml:space="preserve">dne 3.12.2021 </w:t>
      </w:r>
      <w:r w:rsidR="00697B5F" w:rsidRPr="008F18FD">
        <w:rPr>
          <w:lang w:eastAsia="sv-SE"/>
        </w:rPr>
        <w:t xml:space="preserve">na </w:t>
      </w:r>
      <w:r w:rsidR="004D5B36" w:rsidRPr="008F18FD">
        <w:rPr>
          <w:lang w:eastAsia="sv-SE"/>
        </w:rPr>
        <w:t xml:space="preserve">podkladě současné projektové dokumentace. </w:t>
      </w:r>
      <w:r w:rsidR="00697B5F" w:rsidRPr="008F18FD">
        <w:rPr>
          <w:lang w:eastAsia="sv-SE"/>
        </w:rPr>
        <w:t xml:space="preserve">Byly inventarizovány </w:t>
      </w:r>
      <w:r w:rsidRPr="008F18FD">
        <w:rPr>
          <w:lang w:eastAsia="sv-SE"/>
        </w:rPr>
        <w:t>potenciálně dotčené</w:t>
      </w:r>
      <w:r w:rsidR="00697B5F" w:rsidRPr="008F18FD">
        <w:rPr>
          <w:lang w:eastAsia="sv-SE"/>
        </w:rPr>
        <w:t xml:space="preserve"> stávající dřeviny, které </w:t>
      </w:r>
      <w:r w:rsidRPr="008F18FD">
        <w:rPr>
          <w:lang w:eastAsia="sv-SE"/>
        </w:rPr>
        <w:t>by dle</w:t>
      </w:r>
      <w:r w:rsidR="00697B5F" w:rsidRPr="008F18FD">
        <w:rPr>
          <w:lang w:eastAsia="sv-SE"/>
        </w:rPr>
        <w:t xml:space="preserve"> předpokladu </w:t>
      </w:r>
      <w:r w:rsidRPr="008F18FD">
        <w:rPr>
          <w:lang w:eastAsia="sv-SE"/>
        </w:rPr>
        <w:t>mohly být</w:t>
      </w:r>
      <w:r w:rsidR="00697B5F" w:rsidRPr="008F18FD">
        <w:rPr>
          <w:lang w:eastAsia="sv-SE"/>
        </w:rPr>
        <w:t xml:space="preserve"> dotčeny při realizaci projektu. Dřeviny, které bude možné zachovat (nebudou v kolizi při realizaci projektu), budou na stanovišti chráněny po dobu realizace projektu opatřeními, která navrhne zhotovitel stavby. Opatření musí zajistit dostatečnou ochranu zachovaných dřevin dle platné legislativy.</w:t>
      </w:r>
      <w:r w:rsidR="00DD5B24" w:rsidRPr="008F18FD">
        <w:rPr>
          <w:lang w:eastAsia="sv-SE"/>
        </w:rPr>
        <w:t xml:space="preserve"> </w:t>
      </w:r>
    </w:p>
    <w:p w14:paraId="3D7E8A72" w14:textId="3BBDCEDC" w:rsidR="00697B5F" w:rsidRPr="004660FA" w:rsidRDefault="008F18FD" w:rsidP="00DD5B24">
      <w:pPr>
        <w:rPr>
          <w:lang w:eastAsia="sv-SE"/>
        </w:rPr>
      </w:pPr>
      <w:r w:rsidRPr="004660FA">
        <w:rPr>
          <w:lang w:eastAsia="sv-SE"/>
        </w:rPr>
        <w:t>V rámci průzkumu byly</w:t>
      </w:r>
      <w:r w:rsidR="00DD5B24" w:rsidRPr="004660FA">
        <w:rPr>
          <w:lang w:eastAsia="sv-SE"/>
        </w:rPr>
        <w:t xml:space="preserve"> zjišťovány základní dendrometrické údaje - rozměry kmene u stromů čili průměr kmene ve výčetní výšce 1,3 m nad úrovní terénu, nebo alternativně obvod, u porostů dřevin plocha, kterou dřevina zaujímá. </w:t>
      </w:r>
      <w:r w:rsidRPr="004660FA">
        <w:rPr>
          <w:lang w:eastAsia="sv-SE"/>
        </w:rPr>
        <w:t>U vybraných solitérních dřevin je udána i jejich výška.</w:t>
      </w:r>
      <w:r w:rsidR="000C4C94">
        <w:rPr>
          <w:lang w:eastAsia="sv-SE"/>
        </w:rPr>
        <w:t xml:space="preserve"> </w:t>
      </w:r>
      <w:r w:rsidR="00DD5B24" w:rsidRPr="004660FA">
        <w:rPr>
          <w:lang w:eastAsia="sv-SE"/>
        </w:rPr>
        <w:t>Kvalitativní a související atributy dřevin (např. vitalita, zdravotní stav, stabilita, apod.) nebyly v tomto dendrologickém průzkumu zjišťovány</w:t>
      </w:r>
      <w:r w:rsidRPr="004660FA">
        <w:rPr>
          <w:lang w:eastAsia="sv-SE"/>
        </w:rPr>
        <w:t>, pouze byla doplněna hodnota sadovnická ve smyslu zdravotního stavu dřeviny v lokalitě pro možné stanovení náhradní výsadby (metodika AOPK).</w:t>
      </w:r>
    </w:p>
    <w:p w14:paraId="5B4A6F1E" w14:textId="29BA5370" w:rsidR="00697B5F" w:rsidRPr="004660FA" w:rsidRDefault="00697B5F" w:rsidP="00697B5F">
      <w:pPr>
        <w:rPr>
          <w:lang w:eastAsia="sv-SE"/>
        </w:rPr>
      </w:pPr>
      <w:r w:rsidRPr="004660FA">
        <w:rPr>
          <w:lang w:eastAsia="sv-SE"/>
        </w:rPr>
        <w:t xml:space="preserve">Celkem bylo v terénu identifikováno </w:t>
      </w:r>
      <w:r w:rsidR="004660FA" w:rsidRPr="004660FA">
        <w:rPr>
          <w:lang w:eastAsia="sv-SE"/>
        </w:rPr>
        <w:t xml:space="preserve">37 lokalit, v rámci nich jsou dále lokalizovány jednotlivé vzrostlé dřeviny, tyto jsou zakresleny v grafickém výstupu průzkumu. </w:t>
      </w:r>
      <w:r w:rsidRPr="004660FA">
        <w:rPr>
          <w:lang w:eastAsia="sv-SE"/>
        </w:rPr>
        <w:t>Dřeviny se nachází na katastrálních územích Františkovy Lázně</w:t>
      </w:r>
      <w:r w:rsidR="004660FA" w:rsidRPr="004660FA">
        <w:rPr>
          <w:lang w:eastAsia="sv-SE"/>
        </w:rPr>
        <w:t xml:space="preserve"> a Horní Lomany. U všech lokalit je doplněna informace o parcelním čísle, na kterém je daná lokalita umístěna.</w:t>
      </w:r>
    </w:p>
    <w:p w14:paraId="15599466" w14:textId="6C1FA915" w:rsidR="00697B5F" w:rsidRPr="004660FA" w:rsidRDefault="00697B5F" w:rsidP="00697B5F">
      <w:pPr>
        <w:rPr>
          <w:lang w:eastAsia="sv-SE"/>
        </w:rPr>
      </w:pPr>
      <w:r w:rsidRPr="004660FA">
        <w:rPr>
          <w:lang w:eastAsia="sv-SE"/>
        </w:rPr>
        <w:t xml:space="preserve">V době průzkumu nebyl v lokalitách zjištěn památný strom ani dřevina zvláště chráněná dle platné legislativy. </w:t>
      </w:r>
    </w:p>
    <w:p w14:paraId="7EBF99B2" w14:textId="4114CF65" w:rsidR="004B762E" w:rsidRDefault="00131378" w:rsidP="00050162">
      <w:pPr>
        <w:rPr>
          <w:lang w:eastAsia="sv-SE"/>
        </w:rPr>
      </w:pPr>
      <w:r w:rsidRPr="004064AC">
        <w:rPr>
          <w:lang w:eastAsia="sv-SE"/>
        </w:rPr>
        <w:t>Dendrologický průzkum pro předmětný záměr je uveden v samostatné příloze B.6.3</w:t>
      </w:r>
      <w:r w:rsidR="004064AC">
        <w:rPr>
          <w:lang w:eastAsia="sv-SE"/>
        </w:rPr>
        <w:t>.</w:t>
      </w:r>
    </w:p>
    <w:p w14:paraId="2CDCF5A4" w14:textId="4E8FBDC0" w:rsidR="00397093" w:rsidRDefault="00397093" w:rsidP="00397093">
      <w:pPr>
        <w:pStyle w:val="Nadpis2"/>
        <w:rPr>
          <w:lang w:eastAsia="sv-SE"/>
        </w:rPr>
      </w:pPr>
      <w:bookmarkStart w:id="35" w:name="_Toc120706964"/>
      <w:r>
        <w:rPr>
          <w:lang w:eastAsia="sv-SE"/>
        </w:rPr>
        <w:t>Ochrana rostlin a živočichů</w:t>
      </w:r>
      <w:bookmarkEnd w:id="35"/>
    </w:p>
    <w:p w14:paraId="759FF4A0" w14:textId="19B36EB1" w:rsidR="002628F4" w:rsidRPr="004A48B3" w:rsidRDefault="002628F4" w:rsidP="000C22BC">
      <w:pPr>
        <w:pStyle w:val="Nadpis3"/>
        <w:rPr>
          <w:lang w:eastAsia="sv-SE"/>
        </w:rPr>
      </w:pPr>
      <w:bookmarkStart w:id="36" w:name="_Toc120706965"/>
      <w:r w:rsidRPr="004A48B3">
        <w:rPr>
          <w:lang w:eastAsia="sv-SE"/>
        </w:rPr>
        <w:t>Biologický průzkum</w:t>
      </w:r>
      <w:bookmarkEnd w:id="36"/>
      <w:r w:rsidR="000C22BC" w:rsidRPr="004A48B3">
        <w:rPr>
          <w:lang w:eastAsia="sv-SE"/>
        </w:rPr>
        <w:t xml:space="preserve"> </w:t>
      </w:r>
    </w:p>
    <w:p w14:paraId="2580BE58" w14:textId="77777777" w:rsidR="0027272E" w:rsidRDefault="00CD09F6" w:rsidP="005E7345">
      <w:pPr>
        <w:rPr>
          <w:lang w:eastAsia="sv-SE"/>
        </w:rPr>
      </w:pPr>
      <w:r w:rsidRPr="004A48B3">
        <w:rPr>
          <w:lang w:eastAsia="sv-SE"/>
        </w:rPr>
        <w:t xml:space="preserve">Pro záměr projektu </w:t>
      </w:r>
      <w:r w:rsidR="004A48B3" w:rsidRPr="004A48B3">
        <w:rPr>
          <w:lang w:eastAsia="sv-SE"/>
        </w:rPr>
        <w:t xml:space="preserve">Modernizace ŽST Františkovy Lázně </w:t>
      </w:r>
      <w:r w:rsidRPr="004A48B3">
        <w:rPr>
          <w:lang w:eastAsia="sv-SE"/>
        </w:rPr>
        <w:t>byl</w:t>
      </w:r>
      <w:r>
        <w:rPr>
          <w:lang w:eastAsia="sv-SE"/>
        </w:rPr>
        <w:t xml:space="preserve"> zpracován v roce 2017 Biologický průzkum (</w:t>
      </w:r>
      <w:proofErr w:type="spellStart"/>
      <w:r w:rsidRPr="00CD09F6">
        <w:rPr>
          <w:lang w:eastAsia="sv-SE"/>
        </w:rPr>
        <w:t>Adventure</w:t>
      </w:r>
      <w:proofErr w:type="spellEnd"/>
      <w:r w:rsidRPr="00CD09F6">
        <w:rPr>
          <w:lang w:eastAsia="sv-SE"/>
        </w:rPr>
        <w:t xml:space="preserve"> </w:t>
      </w:r>
      <w:proofErr w:type="spellStart"/>
      <w:r w:rsidRPr="00CD09F6">
        <w:rPr>
          <w:lang w:eastAsia="sv-SE"/>
        </w:rPr>
        <w:t>Lab</w:t>
      </w:r>
      <w:proofErr w:type="spellEnd"/>
      <w:r w:rsidRPr="00CD09F6">
        <w:rPr>
          <w:lang w:eastAsia="sv-SE"/>
        </w:rPr>
        <w:t>, s.r.o.</w:t>
      </w:r>
      <w:r>
        <w:rPr>
          <w:lang w:eastAsia="sv-SE"/>
        </w:rPr>
        <w:t>, 09/2017)</w:t>
      </w:r>
      <w:r w:rsidR="00DF57D7">
        <w:rPr>
          <w:lang w:eastAsia="sv-SE"/>
        </w:rPr>
        <w:t>.</w:t>
      </w:r>
      <w:r>
        <w:rPr>
          <w:lang w:eastAsia="sv-SE"/>
        </w:rPr>
        <w:t xml:space="preserve"> </w:t>
      </w:r>
      <w:r w:rsidR="00DF57D7">
        <w:rPr>
          <w:lang w:eastAsia="sv-SE"/>
        </w:rPr>
        <w:t>Nový biologický</w:t>
      </w:r>
      <w:r>
        <w:rPr>
          <w:lang w:eastAsia="sv-SE"/>
        </w:rPr>
        <w:t xml:space="preserve"> průzkum byl </w:t>
      </w:r>
      <w:r w:rsidR="00DF57D7" w:rsidRPr="002A370E">
        <w:rPr>
          <w:lang w:eastAsia="sv-SE"/>
        </w:rPr>
        <w:t>zpracován</w:t>
      </w:r>
      <w:r w:rsidRPr="002A370E">
        <w:rPr>
          <w:lang w:eastAsia="sv-SE"/>
        </w:rPr>
        <w:t xml:space="preserve"> v roce 2021 pro potřeby DÚR</w:t>
      </w:r>
      <w:r w:rsidR="00DF57D7" w:rsidRPr="002A370E">
        <w:rPr>
          <w:lang w:eastAsia="sv-SE"/>
        </w:rPr>
        <w:t>, včetně území výměny kabelových tras</w:t>
      </w:r>
      <w:r w:rsidRPr="002A370E">
        <w:rPr>
          <w:lang w:eastAsia="sv-SE"/>
        </w:rPr>
        <w:t xml:space="preserve">. </w:t>
      </w:r>
    </w:p>
    <w:p w14:paraId="0A3A413A" w14:textId="4C042C58" w:rsidR="00CD09F6" w:rsidRPr="00CD09F6" w:rsidRDefault="00CD09F6" w:rsidP="005E7345">
      <w:pPr>
        <w:rPr>
          <w:lang w:eastAsia="sv-SE"/>
        </w:rPr>
      </w:pPr>
      <w:r w:rsidRPr="002A370E">
        <w:rPr>
          <w:lang w:eastAsia="sv-SE"/>
        </w:rPr>
        <w:t xml:space="preserve">Jako zájmové území byl </w:t>
      </w:r>
      <w:r w:rsidR="0027272E">
        <w:rPr>
          <w:lang w:eastAsia="sv-SE"/>
        </w:rPr>
        <w:t xml:space="preserve">pro první biologický průzkum </w:t>
      </w:r>
      <w:r w:rsidRPr="002A370E">
        <w:rPr>
          <w:lang w:eastAsia="sv-SE"/>
        </w:rPr>
        <w:t>stanoven pouze úsek trati, kde bude docházet k výměně železničního svršku a spodku, tedy ŽST Františkovy l</w:t>
      </w:r>
      <w:r>
        <w:rPr>
          <w:lang w:eastAsia="sv-SE"/>
        </w:rPr>
        <w:t>ázně a jeho navazující okolí. Níže jsou uvedeny závěry a doporučení pro identifikované biotopy a poté jednotlivě pro flóru a faunu.</w:t>
      </w:r>
    </w:p>
    <w:p w14:paraId="7B441DB4" w14:textId="5EE820AC" w:rsidR="00CD09F6" w:rsidRPr="00CD09F6" w:rsidRDefault="00CD09F6" w:rsidP="00B54A2E">
      <w:pPr>
        <w:rPr>
          <w:b/>
          <w:bCs/>
          <w:lang w:eastAsia="sv-SE"/>
        </w:rPr>
      </w:pPr>
      <w:r w:rsidRPr="00CD09F6">
        <w:rPr>
          <w:b/>
          <w:bCs/>
          <w:lang w:eastAsia="sv-SE"/>
        </w:rPr>
        <w:t>Biotopy</w:t>
      </w:r>
    </w:p>
    <w:p w14:paraId="56F86E4B" w14:textId="0820F1ED" w:rsidR="00CD09F6" w:rsidRDefault="00CD09F6" w:rsidP="005E7345">
      <w:pPr>
        <w:rPr>
          <w:lang w:eastAsia="sv-SE"/>
        </w:rPr>
      </w:pPr>
      <w:r w:rsidRPr="00CD09F6">
        <w:rPr>
          <w:lang w:eastAsia="sv-SE"/>
        </w:rPr>
        <w:t xml:space="preserve">Stávající dřevinné a bylinné vegetace v dotčeném prostoru ŽST Františkovy Lázně představují biotopy silně ovlivněné nebo vytvořené člověkem, kategorie X1 Urbanizované území, X8 Křoviny s ruderálními a nepůvodními druhy a X5 Intenzivně obhospodařované louky. Jedná se o zastavěné části města Františkovy Lázně, včetně ruderální bylinné a dřevinné vegetace, parky, stromořadí, menší lesíky a křoviny na volných plochách mezi zástavbou, dále pak silněji narušované a člověkem ovlivňované křoviny s hojnými ruderálními druhy nebo výsadby nepůvodních druhů keřů. Z výsadeb </w:t>
      </w:r>
      <w:r w:rsidRPr="00CD09F6">
        <w:rPr>
          <w:lang w:eastAsia="sv-SE"/>
        </w:rPr>
        <w:lastRenderedPageBreak/>
        <w:t>nepůvodních dřevin jsou sem zahrnuty zejména výsadby borovice kleče, pámelníku bílého a jiných druhů dřevin. Je zde patrná silná eutrofizace (porosty kopřivy dvoudomé) a antropogenní vliv (výskyt okrasných druhů rostlin, zavlečených z místních zahrádek). Kategorii X5 představují druhově chudé, silně hnojené, několikrát do roka sečené nebo přeorávané louky a výsevy travních směsek, ve kterých nejčastěji převládají trávy: psárka luční, srha říznačka nebo jílek mnohokvětý s příměsí širokolistých nitrofilních bylin, jako je kerblík lesní a šťovík tupolistý.</w:t>
      </w:r>
    </w:p>
    <w:p w14:paraId="5D4DAE14" w14:textId="17526BA9" w:rsidR="00CD09F6" w:rsidRDefault="00CD09F6" w:rsidP="005E7345">
      <w:pPr>
        <w:rPr>
          <w:lang w:eastAsia="sv-SE"/>
        </w:rPr>
      </w:pPr>
      <w:r w:rsidRPr="00CD09F6">
        <w:rPr>
          <w:lang w:eastAsia="sv-SE"/>
        </w:rPr>
        <w:t>Shrnutí a doporučení</w:t>
      </w:r>
      <w:r>
        <w:rPr>
          <w:lang w:eastAsia="sv-SE"/>
        </w:rPr>
        <w:t xml:space="preserve"> pro biotopy</w:t>
      </w:r>
      <w:r w:rsidRPr="00CD09F6">
        <w:rPr>
          <w:lang w:eastAsia="sv-SE"/>
        </w:rPr>
        <w:t>: biotopy v zasaženém území jsou silně ovlivněny člověkem a nemají vysokou přírodní hodnotu. Jedná se převážně o ruderální porosty podél tělesa tratě. Určitou výjimkou je území v km 68,38 do 68,46 km. Nachází se zde ruderální louka s výskytem běžných druhů bylin, částečně zarůstající dřevinnou vegetací. Zde doporučuji minimalizovat pojezdy techniky a nevyužívat toto území jako dočasnou skládku stavebního materiálu.</w:t>
      </w:r>
    </w:p>
    <w:p w14:paraId="2DF1873F" w14:textId="1B98AFA3" w:rsidR="00CD09F6" w:rsidRPr="00CD09F6" w:rsidRDefault="00CD09F6" w:rsidP="00B54A2E">
      <w:pPr>
        <w:rPr>
          <w:b/>
          <w:bCs/>
          <w:lang w:eastAsia="sv-SE"/>
        </w:rPr>
      </w:pPr>
      <w:r w:rsidRPr="00CD09F6">
        <w:rPr>
          <w:b/>
          <w:bCs/>
          <w:lang w:eastAsia="sv-SE"/>
        </w:rPr>
        <w:t>Flóra</w:t>
      </w:r>
    </w:p>
    <w:p w14:paraId="42F1078C" w14:textId="4914619C" w:rsidR="00CD09F6" w:rsidRDefault="00CD09F6" w:rsidP="00B54A2E">
      <w:pPr>
        <w:rPr>
          <w:lang w:eastAsia="sv-SE"/>
        </w:rPr>
      </w:pPr>
      <w:r w:rsidRPr="00CD09F6">
        <w:rPr>
          <w:lang w:eastAsia="sv-SE"/>
        </w:rPr>
        <w:t>Shrnutí a doporučení</w:t>
      </w:r>
      <w:r>
        <w:rPr>
          <w:lang w:eastAsia="sv-SE"/>
        </w:rPr>
        <w:t xml:space="preserve"> pro flóru</w:t>
      </w:r>
      <w:r w:rsidRPr="00CD09F6">
        <w:rPr>
          <w:lang w:eastAsia="sv-SE"/>
        </w:rPr>
        <w:t>: z botanického hlediska nebyly, v území dotčeném záměrem, nalezeny žádné chráněné druhy rostlin, druhy zapsané v Červeném seznamu květeny ČR nebo druhy chráněné v rámci soustavy NATURA 2000. Nachází se zde pouze běžné druhy rostlin typických pro městskou vegetaci a vegetaci železničních náspů.</w:t>
      </w:r>
    </w:p>
    <w:p w14:paraId="28FE57BF" w14:textId="2C088BCE" w:rsidR="00CD09F6" w:rsidRPr="00CD09F6" w:rsidRDefault="00CD09F6" w:rsidP="00CD09F6">
      <w:pPr>
        <w:rPr>
          <w:b/>
          <w:bCs/>
          <w:lang w:eastAsia="sv-SE"/>
        </w:rPr>
      </w:pPr>
      <w:r w:rsidRPr="00CD09F6">
        <w:rPr>
          <w:b/>
          <w:bCs/>
          <w:lang w:eastAsia="sv-SE"/>
        </w:rPr>
        <w:t>Fauna</w:t>
      </w:r>
    </w:p>
    <w:p w14:paraId="6B5B0A01" w14:textId="5DCEE13A" w:rsidR="00CD09F6" w:rsidRDefault="00CD09F6" w:rsidP="005E7345">
      <w:pPr>
        <w:rPr>
          <w:lang w:eastAsia="sv-SE"/>
        </w:rPr>
      </w:pPr>
      <w:r>
        <w:rPr>
          <w:lang w:eastAsia="sv-SE"/>
        </w:rPr>
        <w:t>Shrnutí a doporučení pro faunu: ze zákonem chráněných druhů živočichů se realizace záměru přímo dotkne čmeláků (</w:t>
      </w:r>
      <w:proofErr w:type="spellStart"/>
      <w:r>
        <w:rPr>
          <w:lang w:eastAsia="sv-SE"/>
        </w:rPr>
        <w:t>Bombus</w:t>
      </w:r>
      <w:proofErr w:type="spellEnd"/>
      <w:r>
        <w:rPr>
          <w:lang w:eastAsia="sv-SE"/>
        </w:rPr>
        <w:t xml:space="preserve"> </w:t>
      </w:r>
      <w:proofErr w:type="spellStart"/>
      <w:r>
        <w:rPr>
          <w:lang w:eastAsia="sv-SE"/>
        </w:rPr>
        <w:t>sp</w:t>
      </w:r>
      <w:proofErr w:type="spellEnd"/>
      <w:r>
        <w:rPr>
          <w:lang w:eastAsia="sv-SE"/>
        </w:rPr>
        <w:t xml:space="preserve">.) a to likvidací jejich habitatu. Ideální dobou pro realizaci záměru tak je doba říjen – březen, kdy nejsou aktivní a jejich zimování je pravděpodobné mimo území záměru. Čmelákům vzhledem k malému rozsahu záměru, dostačující kvalitě biotopů v blízkém okolí a jejich mobilitě, realizace výrazněji neublíží a není tak třeba provádět náhradní opatření. </w:t>
      </w:r>
    </w:p>
    <w:p w14:paraId="1E9BA820" w14:textId="77777777" w:rsidR="00CD09F6" w:rsidRDefault="00CD09F6" w:rsidP="005E7345">
      <w:pPr>
        <w:rPr>
          <w:lang w:eastAsia="sv-SE"/>
        </w:rPr>
      </w:pPr>
      <w:r>
        <w:rPr>
          <w:lang w:eastAsia="sv-SE"/>
        </w:rPr>
        <w:t xml:space="preserve">Dalším zaznamenaným druhem v území záměru byla veverka obecná, což je široce rozšířený </w:t>
      </w:r>
      <w:proofErr w:type="spellStart"/>
      <w:r>
        <w:rPr>
          <w:lang w:eastAsia="sv-SE"/>
        </w:rPr>
        <w:t>arboreální</w:t>
      </w:r>
      <w:proofErr w:type="spellEnd"/>
      <w:r>
        <w:rPr>
          <w:lang w:eastAsia="sv-SE"/>
        </w:rPr>
        <w:t xml:space="preserve"> hlodavec, bez specifičtějších nároků na lesní biotopy, které obývá. Je relativně mobilní a přizpůsobivá lidské činnosti. Hnízdí na stromech, v dutinách případně pak ve vybudovaných hnízdech na silnějších větvích. Starší stromy s dutinami a puklinami v území vzhledem k věkovému složení porostu téměř chybí, hnízda nebyla vizuální inspekcí zaznamenána. Veverka využívá území s největší pravděpodobností pouze jako potravní stanoviště. Záměr je svým plošným rozsahem relativně malý a veverky mohou jednoduše využívat jako potravní stanoviště okolní park a hospodářský les.</w:t>
      </w:r>
    </w:p>
    <w:p w14:paraId="648000A8" w14:textId="14BC3770" w:rsidR="00CD09F6" w:rsidRDefault="00CD09F6" w:rsidP="00CD09F6">
      <w:pPr>
        <w:rPr>
          <w:lang w:eastAsia="sv-SE"/>
        </w:rPr>
      </w:pPr>
      <w:r>
        <w:rPr>
          <w:lang w:eastAsia="sv-SE"/>
        </w:rPr>
        <w:t>Zjištěné druhy ptáků k běžným v rámci ČR a rozsah budoucího záměru, díky jejich mobilitě nijak výrazněji nesnižuje kvalitu území pro ně. Opět je ale nutné dbát na realizaci prací mimo vegetační období a tedy i dobu hnízdění ptáků tj. v měsících říjen – březen.</w:t>
      </w:r>
    </w:p>
    <w:p w14:paraId="7B3BA24E" w14:textId="77777777" w:rsidR="004A48B3" w:rsidRDefault="004A48B3" w:rsidP="004A48B3">
      <w:pPr>
        <w:rPr>
          <w:lang w:eastAsia="sv-SE"/>
        </w:rPr>
      </w:pPr>
      <w:r>
        <w:rPr>
          <w:lang w:eastAsia="sv-SE"/>
        </w:rPr>
        <w:t>Na základě provedeného biologického průzkumu lze konstatovat, že záměr rekonstrukce stávající trati, včetně obnovení kabeláže nezvýší významně celkovou ekologickou zátěž území tak, aby stavba v daném území nemohla být realizována a lze konstatovat, že je realizace stavby únosná pro dané území.</w:t>
      </w:r>
    </w:p>
    <w:p w14:paraId="2204A455" w14:textId="77777777" w:rsidR="00C233EF" w:rsidRDefault="00C233EF" w:rsidP="005E7345">
      <w:r>
        <w:t xml:space="preserve">Pro </w:t>
      </w:r>
      <w:r>
        <w:rPr>
          <w:u w:val="single"/>
        </w:rPr>
        <w:t>fázi DUR</w:t>
      </w:r>
      <w:r>
        <w:t xml:space="preserve"> byl poté zpracován biologický průzkum pro jarní a letní aspekt panem </w:t>
      </w:r>
      <w:proofErr w:type="spellStart"/>
      <w:r>
        <w:t>V.Laškou</w:t>
      </w:r>
      <w:proofErr w:type="spellEnd"/>
      <w:r>
        <w:t xml:space="preserve"> v roce 2021, jež řešil území od ŽST Vojtanov – ŽST Cheb. V témže roce byl zpracován biologický průzkum pro projekt stavby TÚ Tršnice – Cheb (KPZ, </w:t>
      </w:r>
      <w:proofErr w:type="spellStart"/>
      <w:r>
        <w:t>M.Pondělíček</w:t>
      </w:r>
      <w:proofErr w:type="spellEnd"/>
      <w:r>
        <w:t xml:space="preserve">, 2021), který zahrnuje i část trati Tršnice – Františkovy lázně, </w:t>
      </w:r>
      <w:r w:rsidRPr="0027272E">
        <w:t>jež je v současnosti součástí předkládané dokumentace – tato část stavby je níže komentována.</w:t>
      </w:r>
      <w:r>
        <w:t xml:space="preserve"> </w:t>
      </w:r>
    </w:p>
    <w:p w14:paraId="27211331" w14:textId="77777777" w:rsidR="00C233EF" w:rsidRPr="00BC6D3F" w:rsidRDefault="00C233EF" w:rsidP="00C233EF">
      <w:pPr>
        <w:spacing w:after="0" w:line="240" w:lineRule="auto"/>
        <w:ind w:firstLine="567"/>
        <w:rPr>
          <w:u w:val="single"/>
        </w:rPr>
      </w:pPr>
      <w:r w:rsidRPr="00BC6D3F">
        <w:rPr>
          <w:u w:val="single"/>
        </w:rPr>
        <w:t xml:space="preserve">Biologický průzkum – </w:t>
      </w:r>
      <w:proofErr w:type="spellStart"/>
      <w:r w:rsidRPr="00BC6D3F">
        <w:rPr>
          <w:u w:val="single"/>
        </w:rPr>
        <w:t>V.Laška</w:t>
      </w:r>
      <w:proofErr w:type="spellEnd"/>
      <w:r w:rsidRPr="00BC6D3F">
        <w:rPr>
          <w:u w:val="single"/>
        </w:rPr>
        <w:t>, ŽST Vojtanov – ŽST Cheb</w:t>
      </w:r>
    </w:p>
    <w:p w14:paraId="3AEA0F20" w14:textId="77777777" w:rsidR="00C233EF" w:rsidRDefault="00C233EF" w:rsidP="005E7345">
      <w:r>
        <w:t xml:space="preserve">Biologický průzkum byl proveden pro jarní a letní aspekt většiny druhů rostlin a živočichů; mapování proběhlo ve dnech 9/10.5. a 27/28.6.2021. </w:t>
      </w:r>
    </w:p>
    <w:p w14:paraId="40530DAD" w14:textId="77777777" w:rsidR="00C233EF" w:rsidRDefault="00C233EF" w:rsidP="005E7345">
      <w:r w:rsidRPr="006A372F">
        <w:rPr>
          <w:i/>
          <w:iCs/>
        </w:rPr>
        <w:t>Botanickým průzkumem</w:t>
      </w:r>
      <w:r>
        <w:t xml:space="preserve"> v území řešeného záměru či jeho bezprostřední blízkosti, tedy mezi ž. km 60,000 – 74,000 v úseku Cheb mimo – Vojtanov mimo byl aktuálně zjištěn výskyt dvou druhů </w:t>
      </w:r>
      <w:r>
        <w:lastRenderedPageBreak/>
        <w:t xml:space="preserve">patřících mezi zvláště chráněné druhy rostlin dle vyhlášky č. 395/1992 Sb. zákona č. 114/1992 Sb., o ochraně přírody a krajiny v platném znění, a to leknínu bílého a lomikamenu trojprstého. </w:t>
      </w:r>
    </w:p>
    <w:p w14:paraId="4D407186" w14:textId="77777777" w:rsidR="00C233EF" w:rsidRDefault="00C233EF" w:rsidP="005E7345">
      <w:r>
        <w:t>V rámci řešeného území byl zjištěn výskyt 14 druhů rostlin zařazených na červený seznam (Grulich a Chobot 2017), konkrétně se jedná o kozlík dvoudomý, zábělník bahenní, třezalku rozprostřenou, chlupáček oranžový, stulík žlutý, lakušník vodní, orlíček obecný, ostřici dvouřadou, ostřici vyvýšenou, leknín bílý, lomikámen trojprstý, mrvku myší ocásek a hrušeň polničku.</w:t>
      </w:r>
    </w:p>
    <w:p w14:paraId="3C500D0D" w14:textId="77777777" w:rsidR="00C233EF" w:rsidRDefault="00C233EF" w:rsidP="005E7345">
      <w:r w:rsidRPr="006A372F">
        <w:rPr>
          <w:i/>
          <w:iCs/>
        </w:rPr>
        <w:t>Zoologický průzkum</w:t>
      </w:r>
      <w:r w:rsidRPr="006A372F">
        <w:t xml:space="preserve"> území byl zaměřen zejména na diagnostické, zvláště chráněné druhy bezobratlých a obratlovců (obojživelníci, plazi, ptáci a savci), kteří se na daném území mohou vyskytovat nebo je jejich výskyt na území pravděpodobný. Při hodnocení byly především sledovány takové skupiny, jejichž přítomnost slouží jako indikátor případné hodnoty a kvality daného území.</w:t>
      </w:r>
    </w:p>
    <w:p w14:paraId="661190B9" w14:textId="77777777" w:rsidR="00C233EF" w:rsidRDefault="00C233EF" w:rsidP="005E7345">
      <w:r w:rsidRPr="003F0DFA">
        <w:t>V zájmovém území bylo zaznamenáno</w:t>
      </w:r>
      <w:r>
        <w:t>:</w:t>
      </w:r>
    </w:p>
    <w:p w14:paraId="4AEA03B7" w14:textId="77777777" w:rsidR="00C233EF" w:rsidRDefault="00C233EF" w:rsidP="005E7345">
      <w:r w:rsidRPr="003F0DFA">
        <w:t xml:space="preserve">8 druhů bezobratlých živočichů zařazených mezi zvláště chráněné druhy (velevrub malířský, vážka </w:t>
      </w:r>
      <w:proofErr w:type="spellStart"/>
      <w:r w:rsidRPr="003F0DFA">
        <w:t>jasnoskvrnná</w:t>
      </w:r>
      <w:proofErr w:type="spellEnd"/>
      <w:r w:rsidRPr="003F0DFA">
        <w:t xml:space="preserve">, svižník polní, zlatohlávek tmavý, čmelák skalní, čmelák zemní, čmelák zahradní, mravenec lesní) a čtyři druhy jsou zařazené na červeném seznamu (pískorypka chrastavcová, vážka </w:t>
      </w:r>
      <w:proofErr w:type="spellStart"/>
      <w:r w:rsidRPr="003F0DFA">
        <w:t>jasnoskvrnná</w:t>
      </w:r>
      <w:proofErr w:type="spellEnd"/>
      <w:r w:rsidRPr="003F0DFA">
        <w:t xml:space="preserve">, šídlatka tmavá, ohniváček </w:t>
      </w:r>
      <w:proofErr w:type="spellStart"/>
      <w:r w:rsidRPr="003F0DFA">
        <w:t>modrolemý</w:t>
      </w:r>
      <w:proofErr w:type="spellEnd"/>
      <w:r w:rsidRPr="003F0DFA">
        <w:t>)</w:t>
      </w:r>
      <w:r>
        <w:t>;</w:t>
      </w:r>
    </w:p>
    <w:p w14:paraId="0E9D5CA6" w14:textId="77777777" w:rsidR="00C233EF" w:rsidRDefault="00C233EF" w:rsidP="005E7345">
      <w:r w:rsidRPr="003F0DFA">
        <w:t>6 druhů obojživelníků zařazených mezi zvláště chráněné druhy (ropucha obecná, skokan ostronosý, skokan zelený, skokan krátkonohý, rosnička zelená, čolek velký), kdy všechny tyto druhy jsou uvedeny v červeném seznamu, stejně jako skokan hnědý</w:t>
      </w:r>
      <w:r>
        <w:t>;</w:t>
      </w:r>
      <w:r w:rsidRPr="003F0DFA">
        <w:t xml:space="preserve"> </w:t>
      </w:r>
    </w:p>
    <w:p w14:paraId="45F805A0" w14:textId="77777777" w:rsidR="00C233EF" w:rsidRDefault="00C233EF" w:rsidP="005E7345">
      <w:r w:rsidRPr="003F0DFA">
        <w:t>4 druhy plazů (ještěrka obecná, ještěrka živorodá, zmije obecná, slepýš křehký, užovka obojková) jsou uvedeny jak mezi zvláště chráněnými druhy, tak i na červeném seznamu</w:t>
      </w:r>
      <w:r>
        <w:t xml:space="preserve">; </w:t>
      </w:r>
    </w:p>
    <w:p w14:paraId="56FCA33D" w14:textId="77777777" w:rsidR="00C233EF" w:rsidRDefault="00C233EF" w:rsidP="005E7345">
      <w:r w:rsidRPr="003F0DFA">
        <w:t>13 zvláště chráněných druhů ptáků (ledňáček říční, čáp bílý, čáp černý, rorýs obecný, vlaštovka obecná, krkavec velký, moták pochop, luňák červený, kavka obecná, slavík obecný, ťuhýk obecný, kopřivka obecná, lejsek šedý) a 14 druhů zařazených na červený seznam (ledňáček říční, čejka chocholatá, vlaštovka obecná, kavka obecná, moták pochop, luňák červený, ťuhýk obecný, kopřivka obecná, volavka popelavá, čáp bílý, čáp černý, vrána obecná černá, jiřička obecná, labuť velká)</w:t>
      </w:r>
      <w:r>
        <w:t>;</w:t>
      </w:r>
    </w:p>
    <w:p w14:paraId="350F4C61" w14:textId="77777777" w:rsidR="00C233EF" w:rsidRDefault="00C233EF" w:rsidP="00C233EF">
      <w:pPr>
        <w:pStyle w:val="Odstavecseseznamem"/>
        <w:numPr>
          <w:ilvl w:val="0"/>
          <w:numId w:val="17"/>
        </w:numPr>
        <w:ind w:left="426"/>
      </w:pPr>
      <w:r>
        <w:t xml:space="preserve">2 </w:t>
      </w:r>
      <w:r w:rsidRPr="003F0DFA">
        <w:t>druh</w:t>
      </w:r>
      <w:r>
        <w:t>y</w:t>
      </w:r>
      <w:r w:rsidRPr="003F0DFA">
        <w:t xml:space="preserve"> savců zařazených zároveň mezi zvláště chráněné živočichy a zároveň na červený seznam (vydra říční, veverka obecná).</w:t>
      </w:r>
    </w:p>
    <w:p w14:paraId="26F1EA53" w14:textId="77777777" w:rsidR="00C233EF" w:rsidRDefault="00C233EF" w:rsidP="005E7345">
      <w:r>
        <w:t xml:space="preserve">Vyšší míru ovlivnění jednotlivých populací lze předpokládat především u plazů či hmyzu (např. ještěrka obecná, svižník polní), jejichž výskyt je vázán přímo na těleso železniční trati, ale potenciálně nelze vyloučit ani u ostatních druhů. Na druhou stranu je však nutné zmínit, že se jedná o druhy stanovišť s nezapojeným rostlinným krytem, kdy narušení těchto stanovišť může mít na tyto druhy do budoucna též pozitivní vliv. Nicméně ve všech případech by bylo vhodné, požádat příslušný orgán ochrany přírody, tedy Krajský úřad Karlovarského kraje o předběžnou informaci, zda realizací stavby může dojít k porušení zákazu u zvláště chráněných druhů živočichů a je nutné žádat o výjimku podle </w:t>
      </w:r>
      <w:proofErr w:type="spellStart"/>
      <w:r>
        <w:t>ust</w:t>
      </w:r>
      <w:proofErr w:type="spellEnd"/>
      <w:r>
        <w:t xml:space="preserve">. § 56 zákona č. 114/1992 Sb., o ochraně přírody a krajiny. </w:t>
      </w:r>
    </w:p>
    <w:p w14:paraId="29B737C3" w14:textId="77777777" w:rsidR="00C233EF" w:rsidRDefault="00C233EF" w:rsidP="005E7345">
      <w:r>
        <w:t>Vzhledem ke skutečnosti, že předmětná akce nepředpokládá umístění nové stavby, ale pouze obnovu stavby stávající, nebude mít za předpokladu dodržení obecných zásad specifikovaných výše významnější vliv na stávající společenstva.</w:t>
      </w:r>
    </w:p>
    <w:p w14:paraId="74E303DC" w14:textId="77777777" w:rsidR="00C233EF" w:rsidRPr="003C3DCB" w:rsidRDefault="00C233EF" w:rsidP="005E7345">
      <w:pPr>
        <w:rPr>
          <w:u w:val="single"/>
        </w:rPr>
      </w:pPr>
      <w:r w:rsidRPr="003C3DCB">
        <w:rPr>
          <w:u w:val="single"/>
        </w:rPr>
        <w:t xml:space="preserve">Biologický průzkum – KPZ, </w:t>
      </w:r>
      <w:proofErr w:type="spellStart"/>
      <w:r w:rsidRPr="003C3DCB">
        <w:rPr>
          <w:u w:val="single"/>
        </w:rPr>
        <w:t>M.Pondělíček</w:t>
      </w:r>
      <w:proofErr w:type="spellEnd"/>
      <w:r w:rsidRPr="003C3DCB">
        <w:rPr>
          <w:u w:val="single"/>
        </w:rPr>
        <w:t xml:space="preserve"> – TÚ Tršnice – Cheb, závěry pro část Tršnice – Františkovy Lázně</w:t>
      </w:r>
    </w:p>
    <w:p w14:paraId="44180ED3" w14:textId="77777777" w:rsidR="00C233EF" w:rsidRDefault="00C233EF" w:rsidP="005E7345">
      <w:r>
        <w:t>Studie byla zpracována pro celý projekt Tršnice – Cheb , včetně odbočky Tršnice – Františkovy Lázně, kde dojde k výměně kabelového vedení. Tato část je ve studii označena jako lokalita 18. Obecně studie udává, že všechny zkoumané lokality jsou zasaženy značnou degradací s výskytem invazivních druhů. Kvalitnější biotopy jsou pouze lužní plochy u menších vodních toků. Druhy chráněné zákonem se u trati, ani ve vybraných lokalitách nevyskytovali.</w:t>
      </w:r>
    </w:p>
    <w:p w14:paraId="69FD90E3" w14:textId="77777777" w:rsidR="00C233EF" w:rsidRDefault="00C233EF" w:rsidP="005E7345">
      <w:r>
        <w:t>Lokalita 18 Trať na Františkovy lázně (kabeláž a další v náspu)</w:t>
      </w:r>
    </w:p>
    <w:p w14:paraId="3FAC454F" w14:textId="77777777" w:rsidR="00C233EF" w:rsidRDefault="00C233EF" w:rsidP="005E7345">
      <w:r>
        <w:lastRenderedPageBreak/>
        <w:t xml:space="preserve">(násep trati a žel. odbočka – ruderální a </w:t>
      </w:r>
      <w:proofErr w:type="spellStart"/>
      <w:r>
        <w:t>segetální</w:t>
      </w:r>
      <w:proofErr w:type="spellEnd"/>
      <w:r>
        <w:t xml:space="preserve"> společenstva, bez stromů a keřů)</w:t>
      </w:r>
    </w:p>
    <w:p w14:paraId="4EEBB04E" w14:textId="77777777" w:rsidR="00C233EF" w:rsidRDefault="00C233EF" w:rsidP="00C233EF">
      <w:pPr>
        <w:spacing w:after="0" w:line="240" w:lineRule="auto"/>
        <w:ind w:firstLine="567"/>
      </w:pPr>
      <w:r>
        <w:t>Seznam druhů:</w:t>
      </w:r>
    </w:p>
    <w:p w14:paraId="42D77A8D" w14:textId="77777777" w:rsidR="00C233EF" w:rsidRDefault="00C233EF" w:rsidP="00C233EF">
      <w:pPr>
        <w:spacing w:after="0" w:line="240" w:lineRule="auto"/>
        <w:ind w:firstLine="567"/>
      </w:pPr>
      <w:r>
        <w:t>Dřeviny: nebyly nalezeny žádné</w:t>
      </w:r>
    </w:p>
    <w:p w14:paraId="5F85415F" w14:textId="77777777" w:rsidR="00C233EF" w:rsidRDefault="00C233EF" w:rsidP="00C233EF">
      <w:pPr>
        <w:spacing w:after="0" w:line="240" w:lineRule="auto"/>
        <w:ind w:firstLine="567"/>
      </w:pPr>
      <w:r>
        <w:t>Byliny:</w:t>
      </w:r>
    </w:p>
    <w:tbl>
      <w:tblPr>
        <w:tblStyle w:val="Mkatabulky"/>
        <w:tblW w:w="5954" w:type="dxa"/>
        <w:tblInd w:w="562" w:type="dxa"/>
        <w:tblLook w:val="04A0" w:firstRow="1" w:lastRow="0" w:firstColumn="1" w:lastColumn="0" w:noHBand="0" w:noVBand="1"/>
      </w:tblPr>
      <w:tblGrid>
        <w:gridCol w:w="3119"/>
        <w:gridCol w:w="2835"/>
      </w:tblGrid>
      <w:tr w:rsidR="00C233EF" w:rsidRPr="007D4B6D" w14:paraId="19AB5D49" w14:textId="77777777" w:rsidTr="00B10158">
        <w:tc>
          <w:tcPr>
            <w:tcW w:w="3119" w:type="dxa"/>
          </w:tcPr>
          <w:p w14:paraId="1629C4A9" w14:textId="77777777" w:rsidR="00C233EF" w:rsidRPr="007D4B6D" w:rsidRDefault="00C233EF" w:rsidP="00B10158">
            <w:pPr>
              <w:rPr>
                <w:b/>
                <w:bCs/>
              </w:rPr>
            </w:pPr>
            <w:r w:rsidRPr="007D4B6D">
              <w:rPr>
                <w:b/>
                <w:bCs/>
              </w:rPr>
              <w:t>Latinské jméno</w:t>
            </w:r>
          </w:p>
        </w:tc>
        <w:tc>
          <w:tcPr>
            <w:tcW w:w="2835" w:type="dxa"/>
          </w:tcPr>
          <w:p w14:paraId="5B6A577E" w14:textId="77777777" w:rsidR="00C233EF" w:rsidRPr="007D4B6D" w:rsidRDefault="00C233EF" w:rsidP="00B10158">
            <w:pPr>
              <w:rPr>
                <w:b/>
                <w:bCs/>
              </w:rPr>
            </w:pPr>
            <w:r w:rsidRPr="007D4B6D">
              <w:rPr>
                <w:b/>
                <w:bCs/>
              </w:rPr>
              <w:t>české jméno</w:t>
            </w:r>
          </w:p>
        </w:tc>
      </w:tr>
      <w:tr w:rsidR="00C233EF" w14:paraId="171F76B7" w14:textId="77777777" w:rsidTr="00B10158">
        <w:tc>
          <w:tcPr>
            <w:tcW w:w="3119" w:type="dxa"/>
          </w:tcPr>
          <w:p w14:paraId="5E266B32" w14:textId="77777777" w:rsidR="00C233EF" w:rsidRDefault="00C233EF" w:rsidP="00B10158">
            <w:proofErr w:type="spellStart"/>
            <w:r>
              <w:t>Bromus</w:t>
            </w:r>
            <w:proofErr w:type="spellEnd"/>
            <w:r>
              <w:t xml:space="preserve"> </w:t>
            </w:r>
            <w:proofErr w:type="spellStart"/>
            <w:r>
              <w:t>hordeaceus</w:t>
            </w:r>
            <w:proofErr w:type="spellEnd"/>
          </w:p>
        </w:tc>
        <w:tc>
          <w:tcPr>
            <w:tcW w:w="2835" w:type="dxa"/>
          </w:tcPr>
          <w:p w14:paraId="02EB476B" w14:textId="77777777" w:rsidR="00C233EF" w:rsidRDefault="00C233EF" w:rsidP="00B10158">
            <w:r>
              <w:t>sveřep měkký</w:t>
            </w:r>
          </w:p>
        </w:tc>
      </w:tr>
      <w:tr w:rsidR="00C233EF" w14:paraId="4D28539F" w14:textId="77777777" w:rsidTr="00B10158">
        <w:tc>
          <w:tcPr>
            <w:tcW w:w="3119" w:type="dxa"/>
          </w:tcPr>
          <w:p w14:paraId="2D1A0FB8" w14:textId="77777777" w:rsidR="00C233EF" w:rsidRDefault="00C233EF" w:rsidP="00B10158">
            <w:proofErr w:type="spellStart"/>
            <w:r>
              <w:t>Capsella</w:t>
            </w:r>
            <w:proofErr w:type="spellEnd"/>
            <w:r>
              <w:t xml:space="preserve"> </w:t>
            </w:r>
            <w:proofErr w:type="spellStart"/>
            <w:r>
              <w:t>bursa-pastoris</w:t>
            </w:r>
            <w:proofErr w:type="spellEnd"/>
          </w:p>
        </w:tc>
        <w:tc>
          <w:tcPr>
            <w:tcW w:w="2835" w:type="dxa"/>
          </w:tcPr>
          <w:p w14:paraId="5BD9CA07" w14:textId="77777777" w:rsidR="00C233EF" w:rsidRDefault="00C233EF" w:rsidP="00B10158">
            <w:r>
              <w:t>kokoška pastuší tobolka</w:t>
            </w:r>
          </w:p>
        </w:tc>
      </w:tr>
      <w:tr w:rsidR="00C233EF" w14:paraId="000033EF" w14:textId="77777777" w:rsidTr="00B10158">
        <w:tc>
          <w:tcPr>
            <w:tcW w:w="3119" w:type="dxa"/>
          </w:tcPr>
          <w:p w14:paraId="1F1CD5E0" w14:textId="77777777" w:rsidR="00C233EF" w:rsidRDefault="00C233EF" w:rsidP="00B10158">
            <w:proofErr w:type="spellStart"/>
            <w:r>
              <w:t>Equisetum</w:t>
            </w:r>
            <w:proofErr w:type="spellEnd"/>
            <w:r>
              <w:t xml:space="preserve"> </w:t>
            </w:r>
            <w:proofErr w:type="spellStart"/>
            <w:r>
              <w:t>arvense</w:t>
            </w:r>
            <w:proofErr w:type="spellEnd"/>
          </w:p>
        </w:tc>
        <w:tc>
          <w:tcPr>
            <w:tcW w:w="2835" w:type="dxa"/>
          </w:tcPr>
          <w:p w14:paraId="3045C76B" w14:textId="77777777" w:rsidR="00C233EF" w:rsidRDefault="00C233EF" w:rsidP="00B10158">
            <w:r>
              <w:t>přeslička rolní</w:t>
            </w:r>
          </w:p>
        </w:tc>
      </w:tr>
      <w:tr w:rsidR="00C233EF" w14:paraId="40A45EC6" w14:textId="77777777" w:rsidTr="00B10158">
        <w:tc>
          <w:tcPr>
            <w:tcW w:w="3119" w:type="dxa"/>
          </w:tcPr>
          <w:p w14:paraId="22D5060F" w14:textId="77777777" w:rsidR="00C233EF" w:rsidRDefault="00C233EF" w:rsidP="00B10158">
            <w:proofErr w:type="spellStart"/>
            <w:r>
              <w:t>Armoracia</w:t>
            </w:r>
            <w:proofErr w:type="spellEnd"/>
            <w:r>
              <w:t xml:space="preserve"> </w:t>
            </w:r>
            <w:proofErr w:type="spellStart"/>
            <w:r>
              <w:t>rusticana</w:t>
            </w:r>
            <w:proofErr w:type="spellEnd"/>
          </w:p>
        </w:tc>
        <w:tc>
          <w:tcPr>
            <w:tcW w:w="2835" w:type="dxa"/>
          </w:tcPr>
          <w:p w14:paraId="615623B2" w14:textId="77777777" w:rsidR="00C233EF" w:rsidRDefault="00C233EF" w:rsidP="00B10158">
            <w:r>
              <w:t>křen selský</w:t>
            </w:r>
          </w:p>
        </w:tc>
      </w:tr>
      <w:tr w:rsidR="00C233EF" w14:paraId="5F1D5139" w14:textId="77777777" w:rsidTr="00B10158">
        <w:tc>
          <w:tcPr>
            <w:tcW w:w="3119" w:type="dxa"/>
          </w:tcPr>
          <w:p w14:paraId="7CD4961C" w14:textId="77777777" w:rsidR="00C233EF" w:rsidRDefault="00C233EF" w:rsidP="00B10158">
            <w:proofErr w:type="spellStart"/>
            <w:r>
              <w:t>Bromus</w:t>
            </w:r>
            <w:proofErr w:type="spellEnd"/>
            <w:r>
              <w:t xml:space="preserve"> </w:t>
            </w:r>
            <w:proofErr w:type="spellStart"/>
            <w:r>
              <w:t>sterilis</w:t>
            </w:r>
            <w:proofErr w:type="spellEnd"/>
          </w:p>
        </w:tc>
        <w:tc>
          <w:tcPr>
            <w:tcW w:w="2835" w:type="dxa"/>
          </w:tcPr>
          <w:p w14:paraId="028FBB9E" w14:textId="77777777" w:rsidR="00C233EF" w:rsidRDefault="00C233EF" w:rsidP="00B10158">
            <w:r>
              <w:t>sveřep jalový</w:t>
            </w:r>
          </w:p>
        </w:tc>
      </w:tr>
      <w:tr w:rsidR="00C233EF" w14:paraId="2C96E6ED" w14:textId="77777777" w:rsidTr="00B10158">
        <w:tc>
          <w:tcPr>
            <w:tcW w:w="3119" w:type="dxa"/>
          </w:tcPr>
          <w:p w14:paraId="02C1D3BA" w14:textId="77777777" w:rsidR="00C233EF" w:rsidRDefault="00C233EF" w:rsidP="00B10158">
            <w:proofErr w:type="spellStart"/>
            <w:r>
              <w:t>Oenothera</w:t>
            </w:r>
            <w:proofErr w:type="spellEnd"/>
            <w:r>
              <w:t xml:space="preserve"> </w:t>
            </w:r>
            <w:proofErr w:type="spellStart"/>
            <w:r>
              <w:t>sp</w:t>
            </w:r>
            <w:proofErr w:type="spellEnd"/>
            <w:r>
              <w:t>.</w:t>
            </w:r>
          </w:p>
        </w:tc>
        <w:tc>
          <w:tcPr>
            <w:tcW w:w="2835" w:type="dxa"/>
          </w:tcPr>
          <w:p w14:paraId="60E42CC8" w14:textId="77777777" w:rsidR="00C233EF" w:rsidRDefault="00C233EF" w:rsidP="00B10158">
            <w:r>
              <w:t xml:space="preserve">pupalka  </w:t>
            </w:r>
          </w:p>
        </w:tc>
      </w:tr>
      <w:tr w:rsidR="00C233EF" w14:paraId="1EBE9A9E" w14:textId="77777777" w:rsidTr="00B10158">
        <w:tc>
          <w:tcPr>
            <w:tcW w:w="3119" w:type="dxa"/>
          </w:tcPr>
          <w:p w14:paraId="3425DCA7" w14:textId="77777777" w:rsidR="00C233EF" w:rsidRDefault="00C233EF" w:rsidP="00B10158">
            <w:proofErr w:type="spellStart"/>
            <w:r>
              <w:t>Lactuca</w:t>
            </w:r>
            <w:proofErr w:type="spellEnd"/>
            <w:r>
              <w:t xml:space="preserve"> </w:t>
            </w:r>
            <w:proofErr w:type="spellStart"/>
            <w:r>
              <w:t>serriola</w:t>
            </w:r>
            <w:proofErr w:type="spellEnd"/>
            <w:r>
              <w:tab/>
            </w:r>
          </w:p>
        </w:tc>
        <w:tc>
          <w:tcPr>
            <w:tcW w:w="2835" w:type="dxa"/>
          </w:tcPr>
          <w:p w14:paraId="2B8EC23E" w14:textId="77777777" w:rsidR="00C233EF" w:rsidRDefault="00C233EF" w:rsidP="00B10158">
            <w:r>
              <w:t>locika kompasová</w:t>
            </w:r>
          </w:p>
        </w:tc>
      </w:tr>
      <w:tr w:rsidR="00C233EF" w14:paraId="195E5148" w14:textId="77777777" w:rsidTr="00B10158">
        <w:tc>
          <w:tcPr>
            <w:tcW w:w="3119" w:type="dxa"/>
          </w:tcPr>
          <w:p w14:paraId="113E6DED" w14:textId="77777777" w:rsidR="00C233EF" w:rsidRDefault="00C233EF" w:rsidP="00B10158">
            <w:proofErr w:type="spellStart"/>
            <w:r>
              <w:t>Tripleurospermum</w:t>
            </w:r>
            <w:proofErr w:type="spellEnd"/>
            <w:r>
              <w:t xml:space="preserve"> </w:t>
            </w:r>
            <w:proofErr w:type="spellStart"/>
            <w:r>
              <w:t>inodorum</w:t>
            </w:r>
            <w:proofErr w:type="spellEnd"/>
          </w:p>
        </w:tc>
        <w:tc>
          <w:tcPr>
            <w:tcW w:w="2835" w:type="dxa"/>
          </w:tcPr>
          <w:p w14:paraId="230BDE5D" w14:textId="77777777" w:rsidR="00C233EF" w:rsidRDefault="00C233EF" w:rsidP="00B10158">
            <w:proofErr w:type="spellStart"/>
            <w:r>
              <w:t>heřmánkovec</w:t>
            </w:r>
            <w:proofErr w:type="spellEnd"/>
            <w:r>
              <w:t xml:space="preserve"> nevonný</w:t>
            </w:r>
          </w:p>
        </w:tc>
      </w:tr>
    </w:tbl>
    <w:p w14:paraId="5260F32C" w14:textId="77777777" w:rsidR="00C233EF" w:rsidRDefault="00C233EF" w:rsidP="005E7345">
      <w:r>
        <w:t xml:space="preserve">Ze zoologického průzkumu vyplývá, že v dané lokalitě vyskytují běžné druhy hercynské fauny s nízkou lokální </w:t>
      </w:r>
      <w:proofErr w:type="spellStart"/>
      <w:r>
        <w:t>denzitou</w:t>
      </w:r>
      <w:proofErr w:type="spellEnd"/>
      <w:r>
        <w:t>. Z chráněných druhů byl na lokalitě 18 pozorován přeletem ohrožený druh krkavec velký, vlaštovka obecná a jiřička obecná (téměř ohrožený druh).</w:t>
      </w:r>
    </w:p>
    <w:p w14:paraId="6C5DCBC7" w14:textId="77777777" w:rsidR="00C233EF" w:rsidRDefault="00C233EF" w:rsidP="005E7345">
      <w:r>
        <w:t>V</w:t>
      </w:r>
      <w:r w:rsidRPr="007D4B6D">
        <w:t>zhledem k výsledkům biologického průzkumu zřejmě nebude nutné k zásahu do biotopu všech vyskytujících se chráněných druhů živočichů získat výjimku dle § 56 odst. 2 uvedeného zákona, neboť řada z nich nebude posuzovaným záměrem dotčena a záměr na ně nebude mít žádný negativní vliv</w:t>
      </w:r>
      <w:r>
        <w:t>. (Výjimku tvoří lokalita 17, kde byla detekována přítomnost vydry říční.) Biologický průzkum dále v závěrech vyjmenovává potřebná ochranná a dobrovolná kompenzační opatření.</w:t>
      </w:r>
      <w:r>
        <w:tab/>
      </w:r>
    </w:p>
    <w:p w14:paraId="6A272981" w14:textId="257D0520" w:rsidR="00C233EF" w:rsidRPr="00636A85" w:rsidRDefault="00C233EF" w:rsidP="005E7345">
      <w:pPr>
        <w:pBdr>
          <w:top w:val="single" w:sz="4" w:space="1" w:color="auto"/>
          <w:left w:val="single" w:sz="4" w:space="4" w:color="auto"/>
          <w:bottom w:val="single" w:sz="4" w:space="1" w:color="auto"/>
          <w:right w:val="single" w:sz="4" w:space="4" w:color="auto"/>
        </w:pBdr>
      </w:pPr>
      <w:bookmarkStart w:id="37" w:name="_Hlk76820233"/>
      <w:r w:rsidRPr="00636A85">
        <w:t>Na základě provedených biologických průzkumů lze konstatovat, že předkládaný záměr, tj. modernizace ŽST Františkovy Lázně, včetně obnovení kabeláže, nezvýší významně celkovou ekologickou zátěž území tak, aby stavba v daném území nemohla být realizována a lze konstatovat, že je realizace stavby únosná pro dané území.</w:t>
      </w:r>
    </w:p>
    <w:p w14:paraId="7B70302C" w14:textId="6F5AB5A2" w:rsidR="00C233EF" w:rsidRPr="0027272E" w:rsidRDefault="00C233EF" w:rsidP="00C233EF">
      <w:pPr>
        <w:rPr>
          <w:highlight w:val="green"/>
        </w:rPr>
      </w:pPr>
      <w:r w:rsidRPr="003C694E">
        <w:t xml:space="preserve">Kompletní </w:t>
      </w:r>
      <w:r w:rsidR="003C694E" w:rsidRPr="003C694E">
        <w:t>z</w:t>
      </w:r>
      <w:r w:rsidRPr="003C694E">
        <w:t xml:space="preserve">práva Biologického průzkumu </w:t>
      </w:r>
      <w:r w:rsidR="003C694E" w:rsidRPr="003C694E">
        <w:t xml:space="preserve">(Laška, 2021) </w:t>
      </w:r>
      <w:r w:rsidRPr="003C694E">
        <w:t>pro předmětný záměr je uvedena v samostatné příloze B.6.2.</w:t>
      </w:r>
      <w:r w:rsidRPr="0027272E">
        <w:rPr>
          <w:highlight w:val="green"/>
        </w:rPr>
        <w:t xml:space="preserve"> </w:t>
      </w:r>
    </w:p>
    <w:p w14:paraId="218AB2B9" w14:textId="240FC659" w:rsidR="00D86005" w:rsidRDefault="00D86005" w:rsidP="00D86005">
      <w:pPr>
        <w:pStyle w:val="Nadpis1"/>
      </w:pPr>
      <w:bookmarkStart w:id="38" w:name="_Toc120706966"/>
      <w:bookmarkEnd w:id="37"/>
      <w:r>
        <w:t>Vliv na soustavu chráněných území Natura 2000</w:t>
      </w:r>
      <w:bookmarkEnd w:id="38"/>
    </w:p>
    <w:p w14:paraId="018D2AD0" w14:textId="77777777" w:rsidR="004E79BD" w:rsidRDefault="004E79BD" w:rsidP="00B10133">
      <w:pPr>
        <w:spacing w:after="0" w:line="240" w:lineRule="auto"/>
      </w:pPr>
      <w:r w:rsidRPr="003544DB">
        <w:t xml:space="preserve">Evropsky významná lokalita (EVL) </w:t>
      </w:r>
      <w:r>
        <w:t>ani ptačí oblast (PO) s</w:t>
      </w:r>
      <w:r w:rsidRPr="003544DB">
        <w:t>e v</w:t>
      </w:r>
      <w:r>
        <w:t xml:space="preserve"> dotčeném území nevyskytuje. </w:t>
      </w:r>
    </w:p>
    <w:p w14:paraId="08839081" w14:textId="77777777" w:rsidR="004E79BD" w:rsidRDefault="004E79BD" w:rsidP="00B10133">
      <w:pPr>
        <w:spacing w:after="0" w:line="240" w:lineRule="auto"/>
      </w:pPr>
      <w:r>
        <w:t>Nejbližšími EVL jsou:</w:t>
      </w:r>
    </w:p>
    <w:p w14:paraId="4559150F" w14:textId="238C4CBD" w:rsidR="004E79BD" w:rsidRDefault="004E79BD" w:rsidP="00B10133">
      <w:pPr>
        <w:pStyle w:val="Odstavecseseznamem"/>
        <w:numPr>
          <w:ilvl w:val="0"/>
          <w:numId w:val="12"/>
        </w:numPr>
        <w:spacing w:after="0" w:line="240" w:lineRule="auto"/>
        <w:ind w:left="709"/>
      </w:pPr>
      <w:r>
        <w:t xml:space="preserve">EVL </w:t>
      </w:r>
      <w:proofErr w:type="spellStart"/>
      <w:r>
        <w:t>Soos</w:t>
      </w:r>
      <w:proofErr w:type="spellEnd"/>
      <w:r>
        <w:t xml:space="preserve"> (</w:t>
      </w:r>
      <w:r w:rsidRPr="00FA4E2B">
        <w:t>CZ0410150</w:t>
      </w:r>
      <w:r>
        <w:t xml:space="preserve">) – </w:t>
      </w:r>
      <w:r w:rsidRPr="00DD7785">
        <w:t xml:space="preserve">vzdálena cca </w:t>
      </w:r>
      <w:r>
        <w:t xml:space="preserve">3 km V směrem; </w:t>
      </w:r>
    </w:p>
    <w:p w14:paraId="3214E46C" w14:textId="36967731" w:rsidR="004E79BD" w:rsidRDefault="004E79BD" w:rsidP="00B10133">
      <w:pPr>
        <w:pStyle w:val="Odstavecseseznamem"/>
        <w:numPr>
          <w:ilvl w:val="0"/>
          <w:numId w:val="12"/>
        </w:numPr>
        <w:spacing w:after="0" w:line="240" w:lineRule="auto"/>
        <w:ind w:left="709"/>
      </w:pPr>
      <w:r>
        <w:t>EVL U sedmi rybníků (</w:t>
      </w:r>
      <w:r w:rsidRPr="00386201">
        <w:t>CZ0413193</w:t>
      </w:r>
      <w:r>
        <w:t>) – vzdálena cca 140</w:t>
      </w:r>
      <w:r w:rsidR="00E26656">
        <w:t>m</w:t>
      </w:r>
      <w:r>
        <w:t xml:space="preserve"> východně od trati, směrem na Vojtanov</w:t>
      </w:r>
      <w:r w:rsidRPr="004E79BD">
        <w:t xml:space="preserve"> </w:t>
      </w:r>
      <w:r>
        <w:t>v překryvu s PR U Sedmi rybníků;</w:t>
      </w:r>
    </w:p>
    <w:p w14:paraId="253910E1" w14:textId="6362B3F2" w:rsidR="00D86005" w:rsidRPr="008B056D" w:rsidRDefault="004E79BD" w:rsidP="00D86005">
      <w:pPr>
        <w:pStyle w:val="Odstavecseseznamem"/>
        <w:numPr>
          <w:ilvl w:val="0"/>
          <w:numId w:val="12"/>
        </w:numPr>
        <w:spacing w:after="0" w:line="240" w:lineRule="auto"/>
        <w:ind w:left="709"/>
      </w:pPr>
      <w:r>
        <w:t>EVL Ramena Ohře (</w:t>
      </w:r>
      <w:r w:rsidRPr="004E79BD">
        <w:t>CZ0410020</w:t>
      </w:r>
      <w:r>
        <w:t>) – vzdálena cca 740m</w:t>
      </w:r>
      <w:r w:rsidR="00E26656">
        <w:t xml:space="preserve"> SV od ŽST Tršnice</w:t>
      </w:r>
      <w:r>
        <w:t xml:space="preserve">. </w:t>
      </w:r>
    </w:p>
    <w:p w14:paraId="22B68E71" w14:textId="61AB412A" w:rsidR="00E26656" w:rsidRPr="00E26656" w:rsidRDefault="00E26656" w:rsidP="00D86005">
      <w:pPr>
        <w:rPr>
          <w:u w:val="single"/>
        </w:rPr>
      </w:pPr>
      <w:r w:rsidRPr="00E26656">
        <w:rPr>
          <w:u w:val="single"/>
        </w:rPr>
        <w:t xml:space="preserve">EVL U sedmi rybníků </w:t>
      </w:r>
    </w:p>
    <w:p w14:paraId="01EFC27A" w14:textId="52AF9BDC" w:rsidR="00E26656" w:rsidRDefault="00E26656" w:rsidP="00D86005">
      <w:r w:rsidRPr="00E26656">
        <w:t>Jedna z druhově nejbohatších lokalit obojživelníků na Chebsku</w:t>
      </w:r>
      <w:r>
        <w:t>.</w:t>
      </w:r>
      <w:r w:rsidRPr="00E26656">
        <w:t xml:space="preserve"> </w:t>
      </w:r>
      <w:r>
        <w:t>K</w:t>
      </w:r>
      <w:r w:rsidRPr="00E26656">
        <w:t xml:space="preserve">romě více druhů zelených a hnědých skokanů se zde vyskytují tři druhy čolků, ropucha obecná, rosnička a blatnice. </w:t>
      </w:r>
      <w:r>
        <w:t>B</w:t>
      </w:r>
      <w:r w:rsidRPr="00E26656">
        <w:t>ohužel v posledním období došlo nevhodným rybím hospodařením k poklesu jejich stavů.</w:t>
      </w:r>
    </w:p>
    <w:p w14:paraId="366BD3DB" w14:textId="66046A1B" w:rsidR="00E26656" w:rsidRPr="00E26656" w:rsidRDefault="00E26656" w:rsidP="00D86005">
      <w:pPr>
        <w:rPr>
          <w:u w:val="single"/>
        </w:rPr>
      </w:pPr>
      <w:r w:rsidRPr="00E26656">
        <w:rPr>
          <w:u w:val="single"/>
        </w:rPr>
        <w:t xml:space="preserve">EVL </w:t>
      </w:r>
      <w:proofErr w:type="spellStart"/>
      <w:r w:rsidRPr="00E26656">
        <w:rPr>
          <w:u w:val="single"/>
        </w:rPr>
        <w:t>Soos</w:t>
      </w:r>
      <w:proofErr w:type="spellEnd"/>
      <w:r w:rsidRPr="00E26656">
        <w:rPr>
          <w:u w:val="single"/>
        </w:rPr>
        <w:t xml:space="preserve"> </w:t>
      </w:r>
    </w:p>
    <w:p w14:paraId="526778F5" w14:textId="317B5F7D" w:rsidR="00E26656" w:rsidRDefault="00E26656" w:rsidP="00D86005">
      <w:r w:rsidRPr="00E26656">
        <w:t xml:space="preserve">Centrum území je pro svou bohatost a druhovou skladbu chráněno jako národní přírodní rezervace. Velmi významná jsou zde společenstva slanisek vázaná na mineralizaci půdy z vývěrů minerálních </w:t>
      </w:r>
      <w:r w:rsidRPr="00E26656">
        <w:lastRenderedPageBreak/>
        <w:t xml:space="preserve">pramenů. Bohaté porosty tvoří skřípinec </w:t>
      </w:r>
      <w:proofErr w:type="spellStart"/>
      <w:r w:rsidRPr="00E26656">
        <w:t>Tabernaemontanův</w:t>
      </w:r>
      <w:proofErr w:type="spellEnd"/>
      <w:r w:rsidRPr="00E26656">
        <w:t xml:space="preserve"> (</w:t>
      </w:r>
      <w:proofErr w:type="spellStart"/>
      <w:r w:rsidRPr="00E26656">
        <w:t>Schoenoplectus</w:t>
      </w:r>
      <w:proofErr w:type="spellEnd"/>
      <w:r w:rsidRPr="00E26656">
        <w:t xml:space="preserve"> </w:t>
      </w:r>
      <w:proofErr w:type="spellStart"/>
      <w:r w:rsidRPr="00E26656">
        <w:t>tabernaemontani</w:t>
      </w:r>
      <w:proofErr w:type="spellEnd"/>
      <w:r w:rsidRPr="00E26656">
        <w:t>). Jezera a tůně osidluje často bublinatka jižní (</w:t>
      </w:r>
      <w:proofErr w:type="spellStart"/>
      <w:r w:rsidRPr="00E26656">
        <w:t>Utricularia</w:t>
      </w:r>
      <w:proofErr w:type="spellEnd"/>
      <w:r w:rsidRPr="00E26656">
        <w:t xml:space="preserve"> </w:t>
      </w:r>
      <w:proofErr w:type="spellStart"/>
      <w:r w:rsidRPr="00E26656">
        <w:t>australis</w:t>
      </w:r>
      <w:proofErr w:type="spellEnd"/>
      <w:r w:rsidRPr="00E26656">
        <w:t>), vyskytuje se i bublinatka menší (</w:t>
      </w:r>
      <w:proofErr w:type="spellStart"/>
      <w:r w:rsidRPr="00E26656">
        <w:t>Utricularia</w:t>
      </w:r>
      <w:proofErr w:type="spellEnd"/>
      <w:r w:rsidRPr="00E26656">
        <w:t xml:space="preserve"> minor) a bublinatka bledožlutá (</w:t>
      </w:r>
      <w:proofErr w:type="spellStart"/>
      <w:r w:rsidRPr="00E26656">
        <w:t>Utricularia</w:t>
      </w:r>
      <w:proofErr w:type="spellEnd"/>
      <w:r w:rsidRPr="00E26656">
        <w:t xml:space="preserve"> </w:t>
      </w:r>
      <w:proofErr w:type="spellStart"/>
      <w:r w:rsidRPr="00E26656">
        <w:t>ochroleuca</w:t>
      </w:r>
      <w:proofErr w:type="spellEnd"/>
      <w:r w:rsidRPr="00E26656">
        <w:t xml:space="preserve">). Bohatá je populace parožnatky </w:t>
      </w:r>
      <w:proofErr w:type="spellStart"/>
      <w:r w:rsidRPr="00E26656">
        <w:t>Nitella</w:t>
      </w:r>
      <w:proofErr w:type="spellEnd"/>
      <w:r w:rsidRPr="00E26656">
        <w:t xml:space="preserve"> </w:t>
      </w:r>
      <w:proofErr w:type="spellStart"/>
      <w:r w:rsidRPr="00E26656">
        <w:t>flexilis</w:t>
      </w:r>
      <w:proofErr w:type="spellEnd"/>
      <w:r w:rsidRPr="00E26656">
        <w:t>. Za zmínku stojí také rašelinné druhy jako velmi častá klikva bahenní (</w:t>
      </w:r>
      <w:proofErr w:type="spellStart"/>
      <w:r w:rsidRPr="00E26656">
        <w:t>Oxycoccus</w:t>
      </w:r>
      <w:proofErr w:type="spellEnd"/>
      <w:r w:rsidRPr="00E26656">
        <w:t xml:space="preserve"> </w:t>
      </w:r>
      <w:proofErr w:type="spellStart"/>
      <w:r w:rsidRPr="00E26656">
        <w:t>palustris</w:t>
      </w:r>
      <w:proofErr w:type="spellEnd"/>
      <w:r w:rsidRPr="00E26656">
        <w:t>), rosnatka okrouhlolistá (</w:t>
      </w:r>
      <w:proofErr w:type="spellStart"/>
      <w:r w:rsidRPr="00E26656">
        <w:t>Drosera</w:t>
      </w:r>
      <w:proofErr w:type="spellEnd"/>
      <w:r w:rsidRPr="00E26656">
        <w:t xml:space="preserve"> </w:t>
      </w:r>
      <w:proofErr w:type="spellStart"/>
      <w:r w:rsidRPr="00E26656">
        <w:t>rotundifolia</w:t>
      </w:r>
      <w:proofErr w:type="spellEnd"/>
      <w:r w:rsidRPr="00E26656">
        <w:t xml:space="preserve">), </w:t>
      </w:r>
      <w:proofErr w:type="spellStart"/>
      <w:r w:rsidRPr="00E26656">
        <w:t>rhotnosemenka</w:t>
      </w:r>
      <w:proofErr w:type="spellEnd"/>
      <w:r w:rsidRPr="00E26656">
        <w:t xml:space="preserve"> bílá (</w:t>
      </w:r>
      <w:proofErr w:type="spellStart"/>
      <w:r w:rsidRPr="00E26656">
        <w:t>Rhynchospora</w:t>
      </w:r>
      <w:proofErr w:type="spellEnd"/>
      <w:r w:rsidRPr="00E26656">
        <w:t xml:space="preserve"> alba). K dalším významným druhům patří sivěnka přímořská (</w:t>
      </w:r>
      <w:proofErr w:type="spellStart"/>
      <w:r w:rsidRPr="00E26656">
        <w:t>Glaux</w:t>
      </w:r>
      <w:proofErr w:type="spellEnd"/>
      <w:r w:rsidRPr="00E26656">
        <w:t xml:space="preserve"> </w:t>
      </w:r>
      <w:proofErr w:type="spellStart"/>
      <w:r w:rsidRPr="00E26656">
        <w:t>maritima</w:t>
      </w:r>
      <w:proofErr w:type="spellEnd"/>
      <w:r w:rsidRPr="00E26656">
        <w:t>), kamyšník přímořský (</w:t>
      </w:r>
      <w:proofErr w:type="spellStart"/>
      <w:r w:rsidRPr="00E26656">
        <w:t>Bolboschoenus</w:t>
      </w:r>
      <w:proofErr w:type="spellEnd"/>
      <w:r w:rsidRPr="00E26656">
        <w:t xml:space="preserve"> </w:t>
      </w:r>
      <w:proofErr w:type="spellStart"/>
      <w:r w:rsidRPr="00E26656">
        <w:t>maritimus</w:t>
      </w:r>
      <w:proofErr w:type="spellEnd"/>
      <w:r w:rsidRPr="00E26656">
        <w:t>), ostřice oddálená (</w:t>
      </w:r>
      <w:proofErr w:type="spellStart"/>
      <w:r w:rsidRPr="00E26656">
        <w:t>Carex</w:t>
      </w:r>
      <w:proofErr w:type="spellEnd"/>
      <w:r w:rsidRPr="00E26656">
        <w:t xml:space="preserve"> </w:t>
      </w:r>
      <w:proofErr w:type="spellStart"/>
      <w:r w:rsidRPr="00E26656">
        <w:t>distans</w:t>
      </w:r>
      <w:proofErr w:type="spellEnd"/>
      <w:r w:rsidRPr="00E26656">
        <w:t xml:space="preserve">), sítina </w:t>
      </w:r>
      <w:proofErr w:type="spellStart"/>
      <w:r w:rsidRPr="00E26656">
        <w:t>Gerardova</w:t>
      </w:r>
      <w:proofErr w:type="spellEnd"/>
      <w:r w:rsidRPr="00E26656">
        <w:t xml:space="preserve"> (</w:t>
      </w:r>
      <w:proofErr w:type="spellStart"/>
      <w:r w:rsidRPr="00E26656">
        <w:t>Juncus</w:t>
      </w:r>
      <w:proofErr w:type="spellEnd"/>
      <w:r w:rsidRPr="00E26656">
        <w:t xml:space="preserve"> </w:t>
      </w:r>
      <w:proofErr w:type="spellStart"/>
      <w:r w:rsidRPr="00E26656">
        <w:t>gerardii</w:t>
      </w:r>
      <w:proofErr w:type="spellEnd"/>
      <w:r w:rsidRPr="00E26656">
        <w:t>), bařička bahenní (</w:t>
      </w:r>
      <w:proofErr w:type="spellStart"/>
      <w:r w:rsidRPr="00E26656">
        <w:t>Triglochin</w:t>
      </w:r>
      <w:proofErr w:type="spellEnd"/>
      <w:r w:rsidRPr="00E26656">
        <w:t xml:space="preserve"> </w:t>
      </w:r>
      <w:proofErr w:type="spellStart"/>
      <w:r w:rsidRPr="00E26656">
        <w:t>palustre</w:t>
      </w:r>
      <w:proofErr w:type="spellEnd"/>
      <w:r w:rsidRPr="00E26656">
        <w:t xml:space="preserve">). Z fauny je významné opakované a pravidelné hnízdění druhu jeřába popelavého (Grus </w:t>
      </w:r>
      <w:proofErr w:type="spellStart"/>
      <w:r w:rsidRPr="00E26656">
        <w:t>grus</w:t>
      </w:r>
      <w:proofErr w:type="spellEnd"/>
      <w:r w:rsidRPr="00E26656">
        <w:t>), vodouše rudonohého (</w:t>
      </w:r>
      <w:proofErr w:type="spellStart"/>
      <w:r w:rsidRPr="00E26656">
        <w:t>Tringa</w:t>
      </w:r>
      <w:proofErr w:type="spellEnd"/>
      <w:r w:rsidRPr="00E26656">
        <w:t xml:space="preserve"> </w:t>
      </w:r>
      <w:proofErr w:type="spellStart"/>
      <w:r w:rsidRPr="00E26656">
        <w:t>totanus</w:t>
      </w:r>
      <w:proofErr w:type="spellEnd"/>
      <w:r w:rsidRPr="00E26656">
        <w:t xml:space="preserve">), několika párů </w:t>
      </w:r>
      <w:proofErr w:type="spellStart"/>
      <w:r w:rsidRPr="00E26656">
        <w:t>motáka</w:t>
      </w:r>
      <w:proofErr w:type="spellEnd"/>
      <w:r w:rsidRPr="00E26656">
        <w:t xml:space="preserve"> pochopa (</w:t>
      </w:r>
      <w:proofErr w:type="spellStart"/>
      <w:r w:rsidRPr="00E26656">
        <w:t>Circus</w:t>
      </w:r>
      <w:proofErr w:type="spellEnd"/>
      <w:r w:rsidRPr="00E26656">
        <w:t xml:space="preserve"> </w:t>
      </w:r>
      <w:proofErr w:type="spellStart"/>
      <w:r w:rsidRPr="00E26656">
        <w:t>aeruginosus</w:t>
      </w:r>
      <w:proofErr w:type="spellEnd"/>
      <w:r w:rsidRPr="00E26656">
        <w:t>), bekasiny otavní (</w:t>
      </w:r>
      <w:proofErr w:type="spellStart"/>
      <w:r w:rsidRPr="00E26656">
        <w:t>Gallinago</w:t>
      </w:r>
      <w:proofErr w:type="spellEnd"/>
      <w:r w:rsidRPr="00E26656">
        <w:t xml:space="preserve"> </w:t>
      </w:r>
      <w:proofErr w:type="spellStart"/>
      <w:r w:rsidRPr="00E26656">
        <w:t>gallinago</w:t>
      </w:r>
      <w:proofErr w:type="spellEnd"/>
      <w:r w:rsidRPr="00E26656">
        <w:t>) aj. a množství druhů obojživelníků. Významná je populace hnědáska chrastavcového (</w:t>
      </w:r>
      <w:proofErr w:type="spellStart"/>
      <w:r w:rsidRPr="00E26656">
        <w:t>Euphydryas</w:t>
      </w:r>
      <w:proofErr w:type="spellEnd"/>
      <w:r w:rsidRPr="00E26656">
        <w:t xml:space="preserve"> </w:t>
      </w:r>
      <w:proofErr w:type="spellStart"/>
      <w:r w:rsidRPr="00E26656">
        <w:t>aurinia</w:t>
      </w:r>
      <w:proofErr w:type="spellEnd"/>
      <w:r w:rsidRPr="00E26656">
        <w:t xml:space="preserve">), která zde tvoří spojovací článek mezi západní a východní </w:t>
      </w:r>
      <w:proofErr w:type="spellStart"/>
      <w:r w:rsidRPr="00E26656">
        <w:t>metapopulací</w:t>
      </w:r>
      <w:proofErr w:type="spellEnd"/>
      <w:r w:rsidRPr="00E26656">
        <w:t>.</w:t>
      </w:r>
    </w:p>
    <w:p w14:paraId="13FC38DE" w14:textId="1A6BD8E0" w:rsidR="00E26656" w:rsidRPr="00E26656" w:rsidRDefault="00E26656" w:rsidP="00D86005">
      <w:pPr>
        <w:rPr>
          <w:u w:val="single"/>
        </w:rPr>
      </w:pPr>
      <w:r w:rsidRPr="00E26656">
        <w:rPr>
          <w:u w:val="single"/>
        </w:rPr>
        <w:t xml:space="preserve">EVL Ramena Ohře (CZ0410020) </w:t>
      </w:r>
    </w:p>
    <w:p w14:paraId="19495644" w14:textId="57EF577D" w:rsidR="00D86005" w:rsidRDefault="00E26656" w:rsidP="00D86005">
      <w:r w:rsidRPr="00E26656">
        <w:t xml:space="preserve">Nejzachovalejší část nivy Ohře nížinného charakteru v Karlovarském kraji s množstvím mrtvých ramen a tůní. Nejvýznamnější je </w:t>
      </w:r>
      <w:proofErr w:type="spellStart"/>
      <w:r w:rsidRPr="00E26656">
        <w:t>makrofytní</w:t>
      </w:r>
      <w:proofErr w:type="spellEnd"/>
      <w:r w:rsidRPr="00E26656">
        <w:t xml:space="preserve"> vegetace vázaná přímo na vodní prostředí, jedná se o jeden z nejlépe osídlených toků v České republice, a dále vegetace slepých ramen, zátočin a tůní. Rozsáhlé porosty říčních rákosin, psárkových luk a vrbových křovin a luhů doprovázejících vodní tok jsou již dosti </w:t>
      </w:r>
      <w:proofErr w:type="spellStart"/>
      <w:r w:rsidRPr="00E26656">
        <w:t>eutrofizovány</w:t>
      </w:r>
      <w:proofErr w:type="spellEnd"/>
      <w:r w:rsidRPr="00E26656">
        <w:t xml:space="preserve"> a </w:t>
      </w:r>
      <w:proofErr w:type="spellStart"/>
      <w:r w:rsidRPr="00E26656">
        <w:t>invadovány</w:t>
      </w:r>
      <w:proofErr w:type="spellEnd"/>
      <w:r w:rsidRPr="00E26656">
        <w:t xml:space="preserve"> neofyty.</w:t>
      </w:r>
    </w:p>
    <w:p w14:paraId="7DE0BF2D" w14:textId="0C32A3B8" w:rsidR="007445F7" w:rsidRDefault="007445F7" w:rsidP="007445F7">
      <w:pPr>
        <w:pStyle w:val="Titulek"/>
        <w:keepNext/>
      </w:pPr>
      <w:r>
        <w:t xml:space="preserve">Obrázek </w:t>
      </w:r>
      <w:r>
        <w:fldChar w:fldCharType="begin"/>
      </w:r>
      <w:r>
        <w:instrText xml:space="preserve"> SEQ Obrázek \* ARABIC </w:instrText>
      </w:r>
      <w:r>
        <w:fldChar w:fldCharType="separate"/>
      </w:r>
      <w:r w:rsidR="00F024FA">
        <w:rPr>
          <w:noProof/>
        </w:rPr>
        <w:t>10</w:t>
      </w:r>
      <w:r>
        <w:fldChar w:fldCharType="end"/>
      </w:r>
      <w:r>
        <w:t xml:space="preserve"> Natura2000 - evropsky významné lokality</w:t>
      </w:r>
    </w:p>
    <w:p w14:paraId="7F6C9FE6" w14:textId="3230621B" w:rsidR="004E79BD" w:rsidRDefault="007C1D14" w:rsidP="00D86005">
      <w:pPr>
        <w:rPr>
          <w:sz w:val="16"/>
          <w:szCs w:val="16"/>
          <w:highlight w:val="yellow"/>
        </w:rPr>
      </w:pPr>
      <w:r>
        <w:rPr>
          <w:noProof/>
        </w:rPr>
        <w:drawing>
          <wp:inline distT="0" distB="0" distL="0" distR="0" wp14:anchorId="05307CA8" wp14:editId="3900AEAF">
            <wp:extent cx="4503420" cy="4138479"/>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08991" cy="4143598"/>
                    </a:xfrm>
                    <a:prstGeom prst="rect">
                      <a:avLst/>
                    </a:prstGeom>
                  </pic:spPr>
                </pic:pic>
              </a:graphicData>
            </a:graphic>
          </wp:inline>
        </w:drawing>
      </w:r>
    </w:p>
    <w:p w14:paraId="0864D94B" w14:textId="77777777" w:rsidR="007445F7" w:rsidRPr="00C96252" w:rsidRDefault="007445F7" w:rsidP="007445F7">
      <w:pPr>
        <w:rPr>
          <w:sz w:val="16"/>
          <w:szCs w:val="16"/>
        </w:rPr>
      </w:pPr>
      <w:r w:rsidRPr="00C96252">
        <w:rPr>
          <w:sz w:val="16"/>
          <w:szCs w:val="16"/>
        </w:rPr>
        <w:t xml:space="preserve">Zdroj: </w:t>
      </w:r>
      <w:r>
        <w:rPr>
          <w:sz w:val="16"/>
          <w:szCs w:val="16"/>
        </w:rPr>
        <w:t>[</w:t>
      </w:r>
      <w:r w:rsidRPr="00C96252">
        <w:rPr>
          <w:sz w:val="16"/>
          <w:szCs w:val="16"/>
        </w:rPr>
        <w:t>ÚAP Karlovarského kraje; upraveno AFRY CZ</w:t>
      </w:r>
      <w:r>
        <w:rPr>
          <w:sz w:val="16"/>
          <w:szCs w:val="16"/>
        </w:rPr>
        <w:t>]</w:t>
      </w:r>
    </w:p>
    <w:p w14:paraId="06BE7906" w14:textId="334B4E13" w:rsidR="005E7345" w:rsidRPr="00D10BCB" w:rsidRDefault="005E7345" w:rsidP="00C50953">
      <w:r w:rsidRPr="00D10BCB">
        <w:t xml:space="preserve">Podle stanoviska příslušného orgánu ochrany přírody (Krajský úřad Karlovarského kraje, zn. KK/4124/ZZ/20 ze dne 07.09. 2021) podle § 45i zákona č. 114/1992 Sb., o ochraně přírody a krajiny, zamýšlený záměr „Modernizace ŽST Františkovy Lázně“ </w:t>
      </w:r>
      <w:r w:rsidRPr="00D10BCB">
        <w:rPr>
          <w:b/>
          <w:bCs/>
        </w:rPr>
        <w:t>nemůže mít významný vliv na evropsky významné lokality a ptačí oblasti</w:t>
      </w:r>
      <w:r w:rsidRPr="00D10BCB">
        <w:t xml:space="preserve">.“ – viz </w:t>
      </w:r>
      <w:r w:rsidR="000C4C94" w:rsidRPr="00D10BCB">
        <w:t>Dokladová část</w:t>
      </w:r>
      <w:r w:rsidRPr="00D10BCB">
        <w:t>.</w:t>
      </w:r>
    </w:p>
    <w:p w14:paraId="2FF8C114" w14:textId="731C2897" w:rsidR="00C50953" w:rsidRPr="00D10BCB" w:rsidRDefault="00C50953" w:rsidP="00C50953">
      <w:pPr>
        <w:pStyle w:val="Nadpis1"/>
      </w:pPr>
      <w:bookmarkStart w:id="39" w:name="_Toc120706967"/>
      <w:r w:rsidRPr="00D10BCB">
        <w:lastRenderedPageBreak/>
        <w:t>způsob zohlednění podmínek závazného stanoviska posouzení vlivu záměru na životní prostředí</w:t>
      </w:r>
      <w:bookmarkEnd w:id="39"/>
    </w:p>
    <w:p w14:paraId="1A14201B" w14:textId="2C8F0FF0" w:rsidR="00812C25" w:rsidRDefault="00196352" w:rsidP="00E508D8">
      <w:pPr>
        <w:rPr>
          <w:lang w:eastAsia="sv-SE"/>
        </w:rPr>
      </w:pPr>
      <w:r w:rsidRPr="00D10BCB">
        <w:rPr>
          <w:lang w:eastAsia="sv-SE"/>
        </w:rPr>
        <w:t xml:space="preserve">Dle vyjádření Odboru životního prostředí a zemědělství KÚ Karlovarského kraje ze dne </w:t>
      </w:r>
      <w:r w:rsidR="00A960F6" w:rsidRPr="00D10BCB">
        <w:rPr>
          <w:lang w:eastAsia="sv-SE"/>
        </w:rPr>
        <w:t>13.9</w:t>
      </w:r>
      <w:r w:rsidRPr="00D10BCB">
        <w:rPr>
          <w:lang w:eastAsia="sv-SE"/>
        </w:rPr>
        <w:t>.202</w:t>
      </w:r>
      <w:r w:rsidR="006F20B1" w:rsidRPr="00D10BCB">
        <w:rPr>
          <w:lang w:eastAsia="sv-SE"/>
        </w:rPr>
        <w:t>1</w:t>
      </w:r>
      <w:r w:rsidRPr="00D10BCB">
        <w:rPr>
          <w:lang w:eastAsia="sv-SE"/>
        </w:rPr>
        <w:t xml:space="preserve"> (zn. KK/</w:t>
      </w:r>
      <w:r w:rsidR="00A960F6" w:rsidRPr="00D10BCB">
        <w:rPr>
          <w:lang w:eastAsia="sv-SE"/>
        </w:rPr>
        <w:t>4132</w:t>
      </w:r>
      <w:r w:rsidRPr="00D10BCB">
        <w:rPr>
          <w:lang w:eastAsia="sv-SE"/>
        </w:rPr>
        <w:t>/ZZ/2</w:t>
      </w:r>
      <w:r w:rsidR="006F20B1" w:rsidRPr="00D10BCB">
        <w:rPr>
          <w:lang w:eastAsia="sv-SE"/>
        </w:rPr>
        <w:t>1</w:t>
      </w:r>
      <w:r w:rsidRPr="00D10BCB">
        <w:rPr>
          <w:lang w:eastAsia="sv-SE"/>
        </w:rPr>
        <w:t xml:space="preserve">) záměr </w:t>
      </w:r>
      <w:r w:rsidR="00A960F6" w:rsidRPr="00D10BCB">
        <w:rPr>
          <w:lang w:eastAsia="sv-SE"/>
        </w:rPr>
        <w:t>ne</w:t>
      </w:r>
      <w:r w:rsidRPr="00D10BCB">
        <w:rPr>
          <w:lang w:eastAsia="sv-SE"/>
        </w:rPr>
        <w:t xml:space="preserve">představuje změnu dle § 4 odst. 1 písm. </w:t>
      </w:r>
      <w:r w:rsidR="00A960F6" w:rsidRPr="00D10BCB">
        <w:rPr>
          <w:lang w:eastAsia="sv-SE"/>
        </w:rPr>
        <w:t>a</w:t>
      </w:r>
      <w:r w:rsidRPr="00D10BCB">
        <w:rPr>
          <w:lang w:eastAsia="sv-SE"/>
        </w:rPr>
        <w:t xml:space="preserve">) zákona o posuzování vlivů na životní prostředí a </w:t>
      </w:r>
      <w:r w:rsidR="00A960F6" w:rsidRPr="00D10BCB">
        <w:rPr>
          <w:lang w:eastAsia="sv-SE"/>
        </w:rPr>
        <w:t>ne</w:t>
      </w:r>
      <w:r w:rsidRPr="00D10BCB">
        <w:rPr>
          <w:lang w:eastAsia="sv-SE"/>
        </w:rPr>
        <w:t xml:space="preserve">naplňuje </w:t>
      </w:r>
      <w:r w:rsidR="006F20B1" w:rsidRPr="00D10BCB">
        <w:rPr>
          <w:lang w:eastAsia="sv-SE"/>
        </w:rPr>
        <w:t>dikci</w:t>
      </w:r>
      <w:r w:rsidRPr="00D10BCB">
        <w:rPr>
          <w:lang w:eastAsia="sv-SE"/>
        </w:rPr>
        <w:t xml:space="preserve"> bodu 4</w:t>
      </w:r>
      <w:r w:rsidR="006F20B1" w:rsidRPr="00D10BCB">
        <w:rPr>
          <w:lang w:eastAsia="sv-SE"/>
        </w:rPr>
        <w:t>4</w:t>
      </w:r>
      <w:r w:rsidRPr="00D10BCB">
        <w:rPr>
          <w:lang w:eastAsia="sv-SE"/>
        </w:rPr>
        <w:t xml:space="preserve"> (</w:t>
      </w:r>
      <w:r w:rsidR="006F20B1" w:rsidRPr="00D10BCB">
        <w:rPr>
          <w:i/>
          <w:iCs/>
          <w:lang w:eastAsia="sv-SE"/>
        </w:rPr>
        <w:t>Celostátní železniční dráhy</w:t>
      </w:r>
      <w:r w:rsidRPr="00D10BCB">
        <w:rPr>
          <w:lang w:eastAsia="sv-SE"/>
        </w:rPr>
        <w:t>) přílohy č. 1 zákona č. 100/2001 Sb., o posuzování vlivů na životní prostředí.</w:t>
      </w:r>
      <w:r w:rsidR="0081012A" w:rsidRPr="00D10BCB">
        <w:rPr>
          <w:lang w:eastAsia="sv-SE"/>
        </w:rPr>
        <w:t xml:space="preserve"> </w:t>
      </w:r>
      <w:r w:rsidR="0081012A" w:rsidRPr="00D10BCB">
        <w:rPr>
          <w:b/>
          <w:bCs/>
        </w:rPr>
        <w:t xml:space="preserve">– </w:t>
      </w:r>
      <w:r w:rsidR="0081012A" w:rsidRPr="00D10BCB">
        <w:t>viz Dokladová část</w:t>
      </w:r>
      <w:r w:rsidR="0081012A" w:rsidRPr="00A960F6">
        <w:t>.</w:t>
      </w:r>
    </w:p>
    <w:p w14:paraId="28D0EA14" w14:textId="7C6149EB" w:rsidR="00C50953" w:rsidRDefault="00C50953" w:rsidP="00C50953">
      <w:pPr>
        <w:pStyle w:val="Nadpis1"/>
      </w:pPr>
      <w:bookmarkStart w:id="40" w:name="_Toc120706968"/>
      <w:r>
        <w:t>v případě záměrů spadajících do režimu zákona o integrované prevenci základní parametry způsobu naplnění závěrů o nejlepších dostupných technikách nebo integrované povolení</w:t>
      </w:r>
      <w:bookmarkEnd w:id="40"/>
    </w:p>
    <w:p w14:paraId="5810B076" w14:textId="47FA6113" w:rsidR="00E508D8" w:rsidRPr="00E508D8" w:rsidRDefault="00E508D8" w:rsidP="00E508D8">
      <w:pPr>
        <w:rPr>
          <w:lang w:eastAsia="sv-SE"/>
        </w:rPr>
      </w:pPr>
      <w:r>
        <w:t>Záměr nespadá do režimu zákona o integrované prevenci č. 76/2002 Sb., ve znění pozdějších předpisů.</w:t>
      </w:r>
    </w:p>
    <w:p w14:paraId="1173E298" w14:textId="21D5C6BA" w:rsidR="00C50953" w:rsidRDefault="00E508D8" w:rsidP="00E508D8">
      <w:pPr>
        <w:pStyle w:val="Nadpis1"/>
      </w:pPr>
      <w:bookmarkStart w:id="41" w:name="_Toc120706969"/>
      <w:r>
        <w:t>navrhovaná ochranná a bezpečnostní pásma, rozsah omezení a podmínky ochrany podle jiných právních předpisů</w:t>
      </w:r>
      <w:bookmarkEnd w:id="41"/>
    </w:p>
    <w:p w14:paraId="213599B3" w14:textId="34122896" w:rsidR="00E508D8" w:rsidRPr="00E508D8" w:rsidRDefault="00E508D8" w:rsidP="00E508D8">
      <w:pPr>
        <w:rPr>
          <w:lang w:eastAsia="sv-SE"/>
        </w:rPr>
      </w:pPr>
      <w:r>
        <w:rPr>
          <w:lang w:eastAsia="sv-SE"/>
        </w:rPr>
        <w:t>Viz Souhrnná technická zpráva.</w:t>
      </w:r>
    </w:p>
    <w:p w14:paraId="0C39199B" w14:textId="73F26121" w:rsidR="00D86005" w:rsidRDefault="00D86005" w:rsidP="00D86005">
      <w:pPr>
        <w:pStyle w:val="Nadpis1"/>
      </w:pPr>
      <w:bookmarkStart w:id="42" w:name="_Toc120706970"/>
      <w:r>
        <w:t>Podklady</w:t>
      </w:r>
      <w:bookmarkEnd w:id="42"/>
    </w:p>
    <w:p w14:paraId="43062271" w14:textId="77777777" w:rsidR="000752D5" w:rsidRPr="00A960F6" w:rsidRDefault="000752D5" w:rsidP="000752D5">
      <w:pPr>
        <w:rPr>
          <w:lang w:eastAsia="sv-SE"/>
        </w:rPr>
      </w:pPr>
      <w:r w:rsidRPr="00A960F6">
        <w:rPr>
          <w:lang w:eastAsia="sv-SE"/>
        </w:rPr>
        <w:t>Úplné znění Zásad územního rozvoje Karlovarského kraje po vydání Aktualizace č. 1</w:t>
      </w:r>
    </w:p>
    <w:p w14:paraId="5D641D6B" w14:textId="77777777" w:rsidR="000752D5" w:rsidRPr="00A960F6" w:rsidRDefault="000752D5" w:rsidP="000752D5">
      <w:pPr>
        <w:rPr>
          <w:lang w:eastAsia="sv-SE"/>
        </w:rPr>
      </w:pPr>
      <w:r w:rsidRPr="00A960F6">
        <w:rPr>
          <w:lang w:eastAsia="sv-SE"/>
        </w:rPr>
        <w:t>4. úplná aktualizace 2017, Územně analytických podkladů Karlovarského kraje</w:t>
      </w:r>
    </w:p>
    <w:p w14:paraId="64C97FF0" w14:textId="4E5E1D20" w:rsidR="000752D5" w:rsidRPr="00A960F6" w:rsidRDefault="000752D5" w:rsidP="000752D5">
      <w:pPr>
        <w:rPr>
          <w:lang w:eastAsia="sv-SE"/>
        </w:rPr>
      </w:pPr>
      <w:r w:rsidRPr="00A960F6">
        <w:rPr>
          <w:lang w:eastAsia="sv-SE"/>
        </w:rPr>
        <w:t>Záměr projektu „</w:t>
      </w:r>
      <w:r w:rsidR="00A960F6" w:rsidRPr="00A960F6">
        <w:rPr>
          <w:lang w:eastAsia="sv-SE"/>
        </w:rPr>
        <w:t>Modernizace ŽST Františkovy Lázně</w:t>
      </w:r>
      <w:r w:rsidRPr="00A960F6">
        <w:rPr>
          <w:lang w:eastAsia="sv-SE"/>
        </w:rPr>
        <w:t>“ (201</w:t>
      </w:r>
      <w:r w:rsidR="00A960F6" w:rsidRPr="00A960F6">
        <w:rPr>
          <w:lang w:eastAsia="sv-SE"/>
        </w:rPr>
        <w:t>7</w:t>
      </w:r>
      <w:r w:rsidRPr="00A960F6">
        <w:rPr>
          <w:lang w:eastAsia="sv-SE"/>
        </w:rPr>
        <w:t>)</w:t>
      </w:r>
    </w:p>
    <w:p w14:paraId="63286E8F" w14:textId="77777777" w:rsidR="00A960F6" w:rsidRPr="00A960F6" w:rsidRDefault="00A960F6" w:rsidP="00A960F6">
      <w:pPr>
        <w:rPr>
          <w:lang w:eastAsia="sv-SE"/>
        </w:rPr>
      </w:pPr>
      <w:r w:rsidRPr="00A960F6">
        <w:rPr>
          <w:lang w:eastAsia="sv-SE"/>
        </w:rPr>
        <w:t>Melichar přírodovědný průzkum; Koncepce ochrany přírody a krajiny Karlovarského kraje na období 2016 – 2025, Karlovy Vary, 08/2015</w:t>
      </w:r>
    </w:p>
    <w:p w14:paraId="212653D2" w14:textId="77777777" w:rsidR="00A960F6" w:rsidRPr="00A960F6" w:rsidRDefault="00A960F6" w:rsidP="00A960F6">
      <w:pPr>
        <w:rPr>
          <w:lang w:eastAsia="sv-SE"/>
        </w:rPr>
      </w:pPr>
      <w:r w:rsidRPr="00A960F6">
        <w:rPr>
          <w:lang w:eastAsia="sv-SE"/>
        </w:rPr>
        <w:t xml:space="preserve">Projektová kancelář </w:t>
      </w:r>
      <w:proofErr w:type="spellStart"/>
      <w:r w:rsidRPr="00A960F6">
        <w:rPr>
          <w:lang w:eastAsia="sv-SE"/>
        </w:rPr>
        <w:t>Markant</w:t>
      </w:r>
      <w:proofErr w:type="spellEnd"/>
      <w:r w:rsidRPr="00A960F6">
        <w:rPr>
          <w:lang w:eastAsia="sv-SE"/>
        </w:rPr>
        <w:t>; ÚP Vojtanov, 2017</w:t>
      </w:r>
    </w:p>
    <w:p w14:paraId="0B902806" w14:textId="566A5A08" w:rsidR="00A960F6" w:rsidRPr="00A960F6" w:rsidRDefault="00A960F6" w:rsidP="00A960F6">
      <w:pPr>
        <w:rPr>
          <w:lang w:eastAsia="sv-SE"/>
        </w:rPr>
      </w:pPr>
      <w:r w:rsidRPr="00A960F6">
        <w:rPr>
          <w:lang w:eastAsia="sv-SE"/>
        </w:rPr>
        <w:t>Příloha č.2 Zhodnocení krajinného rázu na území Karlovarského kraje, SEA ÚP VÚC KK, Liberec, 2005</w:t>
      </w:r>
    </w:p>
    <w:p w14:paraId="213E13E0" w14:textId="77777777" w:rsidR="000752D5" w:rsidRPr="00A960F6" w:rsidRDefault="000752D5" w:rsidP="000752D5">
      <w:pPr>
        <w:rPr>
          <w:lang w:eastAsia="sv-SE"/>
        </w:rPr>
      </w:pPr>
      <w:proofErr w:type="spellStart"/>
      <w:r w:rsidRPr="00A960F6">
        <w:rPr>
          <w:lang w:eastAsia="sv-SE"/>
        </w:rPr>
        <w:t>Geoportál</w:t>
      </w:r>
      <w:proofErr w:type="spellEnd"/>
      <w:r w:rsidRPr="00A960F6">
        <w:rPr>
          <w:lang w:eastAsia="sv-SE"/>
        </w:rPr>
        <w:t xml:space="preserve"> DMVS Karlovarského kraje, dostupné z: https://geoportal.kr-karlovarsky.cz/web/Map/Map1/ViewUAP</w:t>
      </w:r>
    </w:p>
    <w:p w14:paraId="34853569" w14:textId="73349FFE" w:rsidR="000752D5" w:rsidRPr="00A960F6" w:rsidRDefault="000752D5" w:rsidP="000752D5">
      <w:pPr>
        <w:rPr>
          <w:rStyle w:val="Hypertextovodkaz"/>
          <w:lang w:eastAsia="sv-SE"/>
        </w:rPr>
      </w:pPr>
      <w:r w:rsidRPr="00A960F6">
        <w:rPr>
          <w:lang w:eastAsia="sv-SE"/>
        </w:rPr>
        <w:t xml:space="preserve">Ústřední seznam ochrany přírody, dostupné z: </w:t>
      </w:r>
      <w:hyperlink r:id="rId44" w:history="1">
        <w:r w:rsidRPr="00A960F6">
          <w:rPr>
            <w:rStyle w:val="Hypertextovodkaz"/>
            <w:lang w:eastAsia="sv-SE"/>
          </w:rPr>
          <w:t>https://drusop.nature.cz/portal/</w:t>
        </w:r>
      </w:hyperlink>
    </w:p>
    <w:p w14:paraId="44EAB834" w14:textId="0396ACAE" w:rsidR="00E84E81" w:rsidRPr="00A960F6" w:rsidRDefault="00E84E81" w:rsidP="000752D5">
      <w:r w:rsidRPr="00A960F6">
        <w:t>Údaje o kvalitě ovzduší, portál ČHMI</w:t>
      </w:r>
    </w:p>
    <w:p w14:paraId="466B4FE0" w14:textId="078522B4" w:rsidR="00E84E81" w:rsidRPr="00A960F6" w:rsidRDefault="00E84E81" w:rsidP="000752D5">
      <w:r w:rsidRPr="00A960F6">
        <w:t>Mapový portál ČGS</w:t>
      </w:r>
    </w:p>
    <w:p w14:paraId="199112EF" w14:textId="0B545C2A" w:rsidR="00E84E81" w:rsidRPr="00A960F6" w:rsidRDefault="00E84E81" w:rsidP="000752D5">
      <w:proofErr w:type="spellStart"/>
      <w:r w:rsidRPr="00A960F6">
        <w:t>Hydroekologický</w:t>
      </w:r>
      <w:proofErr w:type="spellEnd"/>
      <w:r w:rsidRPr="00A960F6">
        <w:t xml:space="preserve"> informační systém VÚV TGM</w:t>
      </w:r>
    </w:p>
    <w:p w14:paraId="1DE5F2AE" w14:textId="5374F2A4" w:rsidR="00E84E81" w:rsidRPr="00EB1939" w:rsidRDefault="00A960F6" w:rsidP="000752D5">
      <w:pPr>
        <w:rPr>
          <w:lang w:eastAsia="sv-SE"/>
        </w:rPr>
      </w:pPr>
      <w:r w:rsidRPr="00A960F6">
        <w:rPr>
          <w:lang w:eastAsia="sv-SE"/>
        </w:rPr>
        <w:t xml:space="preserve">Mapový </w:t>
      </w:r>
      <w:proofErr w:type="spellStart"/>
      <w:r w:rsidRPr="00A960F6">
        <w:rPr>
          <w:lang w:eastAsia="sv-SE"/>
        </w:rPr>
        <w:t>geoportál</w:t>
      </w:r>
      <w:proofErr w:type="spellEnd"/>
      <w:r w:rsidRPr="00A960F6">
        <w:rPr>
          <w:lang w:eastAsia="sv-SE"/>
        </w:rPr>
        <w:t xml:space="preserve"> INSPIRE; geoportal.gov.cz</w:t>
      </w:r>
    </w:p>
    <w:p w14:paraId="527E9DE9" w14:textId="545AF298" w:rsidR="000752D5" w:rsidRPr="00D10BCB" w:rsidRDefault="000752D5" w:rsidP="000752D5">
      <w:pPr>
        <w:pStyle w:val="Nadpis1"/>
      </w:pPr>
      <w:bookmarkStart w:id="43" w:name="_Toc120706971"/>
      <w:r w:rsidRPr="00D10BCB">
        <w:lastRenderedPageBreak/>
        <w:t>Přílohy</w:t>
      </w:r>
      <w:bookmarkEnd w:id="43"/>
    </w:p>
    <w:p w14:paraId="7B43C7A1" w14:textId="77777777" w:rsidR="000752D5" w:rsidRPr="00D10BCB" w:rsidRDefault="000752D5" w:rsidP="000752D5">
      <w:pPr>
        <w:rPr>
          <w:lang w:eastAsia="sv-SE"/>
        </w:rPr>
      </w:pPr>
      <w:bookmarkStart w:id="44" w:name="_Hlk90471877"/>
      <w:r w:rsidRPr="00D10BCB">
        <w:rPr>
          <w:lang w:eastAsia="sv-SE"/>
        </w:rPr>
        <w:t>B.6.2</w:t>
      </w:r>
      <w:r w:rsidRPr="00D10BCB">
        <w:rPr>
          <w:lang w:eastAsia="sv-SE"/>
        </w:rPr>
        <w:tab/>
        <w:t>Biologický průzkum (samostatná příloha)</w:t>
      </w:r>
    </w:p>
    <w:p w14:paraId="724E73EE" w14:textId="77777777" w:rsidR="000752D5" w:rsidRPr="00D10BCB" w:rsidRDefault="000752D5" w:rsidP="000752D5">
      <w:pPr>
        <w:rPr>
          <w:lang w:eastAsia="sv-SE"/>
        </w:rPr>
      </w:pPr>
      <w:r w:rsidRPr="00D10BCB">
        <w:rPr>
          <w:lang w:eastAsia="sv-SE"/>
        </w:rPr>
        <w:t>B.6.3</w:t>
      </w:r>
      <w:r w:rsidRPr="00D10BCB">
        <w:rPr>
          <w:lang w:eastAsia="sv-SE"/>
        </w:rPr>
        <w:tab/>
        <w:t>Dendrologický průzkum (samostatná příloha)</w:t>
      </w:r>
    </w:p>
    <w:p w14:paraId="46C268D2" w14:textId="77777777" w:rsidR="000752D5" w:rsidRPr="00D10BCB" w:rsidRDefault="000752D5" w:rsidP="000752D5">
      <w:pPr>
        <w:rPr>
          <w:lang w:eastAsia="sv-SE"/>
        </w:rPr>
      </w:pPr>
      <w:r w:rsidRPr="00D10BCB">
        <w:rPr>
          <w:lang w:eastAsia="sv-SE"/>
        </w:rPr>
        <w:t>B.6.4</w:t>
      </w:r>
      <w:r w:rsidRPr="00D10BCB">
        <w:rPr>
          <w:lang w:eastAsia="sv-SE"/>
        </w:rPr>
        <w:tab/>
        <w:t>Posouzení vlivu na krajinný ráz (samostatná příloha)</w:t>
      </w:r>
    </w:p>
    <w:p w14:paraId="2B3C27C4" w14:textId="70EC4052" w:rsidR="000752D5" w:rsidRPr="00D10BCB" w:rsidRDefault="000752D5" w:rsidP="000752D5">
      <w:pPr>
        <w:rPr>
          <w:lang w:eastAsia="sv-SE"/>
        </w:rPr>
      </w:pPr>
      <w:r w:rsidRPr="00D10BCB">
        <w:rPr>
          <w:lang w:eastAsia="sv-SE"/>
        </w:rPr>
        <w:t>B.6.5</w:t>
      </w:r>
      <w:r w:rsidRPr="00D10BCB">
        <w:rPr>
          <w:lang w:eastAsia="sv-SE"/>
        </w:rPr>
        <w:tab/>
        <w:t xml:space="preserve">Akustická studie </w:t>
      </w:r>
      <w:r w:rsidR="000C4C94" w:rsidRPr="00D10BCB">
        <w:rPr>
          <w:lang w:eastAsia="sv-SE"/>
        </w:rPr>
        <w:t>včetně protokolu měření a mapových výstup</w:t>
      </w:r>
      <w:r w:rsidR="000C4C94" w:rsidRPr="001A63AC">
        <w:rPr>
          <w:lang w:eastAsia="sv-SE"/>
        </w:rPr>
        <w:t>ů</w:t>
      </w:r>
      <w:r w:rsidR="007F113A" w:rsidRPr="001A63AC">
        <w:rPr>
          <w:lang w:eastAsia="sv-SE"/>
        </w:rPr>
        <w:t>, Protokol o měření vibrací</w:t>
      </w:r>
      <w:r w:rsidR="000C4C94" w:rsidRPr="001A63AC">
        <w:rPr>
          <w:lang w:eastAsia="sv-SE"/>
        </w:rPr>
        <w:t xml:space="preserve"> </w:t>
      </w:r>
      <w:r w:rsidRPr="001A63AC">
        <w:rPr>
          <w:lang w:eastAsia="sv-SE"/>
        </w:rPr>
        <w:t>(samostatná příloha)</w:t>
      </w:r>
    </w:p>
    <w:bookmarkEnd w:id="44"/>
    <w:p w14:paraId="04DCC028" w14:textId="429431C7" w:rsidR="00343897" w:rsidRPr="000752D5" w:rsidRDefault="00343897" w:rsidP="000752D5">
      <w:pPr>
        <w:rPr>
          <w:lang w:eastAsia="sv-SE"/>
        </w:rPr>
      </w:pPr>
    </w:p>
    <w:sectPr w:rsidR="00343897" w:rsidRPr="000752D5" w:rsidSect="00E24D80">
      <w:headerReference w:type="even" r:id="rId45"/>
      <w:headerReference w:type="default" r:id="rId46"/>
      <w:footerReference w:type="even" r:id="rId47"/>
      <w:footerReference w:type="default" r:id="rId48"/>
      <w:headerReference w:type="first" r:id="rId49"/>
      <w:footerReference w:type="first" r:id="rId50"/>
      <w:pgSz w:w="11906" w:h="16838" w:code="9"/>
      <w:pgMar w:top="1588" w:right="1418" w:bottom="1418" w:left="1418" w:header="567" w:footer="5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3D263A" w14:textId="77777777" w:rsidR="00F76D9A" w:rsidRDefault="00F76D9A" w:rsidP="00D974A9">
      <w:pPr>
        <w:spacing w:after="0" w:line="240" w:lineRule="auto"/>
      </w:pPr>
      <w:r>
        <w:separator/>
      </w:r>
    </w:p>
  </w:endnote>
  <w:endnote w:type="continuationSeparator" w:id="0">
    <w:p w14:paraId="7F959F90" w14:textId="77777777" w:rsidR="00F76D9A" w:rsidRDefault="00F76D9A" w:rsidP="00D974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Arial">
    <w:altName w:val="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FF588" w14:textId="06C0A2AE" w:rsidR="00F76D9A" w:rsidRDefault="00F76D9A" w:rsidP="00BD4721">
    <w:pPr>
      <w:pStyle w:val="Zpat1"/>
    </w:pPr>
    <w:r w:rsidRPr="003435D8">
      <w:fldChar w:fldCharType="begin"/>
    </w:r>
    <w:r w:rsidRPr="00A220A3">
      <w:instrText>PAGE  \* Arabic  \* MERGEFORMAT</w:instrText>
    </w:r>
    <w:r w:rsidRPr="003435D8">
      <w:fldChar w:fldCharType="separate"/>
    </w:r>
    <w:r>
      <w:rPr>
        <w:noProof/>
      </w:rPr>
      <w:t>2</w:t>
    </w:r>
    <w:r w:rsidRPr="003435D8">
      <w:fldChar w:fldCharType="end"/>
    </w:r>
    <w:r>
      <w:t>/</w:t>
    </w:r>
    <w:r>
      <w:rPr>
        <w:lang w:val="en-GB"/>
      </w:rPr>
      <w:fldChar w:fldCharType="begin"/>
    </w:r>
    <w:r w:rsidRPr="00A220A3">
      <w:instrText>NUMPAGES  \* Arabic  \* MERGEFORMAT</w:instrText>
    </w:r>
    <w:r>
      <w:rPr>
        <w:lang w:val="en-GB"/>
      </w:rPr>
      <w:fldChar w:fldCharType="separate"/>
    </w:r>
    <w:r w:rsidRPr="00380967">
      <w:rPr>
        <w:noProof/>
      </w:rPr>
      <w:t>6</w:t>
    </w:r>
    <w:r>
      <w:rPr>
        <w:noProof/>
        <w:lang w:val="sv-SE"/>
      </w:rPr>
      <w:fldChar w:fldCharType="end"/>
    </w:r>
    <w:r>
      <w:rPr>
        <w:noProof/>
        <w:lang w:val="sv-SE"/>
      </w:rPr>
      <w:t xml:space="preserve"> </w:t>
    </w:r>
    <w:r>
      <w:rPr>
        <w:noProof/>
        <w:lang w:val="sv-SE"/>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25C45" w14:textId="65C62599" w:rsidR="00F76D9A" w:rsidRDefault="00F76D9A" w:rsidP="00BD4721">
    <w:pPr>
      <w:pStyle w:val="Zpat1"/>
    </w:pPr>
    <w:r w:rsidRPr="00A220A3">
      <w:tab/>
    </w:r>
    <w:r w:rsidRPr="003435D8">
      <w:fldChar w:fldCharType="begin"/>
    </w:r>
    <w:r w:rsidRPr="00A220A3">
      <w:instrText>PAGE  \* Arabic  \* MERGEFORMAT</w:instrText>
    </w:r>
    <w:r w:rsidRPr="003435D8">
      <w:fldChar w:fldCharType="separate"/>
    </w:r>
    <w:r>
      <w:rPr>
        <w:noProof/>
      </w:rPr>
      <w:t>3</w:t>
    </w:r>
    <w:r w:rsidRPr="003435D8">
      <w:fldChar w:fldCharType="end"/>
    </w:r>
    <w:r>
      <w:t>/</w:t>
    </w:r>
    <w:r>
      <w:rPr>
        <w:lang w:val="en-GB"/>
      </w:rPr>
      <w:fldChar w:fldCharType="begin"/>
    </w:r>
    <w:r w:rsidRPr="00A220A3">
      <w:instrText>NUMPAGES  \* Arabic  \* MERGEFORMAT</w:instrText>
    </w:r>
    <w:r>
      <w:rPr>
        <w:lang w:val="en-GB"/>
      </w:rPr>
      <w:fldChar w:fldCharType="separate"/>
    </w:r>
    <w:r w:rsidRPr="00380967">
      <w:rPr>
        <w:noProof/>
      </w:rPr>
      <w:t>6</w:t>
    </w:r>
    <w:r>
      <w:rPr>
        <w:noProof/>
        <w:lang w:val="sv-S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DC38C" w14:textId="77777777" w:rsidR="00F76D9A" w:rsidRPr="00A220A3" w:rsidRDefault="00F76D9A" w:rsidP="00463DDD">
    <w:pPr>
      <w:pStyle w:val="Zpat1"/>
    </w:pPr>
    <w:r>
      <w:t>NÁZEV ZAKÁZKY</w:t>
    </w:r>
    <w:r w:rsidRPr="00A220A3">
      <w:tab/>
    </w:r>
    <w:r w:rsidRPr="003435D8">
      <w:fldChar w:fldCharType="begin"/>
    </w:r>
    <w:r w:rsidRPr="00A220A3">
      <w:instrText>PAGE  \* Arabic  \* MERGEFORMAT</w:instrText>
    </w:r>
    <w:r w:rsidRPr="003435D8">
      <w:fldChar w:fldCharType="separate"/>
    </w:r>
    <w:r>
      <w:rPr>
        <w:noProof/>
      </w:rPr>
      <w:t>2</w:t>
    </w:r>
    <w:r w:rsidRPr="003435D8">
      <w:fldChar w:fldCharType="end"/>
    </w:r>
    <w:r>
      <w:t>/</w:t>
    </w:r>
    <w:r>
      <w:rPr>
        <w:lang w:val="en-GB"/>
      </w:rPr>
      <w:fldChar w:fldCharType="begin"/>
    </w:r>
    <w:r w:rsidRPr="00A220A3">
      <w:instrText>NUMPAGES  \* Arabic  \* MERGEFORMAT</w:instrText>
    </w:r>
    <w:r>
      <w:rPr>
        <w:lang w:val="en-GB"/>
      </w:rPr>
      <w:fldChar w:fldCharType="separate"/>
    </w:r>
    <w:r w:rsidRPr="002C74DE">
      <w:rPr>
        <w:noProof/>
      </w:rPr>
      <w:t>4</w:t>
    </w:r>
    <w:r>
      <w:rPr>
        <w:noProof/>
        <w:lang w:val="sv-S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9B797F" w14:textId="77777777" w:rsidR="00F76D9A" w:rsidRDefault="00F76D9A" w:rsidP="00D974A9">
      <w:pPr>
        <w:spacing w:after="0" w:line="240" w:lineRule="auto"/>
      </w:pPr>
      <w:r>
        <w:separator/>
      </w:r>
    </w:p>
  </w:footnote>
  <w:footnote w:type="continuationSeparator" w:id="0">
    <w:p w14:paraId="763B1602" w14:textId="77777777" w:rsidR="00F76D9A" w:rsidRDefault="00F76D9A" w:rsidP="00D974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B56CD" w14:textId="7B06A4D7" w:rsidR="00F76D9A" w:rsidRDefault="00F76D9A" w:rsidP="008B1875">
    <w:pPr>
      <w:pStyle w:val="Zhlav"/>
      <w:jc w:val="right"/>
    </w:pPr>
    <w:r>
      <w:rPr>
        <w:noProof/>
      </w:rPr>
      <w:drawing>
        <wp:anchor distT="0" distB="0" distL="114300" distR="114300" simplePos="0" relativeHeight="251671552" behindDoc="0" locked="0" layoutInCell="1" allowOverlap="1" wp14:anchorId="6B22C36A" wp14:editId="2E7AC5DE">
          <wp:simplePos x="0" y="0"/>
          <wp:positionH relativeFrom="column">
            <wp:posOffset>-619125</wp:posOffset>
          </wp:positionH>
          <wp:positionV relativeFrom="page">
            <wp:posOffset>321945</wp:posOffset>
          </wp:positionV>
          <wp:extent cx="1692000" cy="482400"/>
          <wp:effectExtent l="0" t="0" r="381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RY_Logotyp_Horizontal_Explainer_FINAL.emf"/>
                  <pic:cNvPicPr/>
                </pic:nvPicPr>
                <pic:blipFill>
                  <a:blip r:embed="rId1">
                    <a:extLst>
                      <a:ext uri="{28A0092B-C50C-407E-A947-70E740481C1C}">
                        <a14:useLocalDpi xmlns:a14="http://schemas.microsoft.com/office/drawing/2010/main" val="0"/>
                      </a:ext>
                    </a:extLst>
                  </a:blip>
                  <a:stretch>
                    <a:fillRect/>
                  </a:stretch>
                </pic:blipFill>
                <pic:spPr>
                  <a:xfrm>
                    <a:off x="0" y="0"/>
                    <a:ext cx="1692000" cy="482400"/>
                  </a:xfrm>
                  <a:prstGeom prst="rect">
                    <a:avLst/>
                  </a:prstGeom>
                </pic:spPr>
              </pic:pic>
            </a:graphicData>
          </a:graphic>
          <wp14:sizeRelH relativeFrom="margin">
            <wp14:pctWidth>0</wp14:pctWidth>
          </wp14:sizeRelH>
          <wp14:sizeRelV relativeFrom="margin">
            <wp14:pctHeight>0</wp14:pctHeight>
          </wp14:sizeRelV>
        </wp:anchor>
      </w:drawing>
    </w:r>
    <w:r w:rsidRPr="00934577">
      <w:rPr>
        <w:noProof/>
        <w:color w:val="A6A6A6" w:themeColor="background1" w:themeShade="A6"/>
        <w:sz w:val="16"/>
        <w:szCs w:val="16"/>
        <w:lang w:val="cs-CZ" w:eastAsia="zh-TW"/>
      </w:rPr>
      <w:t xml:space="preserve"> </w:t>
    </w:r>
    <w:r w:rsidRPr="002A370E">
      <w:rPr>
        <w:noProof/>
        <w:color w:val="A6A6A6" w:themeColor="background1" w:themeShade="A6"/>
        <w:sz w:val="16"/>
        <w:szCs w:val="16"/>
        <w:lang w:val="cs-CZ" w:eastAsia="zh-TW"/>
      </w:rPr>
      <w:t>Modernizace ŽST Františkovy Lázně</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D6B09" w14:textId="19D733DC" w:rsidR="00F76D9A" w:rsidRPr="00A259FC" w:rsidRDefault="00F76D9A" w:rsidP="00A259FC">
    <w:pPr>
      <w:pStyle w:val="Zhlav"/>
      <w:rPr>
        <w:color w:val="A6A6A6" w:themeColor="background1" w:themeShade="A6"/>
        <w:sz w:val="16"/>
        <w:szCs w:val="16"/>
      </w:rPr>
    </w:pPr>
    <w:r w:rsidRPr="00A259FC">
      <w:rPr>
        <w:noProof/>
        <w:sz w:val="16"/>
        <w:szCs w:val="16"/>
      </w:rPr>
      <w:drawing>
        <wp:anchor distT="0" distB="0" distL="114300" distR="114300" simplePos="0" relativeHeight="251673600" behindDoc="0" locked="0" layoutInCell="1" allowOverlap="1" wp14:anchorId="76AB6C50" wp14:editId="4174EE19">
          <wp:simplePos x="0" y="0"/>
          <wp:positionH relativeFrom="margin">
            <wp:align>right</wp:align>
          </wp:positionH>
          <wp:positionV relativeFrom="page">
            <wp:posOffset>247650</wp:posOffset>
          </wp:positionV>
          <wp:extent cx="1692000" cy="482400"/>
          <wp:effectExtent l="0" t="0" r="381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RY_Logotyp_Horizontal_Explainer_FINAL.emf"/>
                  <pic:cNvPicPr/>
                </pic:nvPicPr>
                <pic:blipFill>
                  <a:blip r:embed="rId1">
                    <a:extLst>
                      <a:ext uri="{28A0092B-C50C-407E-A947-70E740481C1C}">
                        <a14:useLocalDpi xmlns:a14="http://schemas.microsoft.com/office/drawing/2010/main" val="0"/>
                      </a:ext>
                    </a:extLst>
                  </a:blip>
                  <a:stretch>
                    <a:fillRect/>
                  </a:stretch>
                </pic:blipFill>
                <pic:spPr>
                  <a:xfrm>
                    <a:off x="0" y="0"/>
                    <a:ext cx="1692000" cy="482400"/>
                  </a:xfrm>
                  <a:prstGeom prst="rect">
                    <a:avLst/>
                  </a:prstGeom>
                </pic:spPr>
              </pic:pic>
            </a:graphicData>
          </a:graphic>
          <wp14:sizeRelH relativeFrom="margin">
            <wp14:pctWidth>0</wp14:pctWidth>
          </wp14:sizeRelH>
          <wp14:sizeRelV relativeFrom="margin">
            <wp14:pctHeight>0</wp14:pctHeight>
          </wp14:sizeRelV>
        </wp:anchor>
      </w:drawing>
    </w:r>
    <w:r>
      <w:rPr>
        <w:color w:val="A6A6A6" w:themeColor="background1" w:themeShade="A6"/>
        <w:sz w:val="16"/>
        <w:szCs w:val="16"/>
      </w:rPr>
      <w:t>MODERNIZACE ŽST FRANTIŠKOVY LÁZNĚ</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A6B57" w14:textId="77777777" w:rsidR="00F76D9A" w:rsidRPr="007D7546" w:rsidRDefault="00F76D9A" w:rsidP="007D7546">
    <w:pPr>
      <w:pStyle w:val="Zhlav1"/>
    </w:pPr>
    <w:r>
      <w:t>TEXTOVÁ ČÁST</w:t>
    </w:r>
    <w:r w:rsidRPr="007D7546">
      <w:t xml:space="preserve"> </w:t>
    </w:r>
    <w:r w:rsidRPr="007D7546">
      <w:rPr>
        <w:noProof/>
        <w:lang w:val="cs-CZ" w:eastAsia="zh-TW"/>
      </w:rPr>
      <w:drawing>
        <wp:anchor distT="0" distB="0" distL="114300" distR="114300" simplePos="0" relativeHeight="251665408" behindDoc="1" locked="1" layoutInCell="1" allowOverlap="1" wp14:anchorId="76074EBA" wp14:editId="116422D2">
          <wp:simplePos x="0" y="0"/>
          <wp:positionH relativeFrom="page">
            <wp:posOffset>6369050</wp:posOffset>
          </wp:positionH>
          <wp:positionV relativeFrom="page">
            <wp:posOffset>297180</wp:posOffset>
          </wp:positionV>
          <wp:extent cx="575945" cy="575945"/>
          <wp:effectExtent l="0" t="0" r="0" b="0"/>
          <wp:wrapNone/>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5945" cy="57594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F03034"/>
    <w:multiLevelType w:val="hybridMultilevel"/>
    <w:tmpl w:val="895645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70834C2"/>
    <w:multiLevelType w:val="multilevel"/>
    <w:tmpl w:val="90E2CDE2"/>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 w15:restartNumberingAfterBreak="0">
    <w:nsid w:val="1B0840D3"/>
    <w:multiLevelType w:val="hybridMultilevel"/>
    <w:tmpl w:val="628068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24592D2A"/>
    <w:multiLevelType w:val="hybridMultilevel"/>
    <w:tmpl w:val="B6A2ECC2"/>
    <w:lvl w:ilvl="0" w:tplc="C1B6E396">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31DB6125"/>
    <w:multiLevelType w:val="hybridMultilevel"/>
    <w:tmpl w:val="EB80133E"/>
    <w:lvl w:ilvl="0" w:tplc="0248EA72">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4DC66C8B"/>
    <w:multiLevelType w:val="hybridMultilevel"/>
    <w:tmpl w:val="B8A8A5A6"/>
    <w:lvl w:ilvl="0" w:tplc="C1B6E396">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4E8228C7"/>
    <w:multiLevelType w:val="hybridMultilevel"/>
    <w:tmpl w:val="E61659C8"/>
    <w:lvl w:ilvl="0" w:tplc="269EFBA0">
      <w:start w:val="1"/>
      <w:numFmt w:val="decimal"/>
      <w:lvlText w:val="%1"/>
      <w:lvlJc w:val="left"/>
      <w:pPr>
        <w:ind w:left="3900" w:hanging="354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4FFF2631"/>
    <w:multiLevelType w:val="hybridMultilevel"/>
    <w:tmpl w:val="A5B47B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526F37DD"/>
    <w:multiLevelType w:val="multilevel"/>
    <w:tmpl w:val="44AE581E"/>
    <w:lvl w:ilvl="0">
      <w:start w:val="1"/>
      <w:numFmt w:val="decimal"/>
      <w:pStyle w:val="slovanseznam"/>
      <w:lvlText w:val="%1."/>
      <w:lvlJc w:val="left"/>
      <w:pPr>
        <w:ind w:left="720" w:hanging="363"/>
      </w:pPr>
      <w:rPr>
        <w:rFonts w:hint="default"/>
      </w:rPr>
    </w:lvl>
    <w:lvl w:ilvl="1">
      <w:start w:val="1"/>
      <w:numFmt w:val="lowerLetter"/>
      <w:pStyle w:val="slovanseznam2"/>
      <w:lvlText w:val="%2."/>
      <w:lvlJc w:val="left"/>
      <w:pPr>
        <w:ind w:left="1440" w:hanging="363"/>
      </w:pPr>
      <w:rPr>
        <w:rFonts w:hint="default"/>
      </w:rPr>
    </w:lvl>
    <w:lvl w:ilvl="2">
      <w:start w:val="1"/>
      <w:numFmt w:val="lowerRoman"/>
      <w:pStyle w:val="slovanseznam3"/>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9" w15:restartNumberingAfterBreak="0">
    <w:nsid w:val="5C5B5B23"/>
    <w:multiLevelType w:val="hybridMultilevel"/>
    <w:tmpl w:val="08ECA414"/>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0" w15:restartNumberingAfterBreak="0">
    <w:nsid w:val="5CBA0B3E"/>
    <w:multiLevelType w:val="hybridMultilevel"/>
    <w:tmpl w:val="DC5403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CC820E7"/>
    <w:multiLevelType w:val="multilevel"/>
    <w:tmpl w:val="CF2C460A"/>
    <w:lvl w:ilvl="0">
      <w:start w:val="1"/>
      <w:numFmt w:val="bullet"/>
      <w:pStyle w:val="Seznamsodrkami"/>
      <w:lvlText w:val=""/>
      <w:lvlJc w:val="left"/>
      <w:pPr>
        <w:ind w:left="720" w:hanging="363"/>
      </w:pPr>
      <w:rPr>
        <w:rFonts w:ascii="Symbol" w:hAnsi="Symbol" w:hint="default"/>
      </w:rPr>
    </w:lvl>
    <w:lvl w:ilvl="1">
      <w:start w:val="1"/>
      <w:numFmt w:val="bullet"/>
      <w:pStyle w:val="Seznamsodrkami2"/>
      <w:lvlText w:val=""/>
      <w:lvlJc w:val="left"/>
      <w:pPr>
        <w:ind w:left="1440" w:hanging="363"/>
      </w:pPr>
      <w:rPr>
        <w:rFonts w:ascii="Symbol" w:hAnsi="Symbol" w:hint="default"/>
      </w:rPr>
    </w:lvl>
    <w:lvl w:ilvl="2">
      <w:start w:val="1"/>
      <w:numFmt w:val="bullet"/>
      <w:pStyle w:val="Seznamsodrkami3"/>
      <w:lvlText w:val=""/>
      <w:lvlJc w:val="left"/>
      <w:pPr>
        <w:ind w:left="2160" w:hanging="363"/>
      </w:pPr>
      <w:rPr>
        <w:rFonts w:ascii="Wingdings" w:hAnsi="Wingdings" w:hint="default"/>
      </w:rPr>
    </w:lvl>
    <w:lvl w:ilvl="3">
      <w:start w:val="1"/>
      <w:numFmt w:val="bullet"/>
      <w:lvlText w:val=""/>
      <w:lvlJc w:val="left"/>
      <w:pPr>
        <w:ind w:left="2880" w:hanging="363"/>
      </w:pPr>
      <w:rPr>
        <w:rFonts w:ascii="Symbol" w:hAnsi="Symbol" w:hint="default"/>
      </w:rPr>
    </w:lvl>
    <w:lvl w:ilvl="4">
      <w:start w:val="1"/>
      <w:numFmt w:val="bullet"/>
      <w:lvlText w:val="o"/>
      <w:lvlJc w:val="left"/>
      <w:pPr>
        <w:ind w:left="3600" w:hanging="363"/>
      </w:pPr>
      <w:rPr>
        <w:rFonts w:ascii="Courier New" w:hAnsi="Courier New" w:cs="Courier New" w:hint="default"/>
      </w:rPr>
    </w:lvl>
    <w:lvl w:ilvl="5">
      <w:start w:val="1"/>
      <w:numFmt w:val="bullet"/>
      <w:lvlText w:val=""/>
      <w:lvlJc w:val="left"/>
      <w:pPr>
        <w:ind w:left="4320" w:hanging="363"/>
      </w:pPr>
      <w:rPr>
        <w:rFonts w:ascii="Wingdings" w:hAnsi="Wingdings" w:hint="default"/>
      </w:rPr>
    </w:lvl>
    <w:lvl w:ilvl="6">
      <w:start w:val="1"/>
      <w:numFmt w:val="bullet"/>
      <w:lvlText w:val=""/>
      <w:lvlJc w:val="left"/>
      <w:pPr>
        <w:ind w:left="5040" w:hanging="363"/>
      </w:pPr>
      <w:rPr>
        <w:rFonts w:ascii="Symbol" w:hAnsi="Symbol" w:hint="default"/>
      </w:rPr>
    </w:lvl>
    <w:lvl w:ilvl="7">
      <w:start w:val="1"/>
      <w:numFmt w:val="bullet"/>
      <w:lvlText w:val="o"/>
      <w:lvlJc w:val="left"/>
      <w:pPr>
        <w:ind w:left="5760" w:hanging="363"/>
      </w:pPr>
      <w:rPr>
        <w:rFonts w:ascii="Courier New" w:hAnsi="Courier New" w:cs="Courier New" w:hint="default"/>
      </w:rPr>
    </w:lvl>
    <w:lvl w:ilvl="8">
      <w:start w:val="1"/>
      <w:numFmt w:val="bullet"/>
      <w:lvlText w:val=""/>
      <w:lvlJc w:val="left"/>
      <w:pPr>
        <w:ind w:left="6480" w:hanging="363"/>
      </w:pPr>
      <w:rPr>
        <w:rFonts w:ascii="Wingdings" w:hAnsi="Wingdings" w:hint="default"/>
      </w:rPr>
    </w:lvl>
  </w:abstractNum>
  <w:abstractNum w:abstractNumId="12" w15:restartNumberingAfterBreak="0">
    <w:nsid w:val="6CE60596"/>
    <w:multiLevelType w:val="hybridMultilevel"/>
    <w:tmpl w:val="F33A84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ECB42AF"/>
    <w:multiLevelType w:val="hybridMultilevel"/>
    <w:tmpl w:val="013A7AFC"/>
    <w:lvl w:ilvl="0" w:tplc="8BD03D96">
      <w:start w:val="1"/>
      <w:numFmt w:val="bullet"/>
      <w:pStyle w:val="Odstavec1"/>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701652F0"/>
    <w:multiLevelType w:val="hybridMultilevel"/>
    <w:tmpl w:val="11D2F1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0D448C3"/>
    <w:multiLevelType w:val="hybridMultilevel"/>
    <w:tmpl w:val="8E0286E0"/>
    <w:lvl w:ilvl="0" w:tplc="C1B6E396">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712C6E79"/>
    <w:multiLevelType w:val="hybridMultilevel"/>
    <w:tmpl w:val="E65261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71EA7E4F"/>
    <w:multiLevelType w:val="hybridMultilevel"/>
    <w:tmpl w:val="CB4A60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2B976AA"/>
    <w:multiLevelType w:val="hybridMultilevel"/>
    <w:tmpl w:val="6D28EF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3387AED"/>
    <w:multiLevelType w:val="hybridMultilevel"/>
    <w:tmpl w:val="5C4A18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1"/>
  </w:num>
  <w:num w:numId="4">
    <w:abstractNumId w:val="13"/>
  </w:num>
  <w:num w:numId="5">
    <w:abstractNumId w:val="15"/>
  </w:num>
  <w:num w:numId="6">
    <w:abstractNumId w:val="18"/>
  </w:num>
  <w:num w:numId="7">
    <w:abstractNumId w:val="12"/>
  </w:num>
  <w:num w:numId="8">
    <w:abstractNumId w:val="6"/>
  </w:num>
  <w:num w:numId="9">
    <w:abstractNumId w:val="0"/>
  </w:num>
  <w:num w:numId="10">
    <w:abstractNumId w:val="10"/>
  </w:num>
  <w:num w:numId="11">
    <w:abstractNumId w:val="4"/>
  </w:num>
  <w:num w:numId="12">
    <w:abstractNumId w:val="9"/>
  </w:num>
  <w:num w:numId="13">
    <w:abstractNumId w:val="5"/>
  </w:num>
  <w:num w:numId="14">
    <w:abstractNumId w:val="14"/>
  </w:num>
  <w:num w:numId="15">
    <w:abstractNumId w:val="3"/>
  </w:num>
  <w:num w:numId="16">
    <w:abstractNumId w:val="16"/>
  </w:num>
  <w:num w:numId="17">
    <w:abstractNumId w:val="17"/>
  </w:num>
  <w:num w:numId="18">
    <w:abstractNumId w:val="19"/>
  </w:num>
  <w:num w:numId="19">
    <w:abstractNumId w:val="2"/>
  </w:num>
  <w:num w:numId="20">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6B1A"/>
    <w:rsid w:val="00000CB0"/>
    <w:rsid w:val="000036A8"/>
    <w:rsid w:val="00006CBF"/>
    <w:rsid w:val="000153FA"/>
    <w:rsid w:val="00020407"/>
    <w:rsid w:val="0002188E"/>
    <w:rsid w:val="000278D6"/>
    <w:rsid w:val="000314C2"/>
    <w:rsid w:val="00033910"/>
    <w:rsid w:val="00034B26"/>
    <w:rsid w:val="000474F5"/>
    <w:rsid w:val="00050162"/>
    <w:rsid w:val="000507DB"/>
    <w:rsid w:val="00051352"/>
    <w:rsid w:val="00053D0D"/>
    <w:rsid w:val="00054540"/>
    <w:rsid w:val="0006036D"/>
    <w:rsid w:val="0006427D"/>
    <w:rsid w:val="00064439"/>
    <w:rsid w:val="00065E86"/>
    <w:rsid w:val="000674AA"/>
    <w:rsid w:val="00070504"/>
    <w:rsid w:val="00070B73"/>
    <w:rsid w:val="00072F95"/>
    <w:rsid w:val="000752D5"/>
    <w:rsid w:val="00096CC9"/>
    <w:rsid w:val="000A300E"/>
    <w:rsid w:val="000A43FB"/>
    <w:rsid w:val="000A4788"/>
    <w:rsid w:val="000A6803"/>
    <w:rsid w:val="000A6A22"/>
    <w:rsid w:val="000B09DC"/>
    <w:rsid w:val="000B1613"/>
    <w:rsid w:val="000B30FB"/>
    <w:rsid w:val="000B43A3"/>
    <w:rsid w:val="000B6DA9"/>
    <w:rsid w:val="000C0FCF"/>
    <w:rsid w:val="000C22BC"/>
    <w:rsid w:val="000C4625"/>
    <w:rsid w:val="000C4C94"/>
    <w:rsid w:val="000C5AC4"/>
    <w:rsid w:val="000D29D8"/>
    <w:rsid w:val="000D2B0B"/>
    <w:rsid w:val="000D7FFA"/>
    <w:rsid w:val="000E0A0D"/>
    <w:rsid w:val="000E134A"/>
    <w:rsid w:val="000E293B"/>
    <w:rsid w:val="000E2BC8"/>
    <w:rsid w:val="000E2ED7"/>
    <w:rsid w:val="0010158D"/>
    <w:rsid w:val="001118E9"/>
    <w:rsid w:val="001132D8"/>
    <w:rsid w:val="00115266"/>
    <w:rsid w:val="00120061"/>
    <w:rsid w:val="00120B7D"/>
    <w:rsid w:val="001244A9"/>
    <w:rsid w:val="0012603C"/>
    <w:rsid w:val="00127411"/>
    <w:rsid w:val="00130313"/>
    <w:rsid w:val="00131378"/>
    <w:rsid w:val="00146D7D"/>
    <w:rsid w:val="00146F55"/>
    <w:rsid w:val="00150945"/>
    <w:rsid w:val="00151575"/>
    <w:rsid w:val="00151E3B"/>
    <w:rsid w:val="001524AF"/>
    <w:rsid w:val="00162144"/>
    <w:rsid w:val="00164496"/>
    <w:rsid w:val="0016511A"/>
    <w:rsid w:val="001734D9"/>
    <w:rsid w:val="00173CAA"/>
    <w:rsid w:val="00180C59"/>
    <w:rsid w:val="00182207"/>
    <w:rsid w:val="00183849"/>
    <w:rsid w:val="00184504"/>
    <w:rsid w:val="00194A5C"/>
    <w:rsid w:val="00195799"/>
    <w:rsid w:val="00196352"/>
    <w:rsid w:val="001A0BD5"/>
    <w:rsid w:val="001A42A8"/>
    <w:rsid w:val="001A63AC"/>
    <w:rsid w:val="001C036B"/>
    <w:rsid w:val="001C26CB"/>
    <w:rsid w:val="001C2C59"/>
    <w:rsid w:val="001C376C"/>
    <w:rsid w:val="001C7DA4"/>
    <w:rsid w:val="001D07B6"/>
    <w:rsid w:val="001D1FFC"/>
    <w:rsid w:val="001D30B3"/>
    <w:rsid w:val="001D673C"/>
    <w:rsid w:val="001E01D8"/>
    <w:rsid w:val="001E1079"/>
    <w:rsid w:val="001E147E"/>
    <w:rsid w:val="001F367D"/>
    <w:rsid w:val="002006B9"/>
    <w:rsid w:val="00202386"/>
    <w:rsid w:val="002031B5"/>
    <w:rsid w:val="00203622"/>
    <w:rsid w:val="002046C5"/>
    <w:rsid w:val="00206780"/>
    <w:rsid w:val="00207CC0"/>
    <w:rsid w:val="002208A8"/>
    <w:rsid w:val="002210A8"/>
    <w:rsid w:val="0022314D"/>
    <w:rsid w:val="00226DF9"/>
    <w:rsid w:val="00232BFC"/>
    <w:rsid w:val="00234632"/>
    <w:rsid w:val="002374D4"/>
    <w:rsid w:val="00240449"/>
    <w:rsid w:val="0024351B"/>
    <w:rsid w:val="00244D2C"/>
    <w:rsid w:val="00245C9E"/>
    <w:rsid w:val="00245FA2"/>
    <w:rsid w:val="00247A72"/>
    <w:rsid w:val="002508E7"/>
    <w:rsid w:val="00255F0A"/>
    <w:rsid w:val="00257DFA"/>
    <w:rsid w:val="00261B96"/>
    <w:rsid w:val="002628F4"/>
    <w:rsid w:val="002646C5"/>
    <w:rsid w:val="00267314"/>
    <w:rsid w:val="00267383"/>
    <w:rsid w:val="0027068B"/>
    <w:rsid w:val="00270F44"/>
    <w:rsid w:val="0027272E"/>
    <w:rsid w:val="0027688C"/>
    <w:rsid w:val="00276AC0"/>
    <w:rsid w:val="00276E4E"/>
    <w:rsid w:val="00281F45"/>
    <w:rsid w:val="00284895"/>
    <w:rsid w:val="00284B09"/>
    <w:rsid w:val="002852A1"/>
    <w:rsid w:val="002869C5"/>
    <w:rsid w:val="00294CB0"/>
    <w:rsid w:val="002958DA"/>
    <w:rsid w:val="002A1911"/>
    <w:rsid w:val="002A349E"/>
    <w:rsid w:val="002A370E"/>
    <w:rsid w:val="002B1BB1"/>
    <w:rsid w:val="002B396F"/>
    <w:rsid w:val="002B486B"/>
    <w:rsid w:val="002B560F"/>
    <w:rsid w:val="002C1BAD"/>
    <w:rsid w:val="002C4C7B"/>
    <w:rsid w:val="002C74DE"/>
    <w:rsid w:val="002D471B"/>
    <w:rsid w:val="002D4CD8"/>
    <w:rsid w:val="002D7B38"/>
    <w:rsid w:val="002E41ED"/>
    <w:rsid w:val="002E53FD"/>
    <w:rsid w:val="002E5D01"/>
    <w:rsid w:val="002E636B"/>
    <w:rsid w:val="002F4039"/>
    <w:rsid w:val="002F66AA"/>
    <w:rsid w:val="003019C9"/>
    <w:rsid w:val="003057BB"/>
    <w:rsid w:val="0031118B"/>
    <w:rsid w:val="00313F43"/>
    <w:rsid w:val="00316230"/>
    <w:rsid w:val="00317DBD"/>
    <w:rsid w:val="00320BC8"/>
    <w:rsid w:val="00324AD6"/>
    <w:rsid w:val="00326E6A"/>
    <w:rsid w:val="00327096"/>
    <w:rsid w:val="0033545F"/>
    <w:rsid w:val="00335D64"/>
    <w:rsid w:val="00335DB8"/>
    <w:rsid w:val="00337431"/>
    <w:rsid w:val="003435D8"/>
    <w:rsid w:val="00343897"/>
    <w:rsid w:val="00344300"/>
    <w:rsid w:val="00346315"/>
    <w:rsid w:val="00347073"/>
    <w:rsid w:val="00354E8F"/>
    <w:rsid w:val="00363B0E"/>
    <w:rsid w:val="00366008"/>
    <w:rsid w:val="003673F5"/>
    <w:rsid w:val="00371115"/>
    <w:rsid w:val="003745EF"/>
    <w:rsid w:val="00380967"/>
    <w:rsid w:val="00380FE3"/>
    <w:rsid w:val="00386D8E"/>
    <w:rsid w:val="00397093"/>
    <w:rsid w:val="003A0050"/>
    <w:rsid w:val="003A3329"/>
    <w:rsid w:val="003A3CAC"/>
    <w:rsid w:val="003A6E6F"/>
    <w:rsid w:val="003B00C4"/>
    <w:rsid w:val="003B4054"/>
    <w:rsid w:val="003B6E90"/>
    <w:rsid w:val="003B7744"/>
    <w:rsid w:val="003C227C"/>
    <w:rsid w:val="003C5B35"/>
    <w:rsid w:val="003C694E"/>
    <w:rsid w:val="003D2574"/>
    <w:rsid w:val="003D3B0D"/>
    <w:rsid w:val="003D529D"/>
    <w:rsid w:val="003D59ED"/>
    <w:rsid w:val="003D70C7"/>
    <w:rsid w:val="003D7AA8"/>
    <w:rsid w:val="003E3131"/>
    <w:rsid w:val="003F0C1B"/>
    <w:rsid w:val="003F1639"/>
    <w:rsid w:val="003F720D"/>
    <w:rsid w:val="003F767C"/>
    <w:rsid w:val="0040204E"/>
    <w:rsid w:val="004064AC"/>
    <w:rsid w:val="00412DA3"/>
    <w:rsid w:val="00417F95"/>
    <w:rsid w:val="0042007D"/>
    <w:rsid w:val="00420B81"/>
    <w:rsid w:val="00422396"/>
    <w:rsid w:val="00423914"/>
    <w:rsid w:val="00425E66"/>
    <w:rsid w:val="0043172F"/>
    <w:rsid w:val="004371A2"/>
    <w:rsid w:val="004401BE"/>
    <w:rsid w:val="0044182F"/>
    <w:rsid w:val="00443733"/>
    <w:rsid w:val="004449AC"/>
    <w:rsid w:val="0044780A"/>
    <w:rsid w:val="00450577"/>
    <w:rsid w:val="0045184B"/>
    <w:rsid w:val="00454CB5"/>
    <w:rsid w:val="00456358"/>
    <w:rsid w:val="004563A0"/>
    <w:rsid w:val="004600B4"/>
    <w:rsid w:val="0046154B"/>
    <w:rsid w:val="00463DDD"/>
    <w:rsid w:val="004660FA"/>
    <w:rsid w:val="00470319"/>
    <w:rsid w:val="00472FB5"/>
    <w:rsid w:val="0047430C"/>
    <w:rsid w:val="0047586F"/>
    <w:rsid w:val="00475ACB"/>
    <w:rsid w:val="0048501B"/>
    <w:rsid w:val="00486E26"/>
    <w:rsid w:val="00491061"/>
    <w:rsid w:val="00492289"/>
    <w:rsid w:val="00495D37"/>
    <w:rsid w:val="004A1DFB"/>
    <w:rsid w:val="004A3755"/>
    <w:rsid w:val="004A3BDC"/>
    <w:rsid w:val="004A48B3"/>
    <w:rsid w:val="004B762E"/>
    <w:rsid w:val="004C1C6D"/>
    <w:rsid w:val="004C6231"/>
    <w:rsid w:val="004D4722"/>
    <w:rsid w:val="004D5B36"/>
    <w:rsid w:val="004E2575"/>
    <w:rsid w:val="004E2AF5"/>
    <w:rsid w:val="004E3A3A"/>
    <w:rsid w:val="004E5259"/>
    <w:rsid w:val="004E6B74"/>
    <w:rsid w:val="004E79BD"/>
    <w:rsid w:val="004F68D1"/>
    <w:rsid w:val="00500C10"/>
    <w:rsid w:val="00503C9C"/>
    <w:rsid w:val="0050402E"/>
    <w:rsid w:val="0050476B"/>
    <w:rsid w:val="005052CD"/>
    <w:rsid w:val="005104F6"/>
    <w:rsid w:val="00511408"/>
    <w:rsid w:val="005160B0"/>
    <w:rsid w:val="00516B89"/>
    <w:rsid w:val="005200AA"/>
    <w:rsid w:val="00524986"/>
    <w:rsid w:val="00537788"/>
    <w:rsid w:val="00541E21"/>
    <w:rsid w:val="00542D65"/>
    <w:rsid w:val="00543123"/>
    <w:rsid w:val="00543751"/>
    <w:rsid w:val="00546D91"/>
    <w:rsid w:val="0055088B"/>
    <w:rsid w:val="00551A04"/>
    <w:rsid w:val="005633B2"/>
    <w:rsid w:val="00565794"/>
    <w:rsid w:val="00565AEC"/>
    <w:rsid w:val="00565E51"/>
    <w:rsid w:val="00570528"/>
    <w:rsid w:val="00574785"/>
    <w:rsid w:val="005765D4"/>
    <w:rsid w:val="00577723"/>
    <w:rsid w:val="00577FEA"/>
    <w:rsid w:val="005809BA"/>
    <w:rsid w:val="00580FF9"/>
    <w:rsid w:val="005819D9"/>
    <w:rsid w:val="00587187"/>
    <w:rsid w:val="00590187"/>
    <w:rsid w:val="005908E7"/>
    <w:rsid w:val="0059210B"/>
    <w:rsid w:val="0059487B"/>
    <w:rsid w:val="00597B04"/>
    <w:rsid w:val="005A047B"/>
    <w:rsid w:val="005A30E6"/>
    <w:rsid w:val="005B4362"/>
    <w:rsid w:val="005B73B2"/>
    <w:rsid w:val="005C4F20"/>
    <w:rsid w:val="005D5659"/>
    <w:rsid w:val="005D7803"/>
    <w:rsid w:val="005E2D56"/>
    <w:rsid w:val="005E33C6"/>
    <w:rsid w:val="005E5141"/>
    <w:rsid w:val="005E6A39"/>
    <w:rsid w:val="005E7345"/>
    <w:rsid w:val="005F4778"/>
    <w:rsid w:val="005F4E1D"/>
    <w:rsid w:val="0060569A"/>
    <w:rsid w:val="006056B5"/>
    <w:rsid w:val="0060587C"/>
    <w:rsid w:val="00607276"/>
    <w:rsid w:val="00610937"/>
    <w:rsid w:val="00613241"/>
    <w:rsid w:val="006174CB"/>
    <w:rsid w:val="00617859"/>
    <w:rsid w:val="00617E16"/>
    <w:rsid w:val="006224A0"/>
    <w:rsid w:val="006306AB"/>
    <w:rsid w:val="00631CFB"/>
    <w:rsid w:val="00636A85"/>
    <w:rsid w:val="00644204"/>
    <w:rsid w:val="00644991"/>
    <w:rsid w:val="006500D0"/>
    <w:rsid w:val="006504F0"/>
    <w:rsid w:val="00650F58"/>
    <w:rsid w:val="00653D6F"/>
    <w:rsid w:val="006545D9"/>
    <w:rsid w:val="00655322"/>
    <w:rsid w:val="00660115"/>
    <w:rsid w:val="00662D61"/>
    <w:rsid w:val="006639FC"/>
    <w:rsid w:val="00670250"/>
    <w:rsid w:val="0067108B"/>
    <w:rsid w:val="006743E3"/>
    <w:rsid w:val="0068314A"/>
    <w:rsid w:val="00685298"/>
    <w:rsid w:val="00687185"/>
    <w:rsid w:val="0069008A"/>
    <w:rsid w:val="00693804"/>
    <w:rsid w:val="00696E47"/>
    <w:rsid w:val="00697B5F"/>
    <w:rsid w:val="006A3B87"/>
    <w:rsid w:val="006B130C"/>
    <w:rsid w:val="006B5BE0"/>
    <w:rsid w:val="006B6888"/>
    <w:rsid w:val="006C069A"/>
    <w:rsid w:val="006C3F17"/>
    <w:rsid w:val="006D18E2"/>
    <w:rsid w:val="006D3C52"/>
    <w:rsid w:val="006D5C0C"/>
    <w:rsid w:val="006D5D94"/>
    <w:rsid w:val="006E4341"/>
    <w:rsid w:val="006E5550"/>
    <w:rsid w:val="006F1A64"/>
    <w:rsid w:val="006F1BE5"/>
    <w:rsid w:val="006F20B1"/>
    <w:rsid w:val="006F2EA5"/>
    <w:rsid w:val="007050A1"/>
    <w:rsid w:val="00705A43"/>
    <w:rsid w:val="00706EEF"/>
    <w:rsid w:val="00710B65"/>
    <w:rsid w:val="007137D4"/>
    <w:rsid w:val="00713867"/>
    <w:rsid w:val="00716158"/>
    <w:rsid w:val="00716CAD"/>
    <w:rsid w:val="00731FE5"/>
    <w:rsid w:val="00735C92"/>
    <w:rsid w:val="00737EF9"/>
    <w:rsid w:val="0074085F"/>
    <w:rsid w:val="007445F7"/>
    <w:rsid w:val="007563FB"/>
    <w:rsid w:val="00756FC5"/>
    <w:rsid w:val="0076011E"/>
    <w:rsid w:val="00766C61"/>
    <w:rsid w:val="0077039B"/>
    <w:rsid w:val="00770DEB"/>
    <w:rsid w:val="00775D85"/>
    <w:rsid w:val="00776AC5"/>
    <w:rsid w:val="00780A71"/>
    <w:rsid w:val="00783239"/>
    <w:rsid w:val="00783697"/>
    <w:rsid w:val="00784777"/>
    <w:rsid w:val="00785F52"/>
    <w:rsid w:val="0078627D"/>
    <w:rsid w:val="00790153"/>
    <w:rsid w:val="00790AA2"/>
    <w:rsid w:val="007919BE"/>
    <w:rsid w:val="00793C13"/>
    <w:rsid w:val="0079478E"/>
    <w:rsid w:val="007A6452"/>
    <w:rsid w:val="007B46C7"/>
    <w:rsid w:val="007C1D14"/>
    <w:rsid w:val="007C2885"/>
    <w:rsid w:val="007D0081"/>
    <w:rsid w:val="007D2516"/>
    <w:rsid w:val="007D25D7"/>
    <w:rsid w:val="007D2BD4"/>
    <w:rsid w:val="007D3A15"/>
    <w:rsid w:val="007D7546"/>
    <w:rsid w:val="007D7AFE"/>
    <w:rsid w:val="007F113A"/>
    <w:rsid w:val="007F2B7A"/>
    <w:rsid w:val="007F6B65"/>
    <w:rsid w:val="007F6EF9"/>
    <w:rsid w:val="007F72E1"/>
    <w:rsid w:val="00800DF0"/>
    <w:rsid w:val="00801022"/>
    <w:rsid w:val="00802AA4"/>
    <w:rsid w:val="0080493B"/>
    <w:rsid w:val="0081012A"/>
    <w:rsid w:val="0081264B"/>
    <w:rsid w:val="00812C25"/>
    <w:rsid w:val="0081482C"/>
    <w:rsid w:val="00816694"/>
    <w:rsid w:val="00817FEE"/>
    <w:rsid w:val="008249BA"/>
    <w:rsid w:val="008300E3"/>
    <w:rsid w:val="0083386E"/>
    <w:rsid w:val="00844C8C"/>
    <w:rsid w:val="00847E39"/>
    <w:rsid w:val="0085025F"/>
    <w:rsid w:val="008512B2"/>
    <w:rsid w:val="008546C9"/>
    <w:rsid w:val="00856D9E"/>
    <w:rsid w:val="0085768C"/>
    <w:rsid w:val="008666A7"/>
    <w:rsid w:val="00873E30"/>
    <w:rsid w:val="00880651"/>
    <w:rsid w:val="00881E25"/>
    <w:rsid w:val="00884D18"/>
    <w:rsid w:val="00884F98"/>
    <w:rsid w:val="00887B14"/>
    <w:rsid w:val="00891294"/>
    <w:rsid w:val="008942B3"/>
    <w:rsid w:val="008A0A5B"/>
    <w:rsid w:val="008A123E"/>
    <w:rsid w:val="008A2B78"/>
    <w:rsid w:val="008A48F6"/>
    <w:rsid w:val="008A63CD"/>
    <w:rsid w:val="008B04EC"/>
    <w:rsid w:val="008B1806"/>
    <w:rsid w:val="008B1875"/>
    <w:rsid w:val="008B792F"/>
    <w:rsid w:val="008C075D"/>
    <w:rsid w:val="008C0B58"/>
    <w:rsid w:val="008C1482"/>
    <w:rsid w:val="008C1C4A"/>
    <w:rsid w:val="008C268D"/>
    <w:rsid w:val="008C3D1F"/>
    <w:rsid w:val="008C4E61"/>
    <w:rsid w:val="008C6576"/>
    <w:rsid w:val="008C68AC"/>
    <w:rsid w:val="008C6996"/>
    <w:rsid w:val="008D6B51"/>
    <w:rsid w:val="008E5738"/>
    <w:rsid w:val="008F18FD"/>
    <w:rsid w:val="008F2209"/>
    <w:rsid w:val="008F3A02"/>
    <w:rsid w:val="00901E1B"/>
    <w:rsid w:val="009148DE"/>
    <w:rsid w:val="00915821"/>
    <w:rsid w:val="0091655F"/>
    <w:rsid w:val="009168CE"/>
    <w:rsid w:val="009176C0"/>
    <w:rsid w:val="00917BDC"/>
    <w:rsid w:val="0092058B"/>
    <w:rsid w:val="009209E9"/>
    <w:rsid w:val="00920B51"/>
    <w:rsid w:val="00921488"/>
    <w:rsid w:val="00925DA1"/>
    <w:rsid w:val="00934577"/>
    <w:rsid w:val="00934655"/>
    <w:rsid w:val="00943E4D"/>
    <w:rsid w:val="00955A2C"/>
    <w:rsid w:val="009561E7"/>
    <w:rsid w:val="00956D7B"/>
    <w:rsid w:val="0095721C"/>
    <w:rsid w:val="00960A12"/>
    <w:rsid w:val="00962676"/>
    <w:rsid w:val="009661BD"/>
    <w:rsid w:val="00967465"/>
    <w:rsid w:val="009737DE"/>
    <w:rsid w:val="00976D45"/>
    <w:rsid w:val="00990611"/>
    <w:rsid w:val="00992AFD"/>
    <w:rsid w:val="009A07DC"/>
    <w:rsid w:val="009A1773"/>
    <w:rsid w:val="009A1E68"/>
    <w:rsid w:val="009A2B43"/>
    <w:rsid w:val="009A3FC1"/>
    <w:rsid w:val="009A454F"/>
    <w:rsid w:val="009A57B7"/>
    <w:rsid w:val="009A6684"/>
    <w:rsid w:val="009B3728"/>
    <w:rsid w:val="009B54D3"/>
    <w:rsid w:val="009B5AFF"/>
    <w:rsid w:val="009C65FE"/>
    <w:rsid w:val="009D7B67"/>
    <w:rsid w:val="009E2DBD"/>
    <w:rsid w:val="009F07F0"/>
    <w:rsid w:val="009F37A4"/>
    <w:rsid w:val="009F3D62"/>
    <w:rsid w:val="009F63AD"/>
    <w:rsid w:val="00A0219B"/>
    <w:rsid w:val="00A05775"/>
    <w:rsid w:val="00A06D11"/>
    <w:rsid w:val="00A10B49"/>
    <w:rsid w:val="00A16145"/>
    <w:rsid w:val="00A21318"/>
    <w:rsid w:val="00A21A44"/>
    <w:rsid w:val="00A21C82"/>
    <w:rsid w:val="00A220A3"/>
    <w:rsid w:val="00A22E4B"/>
    <w:rsid w:val="00A23099"/>
    <w:rsid w:val="00A259FC"/>
    <w:rsid w:val="00A26173"/>
    <w:rsid w:val="00A26790"/>
    <w:rsid w:val="00A2722E"/>
    <w:rsid w:val="00A30C7C"/>
    <w:rsid w:val="00A33D1F"/>
    <w:rsid w:val="00A361D4"/>
    <w:rsid w:val="00A37330"/>
    <w:rsid w:val="00A50028"/>
    <w:rsid w:val="00A5384A"/>
    <w:rsid w:val="00A614A5"/>
    <w:rsid w:val="00A67D16"/>
    <w:rsid w:val="00A72C30"/>
    <w:rsid w:val="00A73297"/>
    <w:rsid w:val="00A8015F"/>
    <w:rsid w:val="00A810B1"/>
    <w:rsid w:val="00A8573A"/>
    <w:rsid w:val="00A90E3B"/>
    <w:rsid w:val="00A91088"/>
    <w:rsid w:val="00A923C6"/>
    <w:rsid w:val="00A960F6"/>
    <w:rsid w:val="00AA6949"/>
    <w:rsid w:val="00AB5DBC"/>
    <w:rsid w:val="00AC0AE9"/>
    <w:rsid w:val="00AC277A"/>
    <w:rsid w:val="00AC3581"/>
    <w:rsid w:val="00AC4CA5"/>
    <w:rsid w:val="00AC770C"/>
    <w:rsid w:val="00AD0187"/>
    <w:rsid w:val="00AD28D2"/>
    <w:rsid w:val="00AD42D0"/>
    <w:rsid w:val="00AE157D"/>
    <w:rsid w:val="00AE407C"/>
    <w:rsid w:val="00AE506B"/>
    <w:rsid w:val="00B004ED"/>
    <w:rsid w:val="00B00CDA"/>
    <w:rsid w:val="00B05FE6"/>
    <w:rsid w:val="00B06A5F"/>
    <w:rsid w:val="00B10133"/>
    <w:rsid w:val="00B10158"/>
    <w:rsid w:val="00B1051D"/>
    <w:rsid w:val="00B1108B"/>
    <w:rsid w:val="00B16AC6"/>
    <w:rsid w:val="00B17E6F"/>
    <w:rsid w:val="00B247D7"/>
    <w:rsid w:val="00B31093"/>
    <w:rsid w:val="00B3521C"/>
    <w:rsid w:val="00B41F1F"/>
    <w:rsid w:val="00B42AF3"/>
    <w:rsid w:val="00B44445"/>
    <w:rsid w:val="00B5398A"/>
    <w:rsid w:val="00B5406E"/>
    <w:rsid w:val="00B54A2E"/>
    <w:rsid w:val="00B623A5"/>
    <w:rsid w:val="00B64E6F"/>
    <w:rsid w:val="00B724C4"/>
    <w:rsid w:val="00B73670"/>
    <w:rsid w:val="00B823FA"/>
    <w:rsid w:val="00B83886"/>
    <w:rsid w:val="00B83EE6"/>
    <w:rsid w:val="00B86667"/>
    <w:rsid w:val="00B92FBD"/>
    <w:rsid w:val="00B949BF"/>
    <w:rsid w:val="00BA11CF"/>
    <w:rsid w:val="00BA1F45"/>
    <w:rsid w:val="00BA29F2"/>
    <w:rsid w:val="00BB203B"/>
    <w:rsid w:val="00BB2689"/>
    <w:rsid w:val="00BB5075"/>
    <w:rsid w:val="00BB7A59"/>
    <w:rsid w:val="00BC5FE9"/>
    <w:rsid w:val="00BD167F"/>
    <w:rsid w:val="00BD4721"/>
    <w:rsid w:val="00BD6C83"/>
    <w:rsid w:val="00BE0BF4"/>
    <w:rsid w:val="00BE4E03"/>
    <w:rsid w:val="00BE7857"/>
    <w:rsid w:val="00BF0880"/>
    <w:rsid w:val="00BF43A6"/>
    <w:rsid w:val="00BF51C5"/>
    <w:rsid w:val="00BF64E1"/>
    <w:rsid w:val="00C04EA7"/>
    <w:rsid w:val="00C14D54"/>
    <w:rsid w:val="00C15C22"/>
    <w:rsid w:val="00C16FDF"/>
    <w:rsid w:val="00C205B1"/>
    <w:rsid w:val="00C205F0"/>
    <w:rsid w:val="00C21EE4"/>
    <w:rsid w:val="00C2305A"/>
    <w:rsid w:val="00C23243"/>
    <w:rsid w:val="00C233EF"/>
    <w:rsid w:val="00C25BB6"/>
    <w:rsid w:val="00C30BD2"/>
    <w:rsid w:val="00C31D57"/>
    <w:rsid w:val="00C34E8E"/>
    <w:rsid w:val="00C50953"/>
    <w:rsid w:val="00C525E2"/>
    <w:rsid w:val="00C5380C"/>
    <w:rsid w:val="00C53F3E"/>
    <w:rsid w:val="00C61A9B"/>
    <w:rsid w:val="00C62897"/>
    <w:rsid w:val="00C65A6D"/>
    <w:rsid w:val="00C73F5F"/>
    <w:rsid w:val="00C747EA"/>
    <w:rsid w:val="00C74CB3"/>
    <w:rsid w:val="00C80D93"/>
    <w:rsid w:val="00C80EDF"/>
    <w:rsid w:val="00C82116"/>
    <w:rsid w:val="00C945B5"/>
    <w:rsid w:val="00C94D9B"/>
    <w:rsid w:val="00C95417"/>
    <w:rsid w:val="00C96252"/>
    <w:rsid w:val="00C97548"/>
    <w:rsid w:val="00C97592"/>
    <w:rsid w:val="00CA035E"/>
    <w:rsid w:val="00CA195E"/>
    <w:rsid w:val="00CA1EDB"/>
    <w:rsid w:val="00CA21E5"/>
    <w:rsid w:val="00CB2216"/>
    <w:rsid w:val="00CC0479"/>
    <w:rsid w:val="00CC0883"/>
    <w:rsid w:val="00CC0B12"/>
    <w:rsid w:val="00CD09F6"/>
    <w:rsid w:val="00CD11AE"/>
    <w:rsid w:val="00CD651C"/>
    <w:rsid w:val="00CE6923"/>
    <w:rsid w:val="00CE69BC"/>
    <w:rsid w:val="00CE7876"/>
    <w:rsid w:val="00CF28B2"/>
    <w:rsid w:val="00CF2B94"/>
    <w:rsid w:val="00D01079"/>
    <w:rsid w:val="00D030A1"/>
    <w:rsid w:val="00D077BA"/>
    <w:rsid w:val="00D077FC"/>
    <w:rsid w:val="00D10BCB"/>
    <w:rsid w:val="00D14822"/>
    <w:rsid w:val="00D16EEA"/>
    <w:rsid w:val="00D21A75"/>
    <w:rsid w:val="00D21AF2"/>
    <w:rsid w:val="00D21EB1"/>
    <w:rsid w:val="00D23EAA"/>
    <w:rsid w:val="00D2480D"/>
    <w:rsid w:val="00D331EC"/>
    <w:rsid w:val="00D41E1B"/>
    <w:rsid w:val="00D41F9D"/>
    <w:rsid w:val="00D4638B"/>
    <w:rsid w:val="00D5468D"/>
    <w:rsid w:val="00D54BCA"/>
    <w:rsid w:val="00D55B2F"/>
    <w:rsid w:val="00D61283"/>
    <w:rsid w:val="00D624BD"/>
    <w:rsid w:val="00D64783"/>
    <w:rsid w:val="00D65101"/>
    <w:rsid w:val="00D76598"/>
    <w:rsid w:val="00D819C7"/>
    <w:rsid w:val="00D81C15"/>
    <w:rsid w:val="00D8242A"/>
    <w:rsid w:val="00D84345"/>
    <w:rsid w:val="00D86005"/>
    <w:rsid w:val="00D86742"/>
    <w:rsid w:val="00D92B5D"/>
    <w:rsid w:val="00D94B63"/>
    <w:rsid w:val="00D969C5"/>
    <w:rsid w:val="00D974A9"/>
    <w:rsid w:val="00D97FAC"/>
    <w:rsid w:val="00DA65EB"/>
    <w:rsid w:val="00DA6819"/>
    <w:rsid w:val="00DB2BB0"/>
    <w:rsid w:val="00DB431E"/>
    <w:rsid w:val="00DB6DB4"/>
    <w:rsid w:val="00DC251D"/>
    <w:rsid w:val="00DC2E03"/>
    <w:rsid w:val="00DC6366"/>
    <w:rsid w:val="00DC6B6D"/>
    <w:rsid w:val="00DD1106"/>
    <w:rsid w:val="00DD4877"/>
    <w:rsid w:val="00DD5B24"/>
    <w:rsid w:val="00DD65F9"/>
    <w:rsid w:val="00DE0280"/>
    <w:rsid w:val="00DE0F26"/>
    <w:rsid w:val="00DE2441"/>
    <w:rsid w:val="00DE404B"/>
    <w:rsid w:val="00DE4F4A"/>
    <w:rsid w:val="00DE77B6"/>
    <w:rsid w:val="00DF00D3"/>
    <w:rsid w:val="00DF57D7"/>
    <w:rsid w:val="00DF6192"/>
    <w:rsid w:val="00E0657D"/>
    <w:rsid w:val="00E06CEA"/>
    <w:rsid w:val="00E11B67"/>
    <w:rsid w:val="00E1344F"/>
    <w:rsid w:val="00E15C41"/>
    <w:rsid w:val="00E17016"/>
    <w:rsid w:val="00E231C6"/>
    <w:rsid w:val="00E231E8"/>
    <w:rsid w:val="00E2361D"/>
    <w:rsid w:val="00E24D80"/>
    <w:rsid w:val="00E26656"/>
    <w:rsid w:val="00E300C2"/>
    <w:rsid w:val="00E30DD9"/>
    <w:rsid w:val="00E32465"/>
    <w:rsid w:val="00E33A8C"/>
    <w:rsid w:val="00E416F0"/>
    <w:rsid w:val="00E43D1D"/>
    <w:rsid w:val="00E44652"/>
    <w:rsid w:val="00E44854"/>
    <w:rsid w:val="00E44A9E"/>
    <w:rsid w:val="00E45916"/>
    <w:rsid w:val="00E508D8"/>
    <w:rsid w:val="00E5259C"/>
    <w:rsid w:val="00E52897"/>
    <w:rsid w:val="00E52928"/>
    <w:rsid w:val="00E53C3B"/>
    <w:rsid w:val="00E55763"/>
    <w:rsid w:val="00E6417B"/>
    <w:rsid w:val="00E64DF1"/>
    <w:rsid w:val="00E71AF9"/>
    <w:rsid w:val="00E74573"/>
    <w:rsid w:val="00E75F66"/>
    <w:rsid w:val="00E82766"/>
    <w:rsid w:val="00E84E81"/>
    <w:rsid w:val="00E85D0D"/>
    <w:rsid w:val="00E86034"/>
    <w:rsid w:val="00E86B1A"/>
    <w:rsid w:val="00E90ADE"/>
    <w:rsid w:val="00E90EAB"/>
    <w:rsid w:val="00E91D9A"/>
    <w:rsid w:val="00E93FFA"/>
    <w:rsid w:val="00E950DC"/>
    <w:rsid w:val="00E95B73"/>
    <w:rsid w:val="00E960C3"/>
    <w:rsid w:val="00EA1F36"/>
    <w:rsid w:val="00EA3C87"/>
    <w:rsid w:val="00EA53EC"/>
    <w:rsid w:val="00EA5A14"/>
    <w:rsid w:val="00EA67C5"/>
    <w:rsid w:val="00EA722C"/>
    <w:rsid w:val="00EB1939"/>
    <w:rsid w:val="00EB71A4"/>
    <w:rsid w:val="00EC55B2"/>
    <w:rsid w:val="00ED0124"/>
    <w:rsid w:val="00ED0C58"/>
    <w:rsid w:val="00ED1A5B"/>
    <w:rsid w:val="00ED2CBE"/>
    <w:rsid w:val="00ED43A2"/>
    <w:rsid w:val="00ED5694"/>
    <w:rsid w:val="00EE238A"/>
    <w:rsid w:val="00EE2A80"/>
    <w:rsid w:val="00EE64CE"/>
    <w:rsid w:val="00EE6CEE"/>
    <w:rsid w:val="00EE7CB3"/>
    <w:rsid w:val="00EF5990"/>
    <w:rsid w:val="00F024FA"/>
    <w:rsid w:val="00F03DBB"/>
    <w:rsid w:val="00F04FF7"/>
    <w:rsid w:val="00F0676D"/>
    <w:rsid w:val="00F11237"/>
    <w:rsid w:val="00F11AA8"/>
    <w:rsid w:val="00F16C4C"/>
    <w:rsid w:val="00F16D8F"/>
    <w:rsid w:val="00F22B7A"/>
    <w:rsid w:val="00F2355B"/>
    <w:rsid w:val="00F25977"/>
    <w:rsid w:val="00F2682D"/>
    <w:rsid w:val="00F26873"/>
    <w:rsid w:val="00F26C5A"/>
    <w:rsid w:val="00F30580"/>
    <w:rsid w:val="00F31F51"/>
    <w:rsid w:val="00F358F7"/>
    <w:rsid w:val="00F42DAA"/>
    <w:rsid w:val="00F47696"/>
    <w:rsid w:val="00F502CC"/>
    <w:rsid w:val="00F5238C"/>
    <w:rsid w:val="00F54B48"/>
    <w:rsid w:val="00F55E30"/>
    <w:rsid w:val="00F57601"/>
    <w:rsid w:val="00F63409"/>
    <w:rsid w:val="00F63E89"/>
    <w:rsid w:val="00F67F44"/>
    <w:rsid w:val="00F76D9A"/>
    <w:rsid w:val="00F81FD9"/>
    <w:rsid w:val="00F85E6F"/>
    <w:rsid w:val="00F90DB3"/>
    <w:rsid w:val="00F924BF"/>
    <w:rsid w:val="00FA0A7D"/>
    <w:rsid w:val="00FA5665"/>
    <w:rsid w:val="00FB02B4"/>
    <w:rsid w:val="00FB1CED"/>
    <w:rsid w:val="00FB325E"/>
    <w:rsid w:val="00FC2795"/>
    <w:rsid w:val="00FC63D6"/>
    <w:rsid w:val="00FD46F6"/>
    <w:rsid w:val="00FE0119"/>
    <w:rsid w:val="00FE2563"/>
    <w:rsid w:val="00FE610A"/>
    <w:rsid w:val="00FF124D"/>
    <w:rsid w:val="00FF1EBF"/>
    <w:rsid w:val="00FF2833"/>
    <w:rsid w:val="00FF4577"/>
    <w:rsid w:val="00FF7FE2"/>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5F0CBC"/>
  <w15:docId w15:val="{94A1D49C-A02C-44F5-B6CF-E8F88C307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8"/>
        <w:szCs w:val="18"/>
        <w:lang w:val="en-GB" w:eastAsia="en-US" w:bidi="ar-SA"/>
      </w:rPr>
    </w:rPrDefault>
    <w:pPrDefault>
      <w:pPr>
        <w:spacing w:before="120" w:after="120" w:line="288" w:lineRule="auto"/>
      </w:pPr>
    </w:pPrDefault>
  </w:docDefaults>
  <w:latentStyles w:defLockedState="0" w:defUIPriority="99" w:defSemiHidden="0" w:defUnhideWhenUsed="0" w:defQFormat="0" w:count="376">
    <w:lsdException w:name="Normal" w:uiPriority="6" w:qFormat="1"/>
    <w:lsdException w:name="heading 1" w:uiPriority="9" w:qFormat="1"/>
    <w:lsdException w:name="heading 2" w:uiPriority="9" w:qFormat="1"/>
    <w:lsdException w:name="heading 3" w:uiPriority="9" w:qFormat="1"/>
    <w:lsdException w:name="heading 4" w:uiPriority="0"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11"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uiPriority="8"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7" w:unhideWhenUsed="1" w:qFormat="1"/>
    <w:lsdException w:name="List Number" w:uiPriority="7" w:qFormat="1"/>
    <w:lsdException w:name="List 2" w:semiHidden="1" w:unhideWhenUsed="1"/>
    <w:lsdException w:name="List 3" w:semiHidden="1" w:unhideWhenUsed="1"/>
    <w:lsdException w:name="List 4" w:semiHidden="1" w:unhideWhenUsed="1"/>
    <w:lsdException w:name="List 5" w:semiHidden="1" w:unhideWhenUsed="1"/>
    <w:lsdException w:name="List Bullet 2" w:uiPriority="7" w:unhideWhenUsed="1"/>
    <w:lsdException w:name="List Bullet 3" w:uiPriority="7" w:unhideWhenUsed="1"/>
    <w:lsdException w:name="List Bullet 4" w:semiHidden="1" w:unhideWhenUsed="1"/>
    <w:lsdException w:name="List Bullet 5" w:semiHidden="1" w:unhideWhenUsed="1"/>
    <w:lsdException w:name="List Number 2" w:uiPriority="7" w:unhideWhenUsed="1" w:qFormat="1"/>
    <w:lsdException w:name="List Number 3" w:uiPriority="7"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3" w:qFormat="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057BB"/>
    <w:pPr>
      <w:jc w:val="both"/>
    </w:pPr>
    <w:rPr>
      <w:lang w:val="cs-CZ"/>
    </w:rPr>
  </w:style>
  <w:style w:type="paragraph" w:styleId="Nadpis1">
    <w:name w:val="heading 1"/>
    <w:aliases w:val="H1,Heading 1 - Nadpis 1. úrovně,Chapter,1,section,ASAPHeading 1,Celého textu,V_Head1,Záhlaví 1,h1,1.,Kapitola1,Kapitola2,Kapitola3,Kapitola4,Kapitola5,Kapitola11,Kapitola21,Kapitola31,Kapitola41,Kapitola6,Kapitola12,Kapitola22,Kapitola32"/>
    <w:basedOn w:val="Normln"/>
    <w:next w:val="Normln"/>
    <w:link w:val="Nadpis1Char"/>
    <w:uiPriority w:val="9"/>
    <w:qFormat/>
    <w:rsid w:val="0047430C"/>
    <w:pPr>
      <w:keepNext/>
      <w:keepLines/>
      <w:numPr>
        <w:numId w:val="3"/>
      </w:numPr>
      <w:tabs>
        <w:tab w:val="left" w:pos="851"/>
      </w:tabs>
      <w:spacing w:before="360" w:after="80"/>
      <w:ind w:left="851" w:hanging="851"/>
      <w:outlineLvl w:val="0"/>
    </w:pPr>
    <w:rPr>
      <w:rFonts w:asciiTheme="majorHAnsi" w:eastAsiaTheme="majorEastAsia" w:hAnsiTheme="majorHAnsi" w:cstheme="majorBidi"/>
      <w:b/>
      <w:caps/>
      <w:sz w:val="28"/>
      <w:szCs w:val="32"/>
      <w:lang w:eastAsia="sv-SE"/>
    </w:rPr>
  </w:style>
  <w:style w:type="paragraph" w:styleId="Nadpis2">
    <w:name w:val="heading 2"/>
    <w:aliases w:val="H2,Nadpis_2_uroven,_Podnadpis1"/>
    <w:basedOn w:val="Normln"/>
    <w:next w:val="Normln"/>
    <w:link w:val="Nadpis2Char"/>
    <w:uiPriority w:val="9"/>
    <w:qFormat/>
    <w:rsid w:val="0047430C"/>
    <w:pPr>
      <w:keepNext/>
      <w:keepLines/>
      <w:numPr>
        <w:ilvl w:val="1"/>
        <w:numId w:val="3"/>
      </w:numPr>
      <w:spacing w:before="240" w:after="80"/>
      <w:outlineLvl w:val="1"/>
    </w:pPr>
    <w:rPr>
      <w:rFonts w:asciiTheme="majorHAnsi" w:eastAsiaTheme="majorEastAsia" w:hAnsiTheme="majorHAnsi" w:cstheme="majorBidi"/>
      <w:b/>
      <w:caps/>
      <w:sz w:val="24"/>
      <w:szCs w:val="26"/>
    </w:rPr>
  </w:style>
  <w:style w:type="paragraph" w:styleId="Nadpis3">
    <w:name w:val="heading 3"/>
    <w:aliases w:val="H3,Nadpis základní"/>
    <w:basedOn w:val="Normln"/>
    <w:next w:val="Normln"/>
    <w:link w:val="Nadpis3Char"/>
    <w:uiPriority w:val="9"/>
    <w:qFormat/>
    <w:rsid w:val="0047430C"/>
    <w:pPr>
      <w:keepNext/>
      <w:keepLines/>
      <w:numPr>
        <w:ilvl w:val="2"/>
        <w:numId w:val="3"/>
      </w:numPr>
      <w:spacing w:before="240" w:after="80" w:line="240" w:lineRule="auto"/>
      <w:outlineLvl w:val="2"/>
    </w:pPr>
    <w:rPr>
      <w:rFonts w:asciiTheme="majorHAnsi" w:eastAsiaTheme="majorEastAsia" w:hAnsiTheme="majorHAnsi" w:cstheme="majorBidi"/>
      <w:b/>
      <w:sz w:val="20"/>
      <w:szCs w:val="24"/>
    </w:rPr>
  </w:style>
  <w:style w:type="paragraph" w:styleId="Nadpis4">
    <w:name w:val="heading 4"/>
    <w:aliases w:val="H4"/>
    <w:basedOn w:val="Normln"/>
    <w:next w:val="Normln"/>
    <w:link w:val="Nadpis4Char"/>
    <w:qFormat/>
    <w:rsid w:val="00597B04"/>
    <w:pPr>
      <w:keepNext/>
      <w:keepLines/>
      <w:numPr>
        <w:ilvl w:val="3"/>
        <w:numId w:val="3"/>
      </w:numPr>
      <w:spacing w:before="240" w:after="80" w:line="240" w:lineRule="auto"/>
      <w:ind w:left="851" w:hanging="851"/>
      <w:outlineLvl w:val="3"/>
    </w:pPr>
    <w:rPr>
      <w:rFonts w:asciiTheme="majorHAnsi" w:eastAsiaTheme="majorEastAsia" w:hAnsiTheme="majorHAnsi" w:cstheme="majorBidi"/>
      <w:b/>
      <w:iCs/>
    </w:rPr>
  </w:style>
  <w:style w:type="paragraph" w:styleId="Nadpis5">
    <w:name w:val="heading 5"/>
    <w:aliases w:val="H5"/>
    <w:basedOn w:val="Normln"/>
    <w:next w:val="Normln"/>
    <w:link w:val="Nadpis5Char"/>
    <w:qFormat/>
    <w:rsid w:val="001C7DA4"/>
    <w:pPr>
      <w:keepNext/>
      <w:keepLines/>
      <w:numPr>
        <w:ilvl w:val="4"/>
        <w:numId w:val="3"/>
      </w:numPr>
      <w:spacing w:before="40" w:after="0"/>
      <w:outlineLvl w:val="4"/>
    </w:pPr>
    <w:rPr>
      <w:rFonts w:asciiTheme="majorHAnsi" w:eastAsiaTheme="majorEastAsia" w:hAnsiTheme="majorHAnsi" w:cstheme="majorBidi"/>
    </w:rPr>
  </w:style>
  <w:style w:type="paragraph" w:styleId="Nadpis6">
    <w:name w:val="heading 6"/>
    <w:basedOn w:val="Normln"/>
    <w:next w:val="Normln"/>
    <w:link w:val="Nadpis6Char"/>
    <w:uiPriority w:val="9"/>
    <w:qFormat/>
    <w:rsid w:val="001C7DA4"/>
    <w:pPr>
      <w:keepNext/>
      <w:keepLines/>
      <w:numPr>
        <w:ilvl w:val="5"/>
        <w:numId w:val="3"/>
      </w:numPr>
      <w:spacing w:before="40" w:after="0"/>
      <w:outlineLvl w:val="5"/>
    </w:pPr>
    <w:rPr>
      <w:rFonts w:asciiTheme="majorHAnsi" w:eastAsiaTheme="majorEastAsia" w:hAnsiTheme="majorHAnsi" w:cstheme="majorBidi"/>
    </w:rPr>
  </w:style>
  <w:style w:type="paragraph" w:styleId="Nadpis7">
    <w:name w:val="heading 7"/>
    <w:basedOn w:val="Normln"/>
    <w:next w:val="Normln"/>
    <w:link w:val="Nadpis7Char"/>
    <w:uiPriority w:val="9"/>
    <w:qFormat/>
    <w:rsid w:val="001C7DA4"/>
    <w:pPr>
      <w:keepNext/>
      <w:keepLines/>
      <w:numPr>
        <w:ilvl w:val="6"/>
        <w:numId w:val="3"/>
      </w:numPr>
      <w:spacing w:before="40" w:after="0"/>
      <w:outlineLvl w:val="6"/>
    </w:pPr>
    <w:rPr>
      <w:rFonts w:asciiTheme="majorHAnsi" w:eastAsiaTheme="majorEastAsia" w:hAnsiTheme="majorHAnsi" w:cstheme="majorBidi"/>
      <w:iCs/>
    </w:rPr>
  </w:style>
  <w:style w:type="paragraph" w:styleId="Nadpis8">
    <w:name w:val="heading 8"/>
    <w:basedOn w:val="Normln"/>
    <w:next w:val="Normln"/>
    <w:link w:val="Nadpis8Char"/>
    <w:uiPriority w:val="9"/>
    <w:qFormat/>
    <w:rsid w:val="001C7DA4"/>
    <w:pPr>
      <w:keepNext/>
      <w:keepLines/>
      <w:numPr>
        <w:ilvl w:val="7"/>
        <w:numId w:val="3"/>
      </w:numPr>
      <w:spacing w:before="40" w:after="0"/>
      <w:outlineLvl w:val="7"/>
    </w:pPr>
    <w:rPr>
      <w:rFonts w:asciiTheme="majorHAnsi" w:eastAsiaTheme="majorEastAsia" w:hAnsiTheme="majorHAnsi" w:cstheme="majorBidi"/>
      <w:szCs w:val="21"/>
    </w:rPr>
  </w:style>
  <w:style w:type="paragraph" w:styleId="Nadpis9">
    <w:name w:val="heading 9"/>
    <w:basedOn w:val="Normln"/>
    <w:next w:val="Normln"/>
    <w:link w:val="Nadpis9Char"/>
    <w:uiPriority w:val="9"/>
    <w:qFormat/>
    <w:rsid w:val="001C7DA4"/>
    <w:pPr>
      <w:keepNext/>
      <w:keepLines/>
      <w:numPr>
        <w:ilvl w:val="8"/>
        <w:numId w:val="3"/>
      </w:numPr>
      <w:spacing w:before="40" w:after="0"/>
      <w:outlineLvl w:val="8"/>
    </w:pPr>
    <w:rPr>
      <w:rFonts w:asciiTheme="majorHAnsi" w:eastAsiaTheme="majorEastAsia" w:hAnsiTheme="majorHAnsi" w:cstheme="majorBidi"/>
      <w:iCs/>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H1 Char,Heading 1 - Nadpis 1. úrovně Char,Chapter Char,1 Char,section Char,ASAPHeading 1 Char,Celého textu Char,V_Head1 Char,Záhlaví 1 Char,h1 Char,1. Char,Kapitola1 Char,Kapitola2 Char,Kapitola3 Char,Kapitola4 Char,Kapitola5 Char"/>
    <w:basedOn w:val="Standardnpsmoodstavce"/>
    <w:link w:val="Nadpis1"/>
    <w:uiPriority w:val="9"/>
    <w:rsid w:val="0047430C"/>
    <w:rPr>
      <w:rFonts w:asciiTheme="majorHAnsi" w:eastAsiaTheme="majorEastAsia" w:hAnsiTheme="majorHAnsi" w:cstheme="majorBidi"/>
      <w:b/>
      <w:caps/>
      <w:sz w:val="28"/>
      <w:szCs w:val="32"/>
      <w:lang w:val="cs-CZ" w:eastAsia="sv-SE"/>
    </w:rPr>
  </w:style>
  <w:style w:type="character" w:customStyle="1" w:styleId="Nadpis2Char">
    <w:name w:val="Nadpis 2 Char"/>
    <w:aliases w:val="H2 Char,Nadpis_2_uroven Char,_Podnadpis1 Char"/>
    <w:basedOn w:val="Standardnpsmoodstavce"/>
    <w:link w:val="Nadpis2"/>
    <w:uiPriority w:val="9"/>
    <w:rsid w:val="0047430C"/>
    <w:rPr>
      <w:rFonts w:asciiTheme="majorHAnsi" w:eastAsiaTheme="majorEastAsia" w:hAnsiTheme="majorHAnsi" w:cstheme="majorBidi"/>
      <w:b/>
      <w:caps/>
      <w:sz w:val="24"/>
      <w:szCs w:val="26"/>
      <w:lang w:val="cs-CZ"/>
    </w:rPr>
  </w:style>
  <w:style w:type="character" w:customStyle="1" w:styleId="Nadpis3Char">
    <w:name w:val="Nadpis 3 Char"/>
    <w:aliases w:val="H3 Char,Nadpis základní Char"/>
    <w:basedOn w:val="Standardnpsmoodstavce"/>
    <w:link w:val="Nadpis3"/>
    <w:uiPriority w:val="9"/>
    <w:rsid w:val="0047430C"/>
    <w:rPr>
      <w:rFonts w:asciiTheme="majorHAnsi" w:eastAsiaTheme="majorEastAsia" w:hAnsiTheme="majorHAnsi" w:cstheme="majorBidi"/>
      <w:b/>
      <w:sz w:val="20"/>
      <w:szCs w:val="24"/>
      <w:lang w:val="cs-CZ"/>
    </w:rPr>
  </w:style>
  <w:style w:type="character" w:customStyle="1" w:styleId="Nadpis4Char">
    <w:name w:val="Nadpis 4 Char"/>
    <w:aliases w:val="H4 Char"/>
    <w:basedOn w:val="Standardnpsmoodstavce"/>
    <w:link w:val="Nadpis4"/>
    <w:rsid w:val="00597B04"/>
    <w:rPr>
      <w:rFonts w:asciiTheme="majorHAnsi" w:eastAsiaTheme="majorEastAsia" w:hAnsiTheme="majorHAnsi" w:cstheme="majorBidi"/>
      <w:b/>
      <w:iCs/>
      <w:lang w:val="cs-CZ"/>
    </w:rPr>
  </w:style>
  <w:style w:type="character" w:customStyle="1" w:styleId="Nadpis5Char">
    <w:name w:val="Nadpis 5 Char"/>
    <w:aliases w:val="H5 Char"/>
    <w:basedOn w:val="Standardnpsmoodstavce"/>
    <w:link w:val="Nadpis5"/>
    <w:rsid w:val="002508E7"/>
    <w:rPr>
      <w:rFonts w:asciiTheme="majorHAnsi" w:eastAsiaTheme="majorEastAsia" w:hAnsiTheme="majorHAnsi" w:cstheme="majorBidi"/>
      <w:lang w:val="cs-CZ"/>
    </w:rPr>
  </w:style>
  <w:style w:type="character" w:customStyle="1" w:styleId="Nadpis6Char">
    <w:name w:val="Nadpis 6 Char"/>
    <w:basedOn w:val="Standardnpsmoodstavce"/>
    <w:link w:val="Nadpis6"/>
    <w:uiPriority w:val="9"/>
    <w:rsid w:val="002508E7"/>
    <w:rPr>
      <w:rFonts w:asciiTheme="majorHAnsi" w:eastAsiaTheme="majorEastAsia" w:hAnsiTheme="majorHAnsi" w:cstheme="majorBidi"/>
      <w:lang w:val="cs-CZ"/>
    </w:rPr>
  </w:style>
  <w:style w:type="character" w:customStyle="1" w:styleId="Nadpis7Char">
    <w:name w:val="Nadpis 7 Char"/>
    <w:basedOn w:val="Standardnpsmoodstavce"/>
    <w:link w:val="Nadpis7"/>
    <w:uiPriority w:val="9"/>
    <w:rsid w:val="002508E7"/>
    <w:rPr>
      <w:rFonts w:asciiTheme="majorHAnsi" w:eastAsiaTheme="majorEastAsia" w:hAnsiTheme="majorHAnsi" w:cstheme="majorBidi"/>
      <w:iCs/>
      <w:lang w:val="cs-CZ"/>
    </w:rPr>
  </w:style>
  <w:style w:type="character" w:customStyle="1" w:styleId="Nadpis8Char">
    <w:name w:val="Nadpis 8 Char"/>
    <w:basedOn w:val="Standardnpsmoodstavce"/>
    <w:link w:val="Nadpis8"/>
    <w:uiPriority w:val="9"/>
    <w:rsid w:val="002508E7"/>
    <w:rPr>
      <w:rFonts w:asciiTheme="majorHAnsi" w:eastAsiaTheme="majorEastAsia" w:hAnsiTheme="majorHAnsi" w:cstheme="majorBidi"/>
      <w:szCs w:val="21"/>
      <w:lang w:val="cs-CZ"/>
    </w:rPr>
  </w:style>
  <w:style w:type="character" w:customStyle="1" w:styleId="Nadpis9Char">
    <w:name w:val="Nadpis 9 Char"/>
    <w:basedOn w:val="Standardnpsmoodstavce"/>
    <w:link w:val="Nadpis9"/>
    <w:uiPriority w:val="9"/>
    <w:rsid w:val="002508E7"/>
    <w:rPr>
      <w:rFonts w:asciiTheme="majorHAnsi" w:eastAsiaTheme="majorEastAsia" w:hAnsiTheme="majorHAnsi" w:cstheme="majorBidi"/>
      <w:iCs/>
      <w:szCs w:val="21"/>
      <w:lang w:val="cs-CZ"/>
    </w:rPr>
  </w:style>
  <w:style w:type="table" w:styleId="Mkatabulky">
    <w:name w:val="Table Grid"/>
    <w:basedOn w:val="Normlntabulka"/>
    <w:uiPriority w:val="39"/>
    <w:rsid w:val="00E64D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um">
    <w:name w:val="Date"/>
    <w:basedOn w:val="Normln"/>
    <w:next w:val="Normln"/>
    <w:link w:val="DatumChar"/>
    <w:uiPriority w:val="99"/>
    <w:unhideWhenUsed/>
    <w:rsid w:val="00244D2C"/>
    <w:pPr>
      <w:spacing w:line="200" w:lineRule="atLeast"/>
    </w:pPr>
    <w:rPr>
      <w:rFonts w:asciiTheme="majorHAnsi" w:hAnsiTheme="majorHAnsi"/>
      <w:sz w:val="12"/>
    </w:rPr>
  </w:style>
  <w:style w:type="character" w:customStyle="1" w:styleId="DatumChar">
    <w:name w:val="Datum Char"/>
    <w:basedOn w:val="Standardnpsmoodstavce"/>
    <w:link w:val="Datum"/>
    <w:uiPriority w:val="99"/>
    <w:rsid w:val="009561E7"/>
    <w:rPr>
      <w:rFonts w:asciiTheme="majorHAnsi" w:hAnsiTheme="majorHAnsi"/>
      <w:sz w:val="12"/>
      <w:lang w:val="cs-CZ"/>
    </w:rPr>
  </w:style>
  <w:style w:type="paragraph" w:styleId="Seznamsodrkami">
    <w:name w:val="List Bullet"/>
    <w:basedOn w:val="Normln"/>
    <w:uiPriority w:val="7"/>
    <w:qFormat/>
    <w:rsid w:val="00A220A3"/>
    <w:pPr>
      <w:keepNext/>
      <w:numPr>
        <w:numId w:val="1"/>
      </w:numPr>
      <w:spacing w:before="0" w:after="0"/>
      <w:contextualSpacing/>
    </w:pPr>
  </w:style>
  <w:style w:type="paragraph" w:styleId="Seznamsodrkami2">
    <w:name w:val="List Bullet 2"/>
    <w:basedOn w:val="Normln"/>
    <w:uiPriority w:val="7"/>
    <w:rsid w:val="00A220A3"/>
    <w:pPr>
      <w:keepNext/>
      <w:keepLines/>
      <w:numPr>
        <w:ilvl w:val="1"/>
        <w:numId w:val="1"/>
      </w:numPr>
      <w:spacing w:before="0" w:after="0"/>
      <w:contextualSpacing/>
    </w:pPr>
  </w:style>
  <w:style w:type="paragraph" w:styleId="Seznamsodrkami3">
    <w:name w:val="List Bullet 3"/>
    <w:basedOn w:val="Normln"/>
    <w:uiPriority w:val="7"/>
    <w:rsid w:val="00D14822"/>
    <w:pPr>
      <w:numPr>
        <w:ilvl w:val="2"/>
        <w:numId w:val="1"/>
      </w:numPr>
      <w:spacing w:after="40"/>
    </w:pPr>
  </w:style>
  <w:style w:type="paragraph" w:styleId="Odstavecseseznamem">
    <w:name w:val="List Paragraph"/>
    <w:basedOn w:val="Normln"/>
    <w:link w:val="OdstavecseseznamemChar"/>
    <w:uiPriority w:val="99"/>
    <w:qFormat/>
    <w:rsid w:val="00C23243"/>
    <w:pPr>
      <w:ind w:left="720"/>
      <w:contextualSpacing/>
    </w:pPr>
  </w:style>
  <w:style w:type="paragraph" w:styleId="slovanseznam">
    <w:name w:val="List Number"/>
    <w:basedOn w:val="Normln"/>
    <w:uiPriority w:val="7"/>
    <w:qFormat/>
    <w:rsid w:val="00A220A3"/>
    <w:pPr>
      <w:keepNext/>
      <w:numPr>
        <w:numId w:val="2"/>
      </w:numPr>
      <w:spacing w:before="0" w:after="0"/>
      <w:contextualSpacing/>
    </w:pPr>
  </w:style>
  <w:style w:type="paragraph" w:styleId="slovanseznam2">
    <w:name w:val="List Number 2"/>
    <w:basedOn w:val="Normln"/>
    <w:uiPriority w:val="7"/>
    <w:qFormat/>
    <w:rsid w:val="00A220A3"/>
    <w:pPr>
      <w:keepNext/>
      <w:keepLines/>
      <w:numPr>
        <w:ilvl w:val="1"/>
        <w:numId w:val="2"/>
      </w:numPr>
      <w:spacing w:before="0" w:after="0"/>
      <w:contextualSpacing/>
    </w:pPr>
  </w:style>
  <w:style w:type="paragraph" w:styleId="slovanseznam3">
    <w:name w:val="List Number 3"/>
    <w:basedOn w:val="Normln"/>
    <w:uiPriority w:val="7"/>
    <w:rsid w:val="00AC770C"/>
    <w:pPr>
      <w:numPr>
        <w:ilvl w:val="2"/>
        <w:numId w:val="2"/>
      </w:numPr>
      <w:spacing w:after="40"/>
    </w:pPr>
  </w:style>
  <w:style w:type="paragraph" w:styleId="Zhlav">
    <w:name w:val="header"/>
    <w:basedOn w:val="Bezmezer"/>
    <w:link w:val="ZhlavChar"/>
    <w:uiPriority w:val="11"/>
    <w:rsid w:val="00EB71A4"/>
  </w:style>
  <w:style w:type="paragraph" w:styleId="Bezmezer">
    <w:name w:val="No Spacing"/>
    <w:qFormat/>
    <w:rsid w:val="00244D2C"/>
    <w:pPr>
      <w:spacing w:after="0"/>
    </w:pPr>
  </w:style>
  <w:style w:type="character" w:customStyle="1" w:styleId="ZhlavChar">
    <w:name w:val="Záhlaví Char"/>
    <w:basedOn w:val="Standardnpsmoodstavce"/>
    <w:link w:val="Zhlav"/>
    <w:uiPriority w:val="11"/>
    <w:rsid w:val="00EB71A4"/>
  </w:style>
  <w:style w:type="paragraph" w:styleId="Zpat">
    <w:name w:val="footer"/>
    <w:basedOn w:val="Normln"/>
    <w:link w:val="ZpatChar"/>
    <w:uiPriority w:val="99"/>
    <w:rsid w:val="00B73670"/>
    <w:pPr>
      <w:tabs>
        <w:tab w:val="center" w:pos="3686"/>
        <w:tab w:val="right" w:pos="7936"/>
      </w:tabs>
      <w:spacing w:before="0" w:after="0" w:line="170" w:lineRule="exact"/>
    </w:pPr>
    <w:rPr>
      <w:rFonts w:asciiTheme="majorHAnsi" w:hAnsiTheme="majorHAnsi"/>
      <w:sz w:val="13"/>
    </w:rPr>
  </w:style>
  <w:style w:type="character" w:customStyle="1" w:styleId="ZpatChar">
    <w:name w:val="Zápatí Char"/>
    <w:basedOn w:val="Standardnpsmoodstavce"/>
    <w:link w:val="Zpat"/>
    <w:uiPriority w:val="99"/>
    <w:rsid w:val="00B73670"/>
    <w:rPr>
      <w:rFonts w:asciiTheme="majorHAnsi" w:hAnsiTheme="majorHAnsi"/>
      <w:sz w:val="13"/>
      <w:lang w:val="cs-CZ"/>
    </w:rPr>
  </w:style>
  <w:style w:type="paragraph" w:customStyle="1" w:styleId="Subject">
    <w:name w:val="Subject"/>
    <w:basedOn w:val="Normln"/>
    <w:next w:val="Normln"/>
    <w:unhideWhenUsed/>
    <w:rsid w:val="00AE407C"/>
    <w:pPr>
      <w:spacing w:before="240" w:after="240" w:line="240" w:lineRule="auto"/>
    </w:pPr>
    <w:rPr>
      <w:rFonts w:asciiTheme="majorHAnsi" w:eastAsia="Arial" w:hAnsiTheme="majorHAnsi" w:cs="Arial"/>
      <w:sz w:val="32"/>
      <w:szCs w:val="13"/>
      <w:lang w:eastAsia="sv-SE"/>
    </w:rPr>
  </w:style>
  <w:style w:type="character" w:styleId="slostrnky">
    <w:name w:val="page number"/>
    <w:basedOn w:val="Standardnpsmoodstavce"/>
    <w:uiPriority w:val="99"/>
    <w:unhideWhenUsed/>
    <w:rsid w:val="00A26790"/>
    <w:rPr>
      <w:rFonts w:asciiTheme="majorHAnsi" w:hAnsiTheme="majorHAnsi"/>
      <w:sz w:val="16"/>
    </w:rPr>
  </w:style>
  <w:style w:type="paragraph" w:customStyle="1" w:styleId="Title1">
    <w:name w:val="Title 1"/>
    <w:basedOn w:val="Nadpis1"/>
    <w:next w:val="Normln"/>
    <w:link w:val="Title1Char"/>
    <w:uiPriority w:val="9"/>
    <w:unhideWhenUsed/>
    <w:rsid w:val="00D4638B"/>
    <w:pPr>
      <w:numPr>
        <w:numId w:val="0"/>
      </w:numPr>
    </w:pPr>
  </w:style>
  <w:style w:type="character" w:customStyle="1" w:styleId="Title1Char">
    <w:name w:val="Title 1 Char"/>
    <w:basedOn w:val="Nadpis1Char"/>
    <w:link w:val="Title1"/>
    <w:uiPriority w:val="9"/>
    <w:rsid w:val="009561E7"/>
    <w:rPr>
      <w:rFonts w:asciiTheme="majorHAnsi" w:eastAsiaTheme="majorEastAsia" w:hAnsiTheme="majorHAnsi" w:cstheme="majorBidi"/>
      <w:b/>
      <w:caps/>
      <w:sz w:val="28"/>
      <w:szCs w:val="32"/>
      <w:lang w:val="cs-CZ" w:eastAsia="sv-SE"/>
    </w:rPr>
  </w:style>
  <w:style w:type="paragraph" w:customStyle="1" w:styleId="Title2">
    <w:name w:val="Title 2"/>
    <w:basedOn w:val="Nadpis2"/>
    <w:next w:val="Normln"/>
    <w:link w:val="Title2Char"/>
    <w:uiPriority w:val="9"/>
    <w:unhideWhenUsed/>
    <w:rsid w:val="00D4638B"/>
  </w:style>
  <w:style w:type="character" w:customStyle="1" w:styleId="Title2Char">
    <w:name w:val="Title 2 Char"/>
    <w:basedOn w:val="Nadpis2Char"/>
    <w:link w:val="Title2"/>
    <w:uiPriority w:val="9"/>
    <w:rsid w:val="009561E7"/>
    <w:rPr>
      <w:rFonts w:asciiTheme="majorHAnsi" w:eastAsiaTheme="majorEastAsia" w:hAnsiTheme="majorHAnsi" w:cstheme="majorBidi"/>
      <w:b/>
      <w:caps/>
      <w:sz w:val="24"/>
      <w:szCs w:val="26"/>
      <w:lang w:val="cs-CZ"/>
    </w:rPr>
  </w:style>
  <w:style w:type="paragraph" w:customStyle="1" w:styleId="Title3">
    <w:name w:val="Title 3"/>
    <w:basedOn w:val="Nadpis3"/>
    <w:next w:val="Normln"/>
    <w:link w:val="Title3Char"/>
    <w:uiPriority w:val="9"/>
    <w:unhideWhenUsed/>
    <w:rsid w:val="00D4638B"/>
    <w:pPr>
      <w:numPr>
        <w:ilvl w:val="0"/>
        <w:numId w:val="0"/>
      </w:numPr>
    </w:pPr>
  </w:style>
  <w:style w:type="character" w:customStyle="1" w:styleId="Title3Char">
    <w:name w:val="Title 3 Char"/>
    <w:basedOn w:val="Nadpis3Char"/>
    <w:link w:val="Title3"/>
    <w:uiPriority w:val="9"/>
    <w:rsid w:val="009561E7"/>
    <w:rPr>
      <w:rFonts w:asciiTheme="majorHAnsi" w:eastAsiaTheme="majorEastAsia" w:hAnsiTheme="majorHAnsi" w:cstheme="majorBidi"/>
      <w:b/>
      <w:sz w:val="20"/>
      <w:szCs w:val="24"/>
      <w:lang w:val="cs-CZ"/>
    </w:rPr>
  </w:style>
  <w:style w:type="paragraph" w:customStyle="1" w:styleId="DocumentName">
    <w:name w:val="DocumentName"/>
    <w:next w:val="Normln"/>
    <w:uiPriority w:val="8"/>
    <w:semiHidden/>
    <w:unhideWhenUsed/>
    <w:rsid w:val="00AE407C"/>
    <w:pPr>
      <w:spacing w:after="0"/>
    </w:pPr>
    <w:rPr>
      <w:rFonts w:asciiTheme="majorHAnsi" w:hAnsiTheme="majorHAnsi"/>
      <w:caps/>
      <w:sz w:val="36"/>
      <w:szCs w:val="40"/>
    </w:rPr>
  </w:style>
  <w:style w:type="paragraph" w:styleId="Nadpisobsahu">
    <w:name w:val="TOC Heading"/>
    <w:basedOn w:val="Nzev"/>
    <w:next w:val="Normln"/>
    <w:uiPriority w:val="39"/>
    <w:unhideWhenUsed/>
    <w:qFormat/>
    <w:rsid w:val="00A21318"/>
    <w:rPr>
      <w:caps/>
      <w:sz w:val="24"/>
      <w:lang w:eastAsia="sv-SE"/>
    </w:rPr>
  </w:style>
  <w:style w:type="paragraph" w:styleId="Nzev">
    <w:name w:val="Title"/>
    <w:basedOn w:val="Normln"/>
    <w:next w:val="Normln"/>
    <w:link w:val="NzevChar"/>
    <w:uiPriority w:val="2"/>
    <w:qFormat/>
    <w:rsid w:val="00A26173"/>
    <w:pPr>
      <w:spacing w:before="360" w:after="240"/>
      <w:contextualSpacing/>
    </w:pPr>
    <w:rPr>
      <w:rFonts w:asciiTheme="majorHAnsi" w:eastAsiaTheme="majorEastAsia" w:hAnsiTheme="majorHAnsi" w:cstheme="majorBidi"/>
      <w:b/>
      <w:spacing w:val="-10"/>
      <w:kern w:val="28"/>
      <w:sz w:val="20"/>
      <w:szCs w:val="56"/>
    </w:rPr>
  </w:style>
  <w:style w:type="character" w:customStyle="1" w:styleId="NzevChar">
    <w:name w:val="Název Char"/>
    <w:basedOn w:val="Standardnpsmoodstavce"/>
    <w:link w:val="Nzev"/>
    <w:uiPriority w:val="2"/>
    <w:rsid w:val="00A26173"/>
    <w:rPr>
      <w:rFonts w:asciiTheme="majorHAnsi" w:eastAsiaTheme="majorEastAsia" w:hAnsiTheme="majorHAnsi" w:cstheme="majorBidi"/>
      <w:b/>
      <w:spacing w:val="-10"/>
      <w:kern w:val="28"/>
      <w:sz w:val="20"/>
      <w:szCs w:val="56"/>
      <w:lang w:val="cs-CZ"/>
    </w:rPr>
  </w:style>
  <w:style w:type="paragraph" w:styleId="Obsah1">
    <w:name w:val="toc 1"/>
    <w:basedOn w:val="Normln"/>
    <w:next w:val="Normln"/>
    <w:autoRedefine/>
    <w:uiPriority w:val="39"/>
    <w:rsid w:val="006F2EA5"/>
    <w:pPr>
      <w:tabs>
        <w:tab w:val="left" w:pos="680"/>
        <w:tab w:val="left" w:pos="851"/>
        <w:tab w:val="right" w:leader="dot" w:pos="9072"/>
      </w:tabs>
      <w:spacing w:before="80" w:after="80"/>
    </w:pPr>
    <w:rPr>
      <w:rFonts w:asciiTheme="majorHAnsi" w:hAnsiTheme="majorHAnsi"/>
      <w:b/>
      <w:caps/>
    </w:rPr>
  </w:style>
  <w:style w:type="paragraph" w:styleId="Obsah2">
    <w:name w:val="toc 2"/>
    <w:basedOn w:val="Normln"/>
    <w:next w:val="Normln"/>
    <w:autoRedefine/>
    <w:uiPriority w:val="39"/>
    <w:rsid w:val="006F2EA5"/>
    <w:pPr>
      <w:tabs>
        <w:tab w:val="left" w:pos="680"/>
        <w:tab w:val="right" w:leader="dot" w:pos="9072"/>
      </w:tabs>
      <w:spacing w:before="40" w:after="40"/>
    </w:pPr>
    <w:rPr>
      <w:rFonts w:asciiTheme="majorHAnsi" w:hAnsiTheme="majorHAnsi"/>
      <w:caps/>
    </w:rPr>
  </w:style>
  <w:style w:type="paragraph" w:styleId="Obsah3">
    <w:name w:val="toc 3"/>
    <w:basedOn w:val="Normln"/>
    <w:next w:val="Normln"/>
    <w:autoRedefine/>
    <w:uiPriority w:val="39"/>
    <w:rsid w:val="00417F95"/>
    <w:pPr>
      <w:tabs>
        <w:tab w:val="left" w:pos="680"/>
        <w:tab w:val="right" w:leader="dot" w:pos="9072"/>
      </w:tabs>
      <w:spacing w:before="20" w:after="20"/>
    </w:pPr>
    <w:rPr>
      <w:rFonts w:asciiTheme="majorHAnsi" w:hAnsiTheme="majorHAnsi"/>
    </w:rPr>
  </w:style>
  <w:style w:type="paragraph" w:styleId="Textbubliny">
    <w:name w:val="Balloon Text"/>
    <w:basedOn w:val="Normln"/>
    <w:link w:val="TextbublinyChar"/>
    <w:uiPriority w:val="99"/>
    <w:semiHidden/>
    <w:unhideWhenUsed/>
    <w:rsid w:val="008B1806"/>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8B1806"/>
    <w:rPr>
      <w:rFonts w:ascii="Segoe UI" w:hAnsi="Segoe UI" w:cs="Segoe UI"/>
      <w:sz w:val="18"/>
      <w:szCs w:val="18"/>
    </w:rPr>
  </w:style>
  <w:style w:type="paragraph" w:customStyle="1" w:styleId="Label">
    <w:name w:val="Label"/>
    <w:basedOn w:val="Normln"/>
    <w:next w:val="Normln"/>
    <w:uiPriority w:val="8"/>
    <w:unhideWhenUsed/>
    <w:rsid w:val="00244D2C"/>
    <w:pPr>
      <w:spacing w:after="0" w:line="200" w:lineRule="atLeast"/>
    </w:pPr>
    <w:rPr>
      <w:rFonts w:asciiTheme="majorHAnsi" w:eastAsia="Arial" w:hAnsiTheme="majorHAnsi" w:cs="Mangal"/>
      <w:sz w:val="12"/>
      <w:lang w:eastAsia="sv-SE"/>
    </w:rPr>
  </w:style>
  <w:style w:type="character" w:customStyle="1" w:styleId="VERSALER">
    <w:name w:val="VERSALER"/>
    <w:basedOn w:val="Standardnpsmoodstavce"/>
    <w:uiPriority w:val="99"/>
    <w:semiHidden/>
    <w:rsid w:val="00920B51"/>
    <w:rPr>
      <w:caps/>
    </w:rPr>
  </w:style>
  <w:style w:type="paragraph" w:styleId="Adresanaoblku">
    <w:name w:val="envelope address"/>
    <w:basedOn w:val="Normln"/>
    <w:uiPriority w:val="8"/>
    <w:unhideWhenUsed/>
    <w:rsid w:val="006545D9"/>
    <w:pPr>
      <w:spacing w:after="0"/>
    </w:pPr>
    <w:rPr>
      <w:rFonts w:asciiTheme="majorHAnsi" w:hAnsiTheme="majorHAnsi"/>
    </w:rPr>
  </w:style>
  <w:style w:type="paragraph" w:customStyle="1" w:styleId="FLetterpage1">
    <w:name w:val="ÅF Letter (page 1)"/>
    <w:semiHidden/>
    <w:rsid w:val="0031118B"/>
    <w:pPr>
      <w:spacing w:after="0" w:line="240" w:lineRule="auto"/>
    </w:pPr>
    <w:rPr>
      <w:rFonts w:ascii="Times New Roman" w:eastAsia="Times New Roman" w:hAnsi="Times New Roman" w:cs="Times New Roman"/>
      <w:sz w:val="24"/>
      <w:szCs w:val="24"/>
      <w:lang w:val="sv-SE" w:eastAsia="sv-SE"/>
    </w:rPr>
  </w:style>
  <w:style w:type="character" w:styleId="Hypertextovodkaz">
    <w:name w:val="Hyperlink"/>
    <w:basedOn w:val="Standardnpsmoodstavce"/>
    <w:uiPriority w:val="99"/>
    <w:unhideWhenUsed/>
    <w:rsid w:val="008942B3"/>
    <w:rPr>
      <w:color w:val="5F5F5F" w:themeColor="hyperlink"/>
      <w:u w:val="single"/>
    </w:rPr>
  </w:style>
  <w:style w:type="paragraph" w:customStyle="1" w:styleId="Title4">
    <w:name w:val="Title 4"/>
    <w:basedOn w:val="Nadpis4"/>
    <w:next w:val="Normln"/>
    <w:uiPriority w:val="9"/>
    <w:unhideWhenUsed/>
    <w:rsid w:val="00D4638B"/>
    <w:pPr>
      <w:numPr>
        <w:ilvl w:val="0"/>
        <w:numId w:val="0"/>
      </w:numPr>
    </w:pPr>
  </w:style>
  <w:style w:type="paragraph" w:customStyle="1" w:styleId="Hidden">
    <w:name w:val="Hidden"/>
    <w:basedOn w:val="Normln"/>
    <w:uiPriority w:val="19"/>
    <w:unhideWhenUsed/>
    <w:rsid w:val="00925DA1"/>
    <w:rPr>
      <w:vanish/>
    </w:rPr>
  </w:style>
  <w:style w:type="paragraph" w:styleId="Obsah4">
    <w:name w:val="toc 4"/>
    <w:basedOn w:val="Normln"/>
    <w:next w:val="Normln"/>
    <w:autoRedefine/>
    <w:uiPriority w:val="39"/>
    <w:rsid w:val="008A0A5B"/>
    <w:pPr>
      <w:tabs>
        <w:tab w:val="right" w:leader="dot" w:pos="7938"/>
      </w:tabs>
      <w:spacing w:after="60"/>
      <w:ind w:left="658"/>
    </w:pPr>
    <w:rPr>
      <w:rFonts w:asciiTheme="majorHAnsi" w:hAnsiTheme="majorHAnsi"/>
    </w:rPr>
  </w:style>
  <w:style w:type="paragraph" w:styleId="Obsah5">
    <w:name w:val="toc 5"/>
    <w:basedOn w:val="Normln"/>
    <w:next w:val="Normln"/>
    <w:autoRedefine/>
    <w:uiPriority w:val="39"/>
    <w:rsid w:val="008A0A5B"/>
    <w:pPr>
      <w:tabs>
        <w:tab w:val="right" w:leader="dot" w:pos="7938"/>
      </w:tabs>
      <w:spacing w:after="60"/>
      <w:ind w:left="879"/>
    </w:pPr>
    <w:rPr>
      <w:rFonts w:asciiTheme="majorHAnsi" w:hAnsiTheme="majorHAnsi"/>
    </w:rPr>
  </w:style>
  <w:style w:type="paragraph" w:styleId="Obsah6">
    <w:name w:val="toc 6"/>
    <w:basedOn w:val="Normln"/>
    <w:next w:val="Normln"/>
    <w:autoRedefine/>
    <w:uiPriority w:val="39"/>
    <w:rsid w:val="008A0A5B"/>
    <w:pPr>
      <w:tabs>
        <w:tab w:val="right" w:leader="dot" w:pos="7938"/>
      </w:tabs>
      <w:spacing w:after="60"/>
      <w:ind w:left="1100"/>
    </w:pPr>
    <w:rPr>
      <w:rFonts w:asciiTheme="majorHAnsi" w:hAnsiTheme="majorHAnsi"/>
    </w:rPr>
  </w:style>
  <w:style w:type="paragraph" w:styleId="Obsah7">
    <w:name w:val="toc 7"/>
    <w:basedOn w:val="Normln"/>
    <w:next w:val="Normln"/>
    <w:autoRedefine/>
    <w:uiPriority w:val="39"/>
    <w:rsid w:val="008A0A5B"/>
    <w:pPr>
      <w:tabs>
        <w:tab w:val="right" w:leader="dot" w:pos="7938"/>
      </w:tabs>
      <w:spacing w:after="60"/>
      <w:ind w:left="1321"/>
    </w:pPr>
    <w:rPr>
      <w:rFonts w:asciiTheme="majorHAnsi" w:hAnsiTheme="majorHAnsi"/>
    </w:rPr>
  </w:style>
  <w:style w:type="paragraph" w:styleId="Obsah8">
    <w:name w:val="toc 8"/>
    <w:basedOn w:val="Normln"/>
    <w:next w:val="Normln"/>
    <w:autoRedefine/>
    <w:uiPriority w:val="39"/>
    <w:rsid w:val="008A0A5B"/>
    <w:pPr>
      <w:tabs>
        <w:tab w:val="right" w:leader="dot" w:pos="7938"/>
      </w:tabs>
      <w:spacing w:after="60"/>
      <w:ind w:left="1542"/>
    </w:pPr>
    <w:rPr>
      <w:rFonts w:asciiTheme="majorHAnsi" w:hAnsiTheme="majorHAnsi"/>
    </w:rPr>
  </w:style>
  <w:style w:type="paragraph" w:styleId="Obsah9">
    <w:name w:val="toc 9"/>
    <w:basedOn w:val="Normln"/>
    <w:next w:val="Normln"/>
    <w:autoRedefine/>
    <w:uiPriority w:val="39"/>
    <w:rsid w:val="008A0A5B"/>
    <w:pPr>
      <w:tabs>
        <w:tab w:val="right" w:leader="dot" w:pos="7938"/>
      </w:tabs>
      <w:spacing w:after="60"/>
      <w:ind w:left="1758"/>
    </w:pPr>
    <w:rPr>
      <w:rFonts w:asciiTheme="majorHAnsi" w:hAnsiTheme="majorHAnsi"/>
    </w:rPr>
  </w:style>
  <w:style w:type="character" w:styleId="Zstupntext">
    <w:name w:val="Placeholder Text"/>
    <w:basedOn w:val="Standardnpsmoodstavce"/>
    <w:uiPriority w:val="99"/>
    <w:unhideWhenUsed/>
    <w:rsid w:val="008A0A5B"/>
    <w:rPr>
      <w:color w:val="auto"/>
    </w:rPr>
  </w:style>
  <w:style w:type="table" w:customStyle="1" w:styleId="TableGridLight1">
    <w:name w:val="Table Grid Light1"/>
    <w:basedOn w:val="Normlntabulka"/>
    <w:uiPriority w:val="40"/>
    <w:rsid w:val="006A3B8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FTablestyle">
    <w:name w:val="ÅF Table style"/>
    <w:basedOn w:val="Normlntabulka"/>
    <w:uiPriority w:val="99"/>
    <w:rsid w:val="00AE407C"/>
    <w:pPr>
      <w:spacing w:before="40" w:after="40"/>
    </w:pPr>
    <w:tblPr>
      <w:tblBorders>
        <w:top w:val="single" w:sz="4" w:space="0" w:color="506070" w:themeColor="text2"/>
        <w:left w:val="single" w:sz="4" w:space="0" w:color="506070" w:themeColor="text2"/>
        <w:bottom w:val="single" w:sz="4" w:space="0" w:color="506070" w:themeColor="text2"/>
        <w:right w:val="single" w:sz="4" w:space="0" w:color="506070" w:themeColor="text2"/>
        <w:insideH w:val="single" w:sz="4" w:space="0" w:color="506070" w:themeColor="text2"/>
        <w:insideV w:val="single" w:sz="4" w:space="0" w:color="506070" w:themeColor="text2"/>
      </w:tblBorders>
    </w:tblPr>
  </w:style>
  <w:style w:type="paragraph" w:customStyle="1" w:styleId="TOCEnclosures">
    <w:name w:val="TOC Enclosures"/>
    <w:basedOn w:val="Bezmezer"/>
    <w:uiPriority w:val="39"/>
    <w:unhideWhenUsed/>
    <w:rsid w:val="00DE4F4A"/>
    <w:pPr>
      <w:tabs>
        <w:tab w:val="right" w:leader="dot" w:pos="7938"/>
      </w:tabs>
      <w:spacing w:after="60"/>
    </w:pPr>
    <w:rPr>
      <w:rFonts w:asciiTheme="majorHAnsi" w:hAnsiTheme="majorHAnsi"/>
    </w:rPr>
  </w:style>
  <w:style w:type="paragraph" w:styleId="Titulek">
    <w:name w:val="caption"/>
    <w:basedOn w:val="Normln"/>
    <w:next w:val="Normln"/>
    <w:uiPriority w:val="35"/>
    <w:qFormat/>
    <w:rsid w:val="00A37330"/>
    <w:pPr>
      <w:spacing w:before="40" w:after="40"/>
    </w:pPr>
    <w:rPr>
      <w:rFonts w:asciiTheme="majorHAnsi" w:hAnsiTheme="majorHAnsi"/>
      <w:i/>
      <w:iCs/>
      <w:color w:val="506070" w:themeColor="text2"/>
    </w:rPr>
  </w:style>
  <w:style w:type="paragraph" w:customStyle="1" w:styleId="Tableheading">
    <w:name w:val="Table heading"/>
    <w:basedOn w:val="Normln"/>
    <w:uiPriority w:val="19"/>
    <w:unhideWhenUsed/>
    <w:rsid w:val="003D70C7"/>
    <w:pPr>
      <w:spacing w:before="40" w:after="40"/>
    </w:pPr>
    <w:rPr>
      <w:rFonts w:asciiTheme="majorHAnsi" w:hAnsiTheme="majorHAnsi"/>
    </w:rPr>
  </w:style>
  <w:style w:type="paragraph" w:customStyle="1" w:styleId="Zkladn">
    <w:name w:val="Základní"/>
    <w:basedOn w:val="Normln"/>
    <w:unhideWhenUsed/>
    <w:rsid w:val="003673F5"/>
    <w:pPr>
      <w:spacing w:after="0" w:line="240" w:lineRule="auto"/>
    </w:pPr>
    <w:rPr>
      <w:rFonts w:ascii="Times New Roman" w:eastAsia="Times New Roman" w:hAnsi="Times New Roman" w:cs="Times New Roman"/>
      <w:kern w:val="20"/>
      <w:sz w:val="22"/>
      <w:szCs w:val="20"/>
      <w:lang w:val="en-US" w:eastAsia="cs-CZ"/>
    </w:rPr>
  </w:style>
  <w:style w:type="paragraph" w:customStyle="1" w:styleId="FooterAddress">
    <w:name w:val="FooterAddress"/>
    <w:link w:val="FooterAddressChar"/>
    <w:uiPriority w:val="11"/>
    <w:unhideWhenUsed/>
    <w:rsid w:val="00B73670"/>
    <w:pPr>
      <w:spacing w:after="0" w:line="170" w:lineRule="exact"/>
      <w:ind w:right="-1134"/>
    </w:pPr>
    <w:rPr>
      <w:rFonts w:eastAsia="Arial" w:cs="Mangal"/>
      <w:sz w:val="13"/>
      <w:lang w:val="en-US" w:eastAsia="sv-SE"/>
    </w:rPr>
  </w:style>
  <w:style w:type="character" w:customStyle="1" w:styleId="FooterAddressChar">
    <w:name w:val="FooterAddress Char"/>
    <w:basedOn w:val="Standardnpsmoodstavce"/>
    <w:link w:val="FooterAddress"/>
    <w:uiPriority w:val="11"/>
    <w:rsid w:val="009561E7"/>
    <w:rPr>
      <w:rFonts w:eastAsia="Arial" w:cs="Mangal"/>
      <w:sz w:val="13"/>
      <w:lang w:val="en-US" w:eastAsia="sv-SE"/>
    </w:rPr>
  </w:style>
  <w:style w:type="paragraph" w:styleId="Seznamobrzk">
    <w:name w:val="table of figures"/>
    <w:basedOn w:val="Normln"/>
    <w:next w:val="Normln"/>
    <w:uiPriority w:val="99"/>
    <w:unhideWhenUsed/>
    <w:rsid w:val="00A37330"/>
    <w:pPr>
      <w:spacing w:after="0"/>
    </w:pPr>
  </w:style>
  <w:style w:type="character" w:styleId="Siln">
    <w:name w:val="Strong"/>
    <w:basedOn w:val="Standardnpsmoodstavce"/>
    <w:uiPriority w:val="22"/>
    <w:qFormat/>
    <w:rsid w:val="00A21318"/>
    <w:rPr>
      <w:b/>
      <w:bCs/>
    </w:rPr>
  </w:style>
  <w:style w:type="paragraph" w:customStyle="1" w:styleId="Hlavicka">
    <w:name w:val="Hlavicka"/>
    <w:basedOn w:val="Bezmezer"/>
    <w:next w:val="Bezmezer"/>
    <w:qFormat/>
    <w:rsid w:val="0047430C"/>
    <w:pPr>
      <w:spacing w:line="240" w:lineRule="auto"/>
    </w:pPr>
    <w:rPr>
      <w:sz w:val="12"/>
    </w:rPr>
  </w:style>
  <w:style w:type="paragraph" w:customStyle="1" w:styleId="Hlavicka1">
    <w:name w:val="Hlavicka 1"/>
    <w:basedOn w:val="Normln"/>
    <w:link w:val="Hlavicka1Char"/>
    <w:qFormat/>
    <w:rsid w:val="0047430C"/>
    <w:pPr>
      <w:spacing w:before="0" w:after="0" w:line="240" w:lineRule="auto"/>
    </w:pPr>
  </w:style>
  <w:style w:type="character" w:customStyle="1" w:styleId="Hlavicka1Char">
    <w:name w:val="Hlavicka 1 Char"/>
    <w:basedOn w:val="Standardnpsmoodstavce"/>
    <w:link w:val="Hlavicka1"/>
    <w:rsid w:val="005633B2"/>
    <w:rPr>
      <w:lang w:val="cs-CZ"/>
    </w:rPr>
  </w:style>
  <w:style w:type="paragraph" w:customStyle="1" w:styleId="Nazevprojektu">
    <w:name w:val="Nazev projektu"/>
    <w:basedOn w:val="Normln"/>
    <w:next w:val="Normln"/>
    <w:qFormat/>
    <w:rsid w:val="000674AA"/>
    <w:pPr>
      <w:spacing w:before="1200"/>
    </w:pPr>
    <w:rPr>
      <w:caps/>
      <w:sz w:val="32"/>
    </w:rPr>
  </w:style>
  <w:style w:type="paragraph" w:customStyle="1" w:styleId="Zhlav1">
    <w:name w:val="Záhlaví1"/>
    <w:basedOn w:val="Zhlav"/>
    <w:qFormat/>
    <w:rsid w:val="007D7546"/>
    <w:rPr>
      <w:color w:val="A6A6A6" w:themeColor="background1" w:themeShade="A6"/>
      <w:sz w:val="22"/>
    </w:rPr>
  </w:style>
  <w:style w:type="paragraph" w:customStyle="1" w:styleId="Zpat1">
    <w:name w:val="Zápatí 1"/>
    <w:basedOn w:val="Zpat"/>
    <w:qFormat/>
    <w:rsid w:val="00463DDD"/>
    <w:pPr>
      <w:tabs>
        <w:tab w:val="clear" w:pos="3686"/>
        <w:tab w:val="clear" w:pos="7936"/>
        <w:tab w:val="right" w:pos="9072"/>
      </w:tabs>
      <w:jc w:val="left"/>
    </w:pPr>
    <w:rPr>
      <w:sz w:val="16"/>
      <w:szCs w:val="16"/>
    </w:rPr>
  </w:style>
  <w:style w:type="paragraph" w:customStyle="1" w:styleId="Normlnvzor">
    <w:name w:val="Normální vzor"/>
    <w:basedOn w:val="Normln"/>
    <w:qFormat/>
    <w:rsid w:val="00146F55"/>
    <w:pPr>
      <w:spacing w:before="40" w:after="200"/>
    </w:pPr>
    <w:rPr>
      <w:rFonts w:ascii="Arial" w:eastAsia="Times New Roman" w:hAnsi="Arial" w:cs="Times New Roman"/>
      <w:sz w:val="20"/>
      <w:szCs w:val="22"/>
      <w:lang w:eastAsia="cs-CZ"/>
    </w:rPr>
  </w:style>
  <w:style w:type="paragraph" w:customStyle="1" w:styleId="TCRTEXT">
    <w:name w:val="TCR_TEXT"/>
    <w:link w:val="TCRTEXTChar"/>
    <w:qFormat/>
    <w:rsid w:val="00DC6366"/>
    <w:pPr>
      <w:spacing w:before="0" w:after="60" w:line="240" w:lineRule="exact"/>
      <w:jc w:val="both"/>
    </w:pPr>
    <w:rPr>
      <w:rFonts w:ascii="Arial" w:eastAsia="Times New Roman" w:hAnsi="Arial" w:cs="Times New Roman"/>
      <w:szCs w:val="24"/>
      <w:lang w:val="cs-CZ"/>
    </w:rPr>
  </w:style>
  <w:style w:type="character" w:customStyle="1" w:styleId="TCRTEXTChar">
    <w:name w:val="TCR_TEXT Char"/>
    <w:link w:val="TCRTEXT"/>
    <w:rsid w:val="00DC6366"/>
    <w:rPr>
      <w:rFonts w:ascii="Arial" w:eastAsia="Times New Roman" w:hAnsi="Arial" w:cs="Times New Roman"/>
      <w:szCs w:val="24"/>
      <w:lang w:val="cs-CZ"/>
    </w:rPr>
  </w:style>
  <w:style w:type="table" w:styleId="Tabulkaseznamu3">
    <w:name w:val="List Table 3"/>
    <w:basedOn w:val="Normlntabulka"/>
    <w:uiPriority w:val="48"/>
    <w:rsid w:val="005633B2"/>
    <w:pPr>
      <w:spacing w:before="0" w:after="0" w:line="240" w:lineRule="auto"/>
    </w:pPr>
    <w:rPr>
      <w:sz w:val="17"/>
      <w:szCs w:val="17"/>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Odstavec1">
    <w:name w:val="Odstavec_1"/>
    <w:basedOn w:val="Normln"/>
    <w:link w:val="Odstavec1Char1"/>
    <w:autoRedefine/>
    <w:rsid w:val="005200AA"/>
    <w:pPr>
      <w:numPr>
        <w:numId w:val="4"/>
      </w:numPr>
      <w:spacing w:line="312" w:lineRule="auto"/>
    </w:pPr>
    <w:rPr>
      <w:rFonts w:ascii="Arial" w:eastAsia="Times New Roman" w:hAnsi="Arial" w:cs="Times New Roman"/>
      <w:sz w:val="20"/>
      <w:szCs w:val="28"/>
      <w:lang w:eastAsia="x-none"/>
    </w:rPr>
  </w:style>
  <w:style w:type="character" w:customStyle="1" w:styleId="Odstavec1Char1">
    <w:name w:val="Odstavec_1 Char1"/>
    <w:link w:val="Odstavec1"/>
    <w:locked/>
    <w:rsid w:val="005200AA"/>
    <w:rPr>
      <w:rFonts w:ascii="Arial" w:eastAsia="Times New Roman" w:hAnsi="Arial" w:cs="Times New Roman"/>
      <w:sz w:val="20"/>
      <w:szCs w:val="28"/>
      <w:lang w:val="cs-CZ" w:eastAsia="x-none"/>
    </w:rPr>
  </w:style>
  <w:style w:type="paragraph" w:styleId="Zkladntext">
    <w:name w:val="Body Text"/>
    <w:basedOn w:val="Normln"/>
    <w:link w:val="ZkladntextChar"/>
    <w:rsid w:val="005200AA"/>
    <w:pPr>
      <w:spacing w:before="0" w:after="0" w:line="240" w:lineRule="auto"/>
      <w:jc w:val="left"/>
    </w:pPr>
    <w:rPr>
      <w:rFonts w:ascii="Arial" w:eastAsia="Times New Roman" w:hAnsi="Arial" w:cs="Times New Roman"/>
      <w:sz w:val="24"/>
      <w:szCs w:val="20"/>
      <w:lang w:val="x-none" w:eastAsia="x-none"/>
    </w:rPr>
  </w:style>
  <w:style w:type="character" w:customStyle="1" w:styleId="ZkladntextChar">
    <w:name w:val="Základní text Char"/>
    <w:basedOn w:val="Standardnpsmoodstavce"/>
    <w:link w:val="Zkladntext"/>
    <w:rsid w:val="005200AA"/>
    <w:rPr>
      <w:rFonts w:ascii="Arial" w:eastAsia="Times New Roman" w:hAnsi="Arial" w:cs="Times New Roman"/>
      <w:sz w:val="24"/>
      <w:szCs w:val="20"/>
      <w:lang w:val="x-none" w:eastAsia="x-none"/>
    </w:rPr>
  </w:style>
  <w:style w:type="character" w:styleId="Nevyeenzmnka">
    <w:name w:val="Unresolved Mention"/>
    <w:basedOn w:val="Standardnpsmoodstavce"/>
    <w:uiPriority w:val="99"/>
    <w:semiHidden/>
    <w:unhideWhenUsed/>
    <w:rsid w:val="00033910"/>
    <w:rPr>
      <w:color w:val="605E5C"/>
      <w:shd w:val="clear" w:color="auto" w:fill="E1DFDD"/>
    </w:rPr>
  </w:style>
  <w:style w:type="paragraph" w:customStyle="1" w:styleId="Podnadpis1">
    <w:name w:val="_Podnadpis_1"/>
    <w:basedOn w:val="Nadpis2"/>
    <w:next w:val="Textpodnadpis1"/>
    <w:link w:val="Podnadpis1Char"/>
    <w:qFormat/>
    <w:rsid w:val="007F6B65"/>
    <w:pPr>
      <w:keepLines w:val="0"/>
      <w:tabs>
        <w:tab w:val="num" w:pos="142"/>
      </w:tabs>
      <w:spacing w:before="120" w:after="120" w:line="240" w:lineRule="auto"/>
      <w:ind w:left="142" w:firstLine="0"/>
    </w:pPr>
    <w:rPr>
      <w:rFonts w:ascii="Times New Roman" w:eastAsia="Times New Roman" w:hAnsi="Times New Roman" w:cs="Times New Roman"/>
      <w:caps w:val="0"/>
      <w:sz w:val="28"/>
      <w:szCs w:val="20"/>
      <w:lang w:eastAsia="cs-CZ"/>
    </w:rPr>
  </w:style>
  <w:style w:type="paragraph" w:customStyle="1" w:styleId="Text">
    <w:name w:val="_Text"/>
    <w:basedOn w:val="Normln"/>
    <w:link w:val="TextChar"/>
    <w:qFormat/>
    <w:rsid w:val="007F6B65"/>
    <w:pPr>
      <w:spacing w:before="60" w:after="60" w:line="240" w:lineRule="auto"/>
    </w:pPr>
    <w:rPr>
      <w:rFonts w:ascii="Times New Roman" w:eastAsia="Times New Roman" w:hAnsi="Times New Roman" w:cs="Times New Roman"/>
      <w:sz w:val="22"/>
      <w:szCs w:val="20"/>
      <w:lang w:eastAsia="cs-CZ"/>
    </w:rPr>
  </w:style>
  <w:style w:type="character" w:customStyle="1" w:styleId="Podnadpis1Char">
    <w:name w:val="_Podnadpis_1 Char"/>
    <w:basedOn w:val="Standardnpsmoodstavce"/>
    <w:link w:val="Podnadpis1"/>
    <w:rsid w:val="007F6B65"/>
    <w:rPr>
      <w:rFonts w:ascii="Times New Roman" w:eastAsia="Times New Roman" w:hAnsi="Times New Roman" w:cs="Times New Roman"/>
      <w:b/>
      <w:sz w:val="28"/>
      <w:szCs w:val="20"/>
      <w:lang w:val="cs-CZ" w:eastAsia="cs-CZ"/>
    </w:rPr>
  </w:style>
  <w:style w:type="character" w:customStyle="1" w:styleId="TextChar">
    <w:name w:val="_Text Char"/>
    <w:link w:val="Text"/>
    <w:rsid w:val="007F6B65"/>
    <w:rPr>
      <w:rFonts w:ascii="Times New Roman" w:eastAsia="Times New Roman" w:hAnsi="Times New Roman" w:cs="Times New Roman"/>
      <w:sz w:val="22"/>
      <w:szCs w:val="20"/>
      <w:lang w:val="cs-CZ" w:eastAsia="cs-CZ"/>
    </w:rPr>
  </w:style>
  <w:style w:type="paragraph" w:customStyle="1" w:styleId="Textpodnadpis1">
    <w:name w:val="_Text_podnadpis_1"/>
    <w:basedOn w:val="Text"/>
    <w:link w:val="Textpodnadpis1Char"/>
    <w:qFormat/>
    <w:rsid w:val="007F6B65"/>
    <w:pPr>
      <w:ind w:left="142"/>
    </w:pPr>
  </w:style>
  <w:style w:type="character" w:customStyle="1" w:styleId="Textpodnadpis1Char">
    <w:name w:val="_Text_podnadpis_1 Char"/>
    <w:basedOn w:val="TextChar"/>
    <w:link w:val="Textpodnadpis1"/>
    <w:rsid w:val="007F6B65"/>
    <w:rPr>
      <w:rFonts w:ascii="Times New Roman" w:eastAsia="Times New Roman" w:hAnsi="Times New Roman" w:cs="Times New Roman"/>
      <w:sz w:val="22"/>
      <w:szCs w:val="20"/>
      <w:lang w:val="cs-CZ" w:eastAsia="cs-CZ"/>
    </w:rPr>
  </w:style>
  <w:style w:type="character" w:styleId="Odkaznakoment">
    <w:name w:val="annotation reference"/>
    <w:basedOn w:val="Standardnpsmoodstavce"/>
    <w:uiPriority w:val="99"/>
    <w:semiHidden/>
    <w:unhideWhenUsed/>
    <w:rsid w:val="00DF6192"/>
    <w:rPr>
      <w:sz w:val="16"/>
      <w:szCs w:val="16"/>
    </w:rPr>
  </w:style>
  <w:style w:type="paragraph" w:styleId="Textkomente">
    <w:name w:val="annotation text"/>
    <w:basedOn w:val="Normln"/>
    <w:link w:val="TextkomenteChar"/>
    <w:uiPriority w:val="99"/>
    <w:semiHidden/>
    <w:unhideWhenUsed/>
    <w:rsid w:val="00DF6192"/>
    <w:pPr>
      <w:spacing w:line="240" w:lineRule="auto"/>
    </w:pPr>
    <w:rPr>
      <w:sz w:val="20"/>
      <w:szCs w:val="20"/>
    </w:rPr>
  </w:style>
  <w:style w:type="character" w:customStyle="1" w:styleId="TextkomenteChar">
    <w:name w:val="Text komentáře Char"/>
    <w:basedOn w:val="Standardnpsmoodstavce"/>
    <w:link w:val="Textkomente"/>
    <w:uiPriority w:val="99"/>
    <w:semiHidden/>
    <w:rsid w:val="00DF6192"/>
    <w:rPr>
      <w:sz w:val="20"/>
      <w:szCs w:val="20"/>
      <w:lang w:val="cs-CZ"/>
    </w:rPr>
  </w:style>
  <w:style w:type="character" w:customStyle="1" w:styleId="OdstavecseseznamemChar">
    <w:name w:val="Odstavec se seznamem Char"/>
    <w:link w:val="Odstavecseseznamem"/>
    <w:uiPriority w:val="99"/>
    <w:rsid w:val="00DF6192"/>
    <w:rPr>
      <w:lang w:val="cs-CZ"/>
    </w:rPr>
  </w:style>
  <w:style w:type="paragraph" w:styleId="Pedmtkomente">
    <w:name w:val="annotation subject"/>
    <w:basedOn w:val="Textkomente"/>
    <w:next w:val="Textkomente"/>
    <w:link w:val="PedmtkomenteChar"/>
    <w:uiPriority w:val="99"/>
    <w:semiHidden/>
    <w:unhideWhenUsed/>
    <w:rsid w:val="00486E26"/>
    <w:rPr>
      <w:b/>
      <w:bCs/>
    </w:rPr>
  </w:style>
  <w:style w:type="character" w:customStyle="1" w:styleId="PedmtkomenteChar">
    <w:name w:val="Předmět komentáře Char"/>
    <w:basedOn w:val="TextkomenteChar"/>
    <w:link w:val="Pedmtkomente"/>
    <w:uiPriority w:val="99"/>
    <w:semiHidden/>
    <w:rsid w:val="00486E26"/>
    <w:rPr>
      <w:b/>
      <w:bCs/>
      <w:sz w:val="20"/>
      <w:szCs w:val="20"/>
      <w:lang w:val="cs-CZ"/>
    </w:rPr>
  </w:style>
  <w:style w:type="paragraph" w:styleId="Zkladntextodsazen">
    <w:name w:val="Body Text Indent"/>
    <w:basedOn w:val="Normln"/>
    <w:link w:val="ZkladntextodsazenChar"/>
    <w:uiPriority w:val="99"/>
    <w:semiHidden/>
    <w:unhideWhenUsed/>
    <w:rsid w:val="00D97FAC"/>
    <w:pPr>
      <w:ind w:left="283"/>
    </w:pPr>
  </w:style>
  <w:style w:type="character" w:customStyle="1" w:styleId="ZkladntextodsazenChar">
    <w:name w:val="Základní text odsazený Char"/>
    <w:basedOn w:val="Standardnpsmoodstavce"/>
    <w:link w:val="Zkladntextodsazen"/>
    <w:uiPriority w:val="99"/>
    <w:semiHidden/>
    <w:rsid w:val="00D97FAC"/>
    <w:rPr>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6664876">
      <w:bodyDiv w:val="1"/>
      <w:marLeft w:val="0"/>
      <w:marRight w:val="0"/>
      <w:marTop w:val="0"/>
      <w:marBottom w:val="0"/>
      <w:divBdr>
        <w:top w:val="none" w:sz="0" w:space="0" w:color="auto"/>
        <w:left w:val="none" w:sz="0" w:space="0" w:color="auto"/>
        <w:bottom w:val="none" w:sz="0" w:space="0" w:color="auto"/>
        <w:right w:val="none" w:sz="0" w:space="0" w:color="auto"/>
      </w:divBdr>
    </w:div>
    <w:div w:id="906064635">
      <w:bodyDiv w:val="1"/>
      <w:marLeft w:val="0"/>
      <w:marRight w:val="0"/>
      <w:marTop w:val="0"/>
      <w:marBottom w:val="0"/>
      <w:divBdr>
        <w:top w:val="none" w:sz="0" w:space="0" w:color="auto"/>
        <w:left w:val="none" w:sz="0" w:space="0" w:color="auto"/>
        <w:bottom w:val="none" w:sz="0" w:space="0" w:color="auto"/>
        <w:right w:val="none" w:sz="0" w:space="0" w:color="auto"/>
      </w:divBdr>
    </w:div>
    <w:div w:id="907300998">
      <w:bodyDiv w:val="1"/>
      <w:marLeft w:val="0"/>
      <w:marRight w:val="0"/>
      <w:marTop w:val="0"/>
      <w:marBottom w:val="0"/>
      <w:divBdr>
        <w:top w:val="none" w:sz="0" w:space="0" w:color="auto"/>
        <w:left w:val="none" w:sz="0" w:space="0" w:color="auto"/>
        <w:bottom w:val="none" w:sz="0" w:space="0" w:color="auto"/>
        <w:right w:val="none" w:sz="0" w:space="0" w:color="auto"/>
      </w:divBdr>
    </w:div>
    <w:div w:id="950472302">
      <w:bodyDiv w:val="1"/>
      <w:marLeft w:val="0"/>
      <w:marRight w:val="0"/>
      <w:marTop w:val="0"/>
      <w:marBottom w:val="0"/>
      <w:divBdr>
        <w:top w:val="none" w:sz="0" w:space="0" w:color="auto"/>
        <w:left w:val="none" w:sz="0" w:space="0" w:color="auto"/>
        <w:bottom w:val="none" w:sz="0" w:space="0" w:color="auto"/>
        <w:right w:val="none" w:sz="0" w:space="0" w:color="auto"/>
      </w:divBdr>
    </w:div>
    <w:div w:id="971404829">
      <w:bodyDiv w:val="1"/>
      <w:marLeft w:val="0"/>
      <w:marRight w:val="0"/>
      <w:marTop w:val="0"/>
      <w:marBottom w:val="0"/>
      <w:divBdr>
        <w:top w:val="none" w:sz="0" w:space="0" w:color="auto"/>
        <w:left w:val="none" w:sz="0" w:space="0" w:color="auto"/>
        <w:bottom w:val="none" w:sz="0" w:space="0" w:color="auto"/>
        <w:right w:val="none" w:sz="0" w:space="0" w:color="auto"/>
      </w:divBdr>
    </w:div>
    <w:div w:id="1326934961">
      <w:bodyDiv w:val="1"/>
      <w:marLeft w:val="0"/>
      <w:marRight w:val="0"/>
      <w:marTop w:val="0"/>
      <w:marBottom w:val="0"/>
      <w:divBdr>
        <w:top w:val="none" w:sz="0" w:space="0" w:color="auto"/>
        <w:left w:val="none" w:sz="0" w:space="0" w:color="auto"/>
        <w:bottom w:val="none" w:sz="0" w:space="0" w:color="auto"/>
        <w:right w:val="none" w:sz="0" w:space="0" w:color="auto"/>
      </w:divBdr>
    </w:div>
    <w:div w:id="1920216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4.png"/><Relationship Id="rId21" Type="http://schemas.openxmlformats.org/officeDocument/2006/relationships/image" Target="media/image13.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4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emf"/><Relationship Id="rId28" Type="http://schemas.openxmlformats.org/officeDocument/2006/relationships/image" Target="media/image130.png"/><Relationship Id="rId36" Type="http://schemas.openxmlformats.org/officeDocument/2006/relationships/image" Target="media/image21.png"/><Relationship Id="rId49" Type="http://schemas.openxmlformats.org/officeDocument/2006/relationships/header" Target="header3.xml"/><Relationship Id="rId10" Type="http://schemas.openxmlformats.org/officeDocument/2006/relationships/hyperlink" Target="http://www.povis.cz" TargetMode="External"/><Relationship Id="rId19" Type="http://schemas.openxmlformats.org/officeDocument/2006/relationships/image" Target="media/image11.png"/><Relationship Id="rId31" Type="http://schemas.openxmlformats.org/officeDocument/2006/relationships/image" Target="media/image16.png"/><Relationship Id="rId44" Type="http://schemas.openxmlformats.org/officeDocument/2006/relationships/hyperlink" Target="https://drusop.nature.cz/portal/"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20.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eader" Target="header2.xml"/><Relationship Id="rId20" Type="http://schemas.openxmlformats.org/officeDocument/2006/relationships/image" Target="media/image12.png"/><Relationship Id="rId41"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9.emf"/></Relationships>
</file>

<file path=word/_rels/header2.xml.rels><?xml version="1.0" encoding="UTF-8" standalone="yes"?>
<Relationships xmlns="http://schemas.openxmlformats.org/package/2006/relationships"><Relationship Id="rId1" Type="http://schemas.openxmlformats.org/officeDocument/2006/relationships/image" Target="media/image29.emf"/></Relationships>
</file>

<file path=word/_rels/header3.xml.rels><?xml version="1.0" encoding="UTF-8" standalone="yes"?>
<Relationships xmlns="http://schemas.openxmlformats.org/package/2006/relationships"><Relationship Id="rId1"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487970\Desktop\AFRY_Zprava_CZ.dotx" TargetMode="External"/></Relationships>
</file>

<file path=word/theme/theme1.xml><?xml version="1.0" encoding="utf-8"?>
<a:theme xmlns:a="http://schemas.openxmlformats.org/drawingml/2006/main" name="Office Theme">
  <a:themeElements>
    <a:clrScheme name="ÅF Word">
      <a:dk1>
        <a:sysClr val="windowText" lastClr="000000"/>
      </a:dk1>
      <a:lt1>
        <a:sysClr val="window" lastClr="FFFFFF"/>
      </a:lt1>
      <a:dk2>
        <a:srgbClr val="506070"/>
      </a:dk2>
      <a:lt2>
        <a:srgbClr val="C0B0A0"/>
      </a:lt2>
      <a:accent1>
        <a:srgbClr val="00B1AC"/>
      </a:accent1>
      <a:accent2>
        <a:srgbClr val="0039A6"/>
      </a:accent2>
      <a:accent3>
        <a:srgbClr val="0096DB"/>
      </a:accent3>
      <a:accent4>
        <a:srgbClr val="66BC29"/>
      </a:accent4>
      <a:accent5>
        <a:srgbClr val="AC27A8"/>
      </a:accent5>
      <a:accent6>
        <a:srgbClr val="FB4357"/>
      </a:accent6>
      <a:hlink>
        <a:srgbClr val="5F5F5F"/>
      </a:hlink>
      <a:folHlink>
        <a:srgbClr val="919191"/>
      </a:folHlink>
    </a:clrScheme>
    <a:fontScheme name="ÅF">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1DDCA9-8E4D-4DBA-9C4D-151B4754E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AFRY_Zprava_CZ.dotx</Template>
  <TotalTime>0</TotalTime>
  <Pages>31</Pages>
  <Words>9483</Words>
  <Characters>55951</Characters>
  <Application>Microsoft Office Word</Application>
  <DocSecurity>0</DocSecurity>
  <Lines>466</Lines>
  <Paragraphs>130</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Jan Humlhans</dc:creator>
  <cp:lastModifiedBy>Ali, Hana</cp:lastModifiedBy>
  <cp:revision>4</cp:revision>
  <cp:lastPrinted>2022-11-30T12:22:00Z</cp:lastPrinted>
  <dcterms:created xsi:type="dcterms:W3CDTF">2022-11-30T11:57:00Z</dcterms:created>
  <dcterms:modified xsi:type="dcterms:W3CDTF">2022-11-30T12:22:00Z</dcterms:modified>
</cp:coreProperties>
</file>